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8CE44E7">
      <w:pPr>
        <w:tabs>
          <w:tab w:val="center" w:pos="4536"/>
          <w:tab w:val="right" w:pos="7938"/>
          <w:tab w:val="right" w:pos="9639"/>
        </w:tabs>
        <w:ind w:right="2"/>
        <w:rPr>
          <w:rFonts w:ascii="Arial" w:hAnsi="Arial" w:eastAsia="宋体" w:cs="Arial"/>
          <w:b/>
          <w:bCs/>
          <w:sz w:val="28"/>
          <w:lang w:val="en-US" w:eastAsia="zh-CN"/>
        </w:rPr>
      </w:pPr>
      <w:bookmarkStart w:id="0" w:name="_Hlk145670493"/>
      <w:r>
        <w:rPr>
          <w:rFonts w:ascii="Arial" w:hAnsi="Arial" w:cs="Arial"/>
          <w:b/>
          <w:bCs/>
          <w:sz w:val="28"/>
        </w:rPr>
        <w:t>3GPP TSG RAN WG1 #122</w:t>
      </w:r>
      <w:r>
        <w:rPr>
          <w:rFonts w:hint="eastAsia" w:ascii="Arial" w:hAnsi="Arial" w:eastAsia="宋体" w:cs="Arial"/>
          <w:b/>
          <w:bCs/>
          <w:sz w:val="28"/>
          <w:lang w:val="en-US" w:eastAsia="zh-CN"/>
        </w:rPr>
        <w:t>bis</w:t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ab/>
      </w:r>
      <w:r>
        <w:rPr>
          <w:rFonts w:ascii="Arial" w:hAnsi="Arial" w:cs="Arial"/>
          <w:b/>
          <w:bCs/>
          <w:sz w:val="28"/>
        </w:rPr>
        <w:t xml:space="preserve">                                          </w:t>
      </w:r>
      <w:r>
        <w:rPr>
          <w:rFonts w:hint="eastAsia" w:ascii="Arial" w:hAnsi="Arial" w:cs="Arial"/>
          <w:b/>
          <w:bCs/>
          <w:sz w:val="28"/>
        </w:rPr>
        <w:t>R1-2506977</w:t>
      </w:r>
      <w:bookmarkStart w:id="3" w:name="_GoBack"/>
      <w:bookmarkEnd w:id="3"/>
    </w:p>
    <w:bookmarkEnd w:id="0"/>
    <w:p w14:paraId="4C2E3FBD">
      <w:pPr>
        <w:tabs>
          <w:tab w:val="center" w:pos="4536"/>
          <w:tab w:val="right" w:pos="9072"/>
        </w:tabs>
        <w:rPr>
          <w:rFonts w:ascii="Arial" w:hAnsi="Arial" w:cs="Arial"/>
          <w:b/>
          <w:bCs/>
          <w:sz w:val="28"/>
          <w:lang w:val="de-DE"/>
        </w:rPr>
      </w:pPr>
      <w:r>
        <w:rPr>
          <w:rFonts w:hint="eastAsia" w:ascii="Arial" w:hAnsi="Arial" w:cs="Arial"/>
          <w:b/>
          <w:bCs/>
          <w:sz w:val="28"/>
          <w:lang w:val="de-DE"/>
        </w:rPr>
        <w:t>Prague</w:t>
      </w:r>
      <w:r>
        <w:rPr>
          <w:rFonts w:ascii="Arial" w:hAnsi="Arial" w:cs="Arial"/>
          <w:b/>
          <w:bCs/>
          <w:sz w:val="28"/>
          <w:lang w:val="de-DE"/>
        </w:rPr>
        <w:t xml:space="preserve">, </w:t>
      </w:r>
      <w:r>
        <w:rPr>
          <w:rFonts w:hint="eastAsia" w:ascii="Arial" w:hAnsi="Arial" w:cs="Arial"/>
          <w:b/>
          <w:bCs/>
          <w:sz w:val="28"/>
          <w:lang w:val="de-DE"/>
        </w:rPr>
        <w:t>Czech</w:t>
      </w:r>
      <w:r>
        <w:rPr>
          <w:rFonts w:ascii="Arial" w:hAnsi="Arial" w:cs="Arial"/>
          <w:b/>
          <w:bCs/>
          <w:sz w:val="28"/>
          <w:lang w:val="de-DE"/>
        </w:rPr>
        <w:t xml:space="preserve">, </w:t>
      </w:r>
      <w:r>
        <w:rPr>
          <w:rFonts w:hint="eastAsia" w:ascii="Arial" w:hAnsi="Arial" w:cs="Arial"/>
          <w:b/>
          <w:bCs/>
          <w:sz w:val="28"/>
          <w:lang w:val="de-DE"/>
        </w:rPr>
        <w:t>Oct 13</w:t>
      </w:r>
      <w:r>
        <w:rPr>
          <w:rFonts w:hint="eastAsia" w:ascii="Arial" w:hAnsi="Arial" w:eastAsia="宋体" w:cs="Arial"/>
          <w:b/>
          <w:bCs/>
          <w:sz w:val="28"/>
          <w:vertAlign w:val="superscript"/>
          <w:lang w:val="en-US" w:eastAsia="zh-CN"/>
        </w:rPr>
        <w:t>th</w:t>
      </w:r>
      <w:r>
        <w:rPr>
          <w:rFonts w:ascii="Arial" w:hAnsi="Arial" w:cs="Arial"/>
          <w:b/>
          <w:bCs/>
          <w:sz w:val="28"/>
          <w:lang w:val="de-DE"/>
        </w:rPr>
        <w:t xml:space="preserve"> – </w:t>
      </w:r>
      <w:r>
        <w:rPr>
          <w:rFonts w:hint="eastAsia" w:ascii="Arial" w:hAnsi="Arial" w:cs="Arial"/>
          <w:b/>
          <w:bCs/>
          <w:sz w:val="28"/>
          <w:lang w:val="de-DE"/>
        </w:rPr>
        <w:t>17</w:t>
      </w:r>
      <w:r>
        <w:rPr>
          <w:rFonts w:ascii="Arial" w:hAnsi="Arial" w:cs="Arial"/>
          <w:b/>
          <w:bCs/>
          <w:sz w:val="28"/>
          <w:vertAlign w:val="superscript"/>
          <w:lang w:val="de-DE"/>
        </w:rPr>
        <w:t>th</w:t>
      </w:r>
      <w:r>
        <w:rPr>
          <w:rFonts w:ascii="Arial" w:hAnsi="Arial" w:cs="Arial"/>
          <w:b/>
          <w:bCs/>
          <w:sz w:val="28"/>
          <w:lang w:val="de-DE"/>
        </w:rPr>
        <w:t>, 2025</w:t>
      </w:r>
    </w:p>
    <w:p w14:paraId="08ABF780">
      <w:pPr>
        <w:tabs>
          <w:tab w:val="left" w:pos="1701"/>
          <w:tab w:val="right" w:pos="9072"/>
          <w:tab w:val="right" w:pos="10206"/>
        </w:tabs>
        <w:ind w:left="0" w:firstLine="0"/>
        <w:rPr>
          <w:rFonts w:ascii="Arial" w:hAnsi="Arial"/>
          <w:b/>
          <w:color w:val="000000"/>
          <w:sz w:val="18"/>
          <w:szCs w:val="20"/>
          <w:highlight w:val="yellow"/>
        </w:rPr>
      </w:pPr>
    </w:p>
    <w:p w14:paraId="6A82EC62">
      <w:pPr>
        <w:tabs>
          <w:tab w:val="center" w:pos="4536"/>
          <w:tab w:val="right" w:pos="8280"/>
          <w:tab w:val="right" w:pos="9639"/>
        </w:tabs>
        <w:rPr>
          <w:rFonts w:ascii="Arial" w:hAnsi="Arial" w:cs="Arial"/>
          <w:b/>
          <w:bCs/>
          <w:color w:val="000000"/>
          <w:sz w:val="24"/>
        </w:rPr>
      </w:pPr>
      <w:r>
        <w:rPr>
          <w:rFonts w:ascii="Arial" w:hAnsi="Arial" w:cs="Arial"/>
          <w:b/>
          <w:bCs/>
          <w:color w:val="000000"/>
          <w:sz w:val="24"/>
        </w:rPr>
        <w:t xml:space="preserve">Source: </w:t>
      </w:r>
      <w:r>
        <w:rPr>
          <w:rFonts w:ascii="Arial" w:hAnsi="Arial" w:cs="Arial"/>
          <w:b/>
          <w:bCs/>
          <w:color w:val="000000"/>
          <w:sz w:val="24"/>
        </w:rPr>
        <w:tab/>
      </w:r>
      <w:r>
        <w:rPr>
          <w:rFonts w:ascii="Arial" w:hAnsi="Arial" w:cs="Arial"/>
          <w:b/>
          <w:bCs/>
          <w:color w:val="000000"/>
          <w:sz w:val="24"/>
        </w:rPr>
        <w:t xml:space="preserve">     Xiaomi</w:t>
      </w:r>
    </w:p>
    <w:p w14:paraId="48FFFCA6">
      <w:pPr>
        <w:ind w:left="1767" w:hanging="1801" w:hangingChars="750"/>
        <w:rPr>
          <w:rFonts w:ascii="Arial" w:hAnsi="Arial" w:eastAsia="宋体" w:cs="Arial"/>
          <w:b/>
          <w:bCs/>
          <w:color w:val="000000"/>
          <w:sz w:val="24"/>
          <w:lang w:val="en-US" w:eastAsia="zh-CN"/>
        </w:rPr>
      </w:pPr>
      <w:r>
        <w:rPr>
          <w:rFonts w:ascii="Arial" w:hAnsi="Arial" w:cs="Arial"/>
          <w:b/>
          <w:bCs/>
          <w:color w:val="000000"/>
          <w:sz w:val="24"/>
        </w:rPr>
        <w:t>Title:</w:t>
      </w:r>
      <w:bookmarkStart w:id="1" w:name="Title"/>
      <w:bookmarkEnd w:id="1"/>
      <w:r>
        <w:rPr>
          <w:rFonts w:ascii="Arial" w:hAnsi="Arial" w:cs="Arial"/>
          <w:b/>
          <w:bCs/>
          <w:color w:val="000000"/>
          <w:sz w:val="24"/>
        </w:rPr>
        <w:t xml:space="preserve">                  </w:t>
      </w:r>
      <w:r>
        <w:rPr>
          <w:rFonts w:ascii="Arial" w:hAnsi="Arial" w:cs="Arial" w:eastAsiaTheme="minorEastAsia"/>
          <w:b/>
          <w:bCs/>
          <w:color w:val="000000"/>
          <w:sz w:val="24"/>
          <w:lang w:eastAsia="zh-CN"/>
        </w:rPr>
        <w:t>UE</w:t>
      </w:r>
      <w:r>
        <w:rPr>
          <w:rFonts w:ascii="Arial" w:hAnsi="Arial" w:cs="Arial"/>
          <w:b/>
          <w:bCs/>
          <w:color w:val="000000"/>
          <w:sz w:val="24"/>
        </w:rPr>
        <w:t xml:space="preserve"> feature for </w:t>
      </w:r>
      <w:r>
        <w:rPr>
          <w:rFonts w:hint="eastAsia" w:ascii="Arial" w:hAnsi="Arial" w:eastAsia="宋体" w:cs="Arial"/>
          <w:b/>
          <w:bCs/>
          <w:color w:val="000000"/>
          <w:sz w:val="24"/>
          <w:lang w:val="en-US" w:eastAsia="zh-CN"/>
        </w:rPr>
        <w:t>LTE based 5G broadcast</w:t>
      </w:r>
    </w:p>
    <w:p w14:paraId="68256A17">
      <w:pPr>
        <w:tabs>
          <w:tab w:val="center" w:pos="4536"/>
          <w:tab w:val="right" w:pos="8280"/>
          <w:tab w:val="right" w:pos="9639"/>
        </w:tabs>
        <w:rPr>
          <w:rFonts w:ascii="Arial" w:hAnsi="Arial" w:cs="Arial"/>
          <w:b/>
          <w:bCs/>
          <w:color w:val="000000"/>
          <w:sz w:val="24"/>
        </w:rPr>
      </w:pPr>
      <w:r>
        <w:rPr>
          <w:rFonts w:hint="eastAsia" w:ascii="Arial" w:hAnsi="Arial" w:cs="Arial"/>
          <w:b/>
          <w:bCs/>
          <w:color w:val="000000"/>
          <w:sz w:val="24"/>
        </w:rPr>
        <w:t>Agenda</w:t>
      </w:r>
      <w:r>
        <w:rPr>
          <w:rFonts w:ascii="Arial" w:hAnsi="Arial" w:cs="Arial"/>
          <w:b/>
          <w:bCs/>
          <w:color w:val="000000"/>
          <w:sz w:val="24"/>
        </w:rPr>
        <w:t xml:space="preserve"> item</w:t>
      </w:r>
      <w:r>
        <w:rPr>
          <w:rFonts w:hint="eastAsia" w:ascii="Arial" w:hAnsi="Arial" w:cs="Arial"/>
          <w:b/>
          <w:bCs/>
          <w:color w:val="000000"/>
          <w:sz w:val="24"/>
        </w:rPr>
        <w:t xml:space="preserve">:   </w:t>
      </w:r>
      <w:r>
        <w:rPr>
          <w:rFonts w:ascii="Arial" w:hAnsi="Arial" w:cs="Arial"/>
          <w:b/>
          <w:bCs/>
          <w:color w:val="000000"/>
          <w:sz w:val="24"/>
        </w:rPr>
        <w:t xml:space="preserve"> </w:t>
      </w:r>
      <w:r>
        <w:rPr>
          <w:rFonts w:ascii="Arial" w:hAnsi="Arial" w:cs="Arial"/>
          <w:b/>
          <w:bCs/>
          <w:sz w:val="24"/>
        </w:rPr>
        <w:t>9.</w:t>
      </w:r>
      <w:r>
        <w:rPr>
          <w:rFonts w:hint="eastAsia" w:ascii="Arial" w:hAnsi="Arial" w:eastAsia="宋体" w:cs="Arial"/>
          <w:b/>
          <w:bCs/>
          <w:sz w:val="24"/>
          <w:lang w:val="en-US" w:eastAsia="zh-CN"/>
        </w:rPr>
        <w:t>1</w:t>
      </w:r>
      <w:r>
        <w:rPr>
          <w:rFonts w:ascii="Arial" w:hAnsi="Arial" w:cs="Arial"/>
          <w:b/>
          <w:bCs/>
          <w:sz w:val="24"/>
        </w:rPr>
        <w:t>3</w:t>
      </w:r>
    </w:p>
    <w:p w14:paraId="7E63E724">
      <w:pPr>
        <w:tabs>
          <w:tab w:val="center" w:pos="4536"/>
          <w:tab w:val="right" w:pos="8280"/>
          <w:tab w:val="right" w:pos="9639"/>
        </w:tabs>
        <w:rPr>
          <w:rFonts w:ascii="Arial" w:hAnsi="Arial" w:cs="Arial"/>
          <w:b/>
          <w:bCs/>
          <w:color w:val="000000"/>
          <w:sz w:val="24"/>
        </w:rPr>
      </w:pPr>
      <w:r>
        <w:rPr>
          <w:rFonts w:ascii="Arial" w:hAnsi="Arial" w:cs="Arial"/>
          <w:b/>
          <w:bCs/>
          <w:color w:val="000000"/>
          <w:sz w:val="24"/>
        </w:rPr>
        <w:t>Document for:</w:t>
      </w:r>
      <w:bookmarkStart w:id="2" w:name="DocumentFor"/>
      <w:bookmarkEnd w:id="2"/>
      <w:r>
        <w:rPr>
          <w:rFonts w:ascii="Arial" w:hAnsi="Arial" w:cs="Arial"/>
          <w:b/>
          <w:bCs/>
          <w:color w:val="000000"/>
          <w:sz w:val="24"/>
        </w:rPr>
        <w:t xml:space="preserve">  Decision </w:t>
      </w:r>
    </w:p>
    <w:p w14:paraId="59A75AC5">
      <w:pPr>
        <w:pBdr>
          <w:bottom w:val="single" w:color="auto" w:sz="4" w:space="1"/>
        </w:pBdr>
        <w:ind w:left="0" w:firstLine="0"/>
        <w:rPr>
          <w:color w:val="000000"/>
        </w:rPr>
      </w:pPr>
    </w:p>
    <w:p w14:paraId="045219CD">
      <w:pPr>
        <w:pStyle w:val="2"/>
        <w:tabs>
          <w:tab w:val="left" w:pos="72"/>
        </w:tabs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Introduction</w:t>
      </w:r>
    </w:p>
    <w:p w14:paraId="49CE0EE1">
      <w:pPr>
        <w:spacing w:before="120" w:beforeLines="50"/>
        <w:ind w:left="0" w:firstLine="0"/>
        <w:jc w:val="both"/>
        <w:rPr>
          <w:rFonts w:ascii="Times New Roman" w:hAnsi="Times New Roman" w:eastAsia="宋体"/>
          <w:color w:val="000000"/>
          <w:sz w:val="21"/>
          <w:szCs w:val="22"/>
          <w:lang w:eastAsia="zh-CN"/>
        </w:rPr>
      </w:pPr>
      <w:r>
        <w:rPr>
          <w:rFonts w:hint="eastAsia" w:ascii="Times New Roman" w:hAnsi="Times New Roman" w:eastAsia="宋体"/>
          <w:color w:val="000000"/>
          <w:sz w:val="21"/>
          <w:szCs w:val="22"/>
          <w:lang w:eastAsia="zh-CN"/>
        </w:rPr>
        <w:t>I</w:t>
      </w:r>
      <w:r>
        <w:rPr>
          <w:rFonts w:ascii="Times New Roman" w:hAnsi="Times New Roman" w:eastAsia="宋体"/>
          <w:color w:val="000000"/>
          <w:sz w:val="21"/>
          <w:szCs w:val="22"/>
          <w:lang w:eastAsia="zh-CN"/>
        </w:rPr>
        <w:t xml:space="preserve">n previous RAN1 meetings, UE features for </w:t>
      </w:r>
      <w:r>
        <w:rPr>
          <w:rFonts w:hint="eastAsia" w:ascii="Times New Roman" w:hAnsi="Times New Roman" w:eastAsia="宋体"/>
          <w:color w:val="000000"/>
          <w:sz w:val="21"/>
          <w:szCs w:val="22"/>
          <w:lang w:val="en-US" w:eastAsia="zh-CN"/>
        </w:rPr>
        <w:t xml:space="preserve">LTE based 5G broadcast </w:t>
      </w:r>
      <w:r>
        <w:rPr>
          <w:rFonts w:ascii="Times New Roman" w:hAnsi="Times New Roman" w:eastAsia="宋体"/>
          <w:color w:val="000000"/>
          <w:sz w:val="21"/>
          <w:szCs w:val="22"/>
          <w:lang w:eastAsia="zh-CN"/>
        </w:rPr>
        <w:t xml:space="preserve">were discussed. The updated </w:t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t xml:space="preserve">RAN1 UE features list for Rel-19 NR after RAN1 #121 is endorsed in </w:t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fldChar w:fldCharType="begin"/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instrText xml:space="preserve"> REF _Ref206157749 \r \h </w:instrText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fldChar w:fldCharType="separate"/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t>[1]</w:t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fldChar w:fldCharType="end"/>
      </w:r>
      <w:r>
        <w:rPr>
          <w:rFonts w:ascii="Times New Roman" w:hAnsi="Times New Roman" w:eastAsia="宋体"/>
          <w:color w:val="000000"/>
          <w:sz w:val="21"/>
          <w:szCs w:val="22"/>
          <w:lang w:val="en-US" w:eastAsia="zh-CN"/>
        </w:rPr>
        <w:t>.</w:t>
      </w:r>
    </w:p>
    <w:p w14:paraId="1484534A">
      <w:pPr>
        <w:spacing w:before="120" w:beforeLines="50"/>
        <w:ind w:left="0" w:firstLine="0"/>
        <w:jc w:val="both"/>
        <w:rPr>
          <w:rFonts w:ascii="Times New Roman" w:hAnsi="Times New Roman" w:eastAsia="宋体"/>
          <w:color w:val="000000"/>
          <w:sz w:val="21"/>
          <w:szCs w:val="22"/>
          <w:lang w:eastAsia="zh-CN"/>
        </w:rPr>
      </w:pPr>
      <w:r>
        <w:rPr>
          <w:rFonts w:ascii="Times New Roman" w:hAnsi="Times New Roman" w:eastAsia="宋体"/>
          <w:color w:val="000000"/>
          <w:sz w:val="21"/>
          <w:szCs w:val="22"/>
          <w:lang w:eastAsia="zh-CN"/>
        </w:rPr>
        <w:t xml:space="preserve">In this contribution, we provide our views on remaining issues on UE features for </w:t>
      </w:r>
      <w:r>
        <w:rPr>
          <w:rFonts w:hint="eastAsia" w:ascii="Times New Roman" w:hAnsi="Times New Roman" w:eastAsia="宋体"/>
          <w:color w:val="000000"/>
          <w:sz w:val="21"/>
          <w:szCs w:val="22"/>
          <w:lang w:val="en-US" w:eastAsia="zh-CN"/>
        </w:rPr>
        <w:t>LTE based 5G broadcast</w:t>
      </w:r>
      <w:r>
        <w:rPr>
          <w:rFonts w:ascii="Times New Roman" w:hAnsi="Times New Roman" w:eastAsia="宋体"/>
          <w:color w:val="000000"/>
          <w:sz w:val="21"/>
          <w:szCs w:val="22"/>
          <w:lang w:eastAsia="zh-CN"/>
        </w:rPr>
        <w:t>.</w:t>
      </w:r>
    </w:p>
    <w:p w14:paraId="1A20ED5E">
      <w:pPr>
        <w:spacing w:before="120" w:beforeLines="50"/>
        <w:ind w:left="0" w:firstLine="0"/>
        <w:jc w:val="both"/>
        <w:rPr>
          <w:rFonts w:ascii="Times New Roman" w:hAnsi="Times New Roman" w:eastAsia="宋体"/>
          <w:color w:val="000000"/>
          <w:sz w:val="21"/>
          <w:szCs w:val="22"/>
          <w:lang w:eastAsia="zh-CN"/>
        </w:rPr>
        <w:sectPr>
          <w:pgSz w:w="11909" w:h="16834"/>
          <w:pgMar w:top="1134" w:right="1134" w:bottom="1134" w:left="1134" w:header="720" w:footer="720" w:gutter="0"/>
          <w:cols w:space="720" w:num="1"/>
          <w:docGrid w:linePitch="272" w:charSpace="0"/>
        </w:sectPr>
      </w:pPr>
    </w:p>
    <w:p w14:paraId="4E904356">
      <w:pPr>
        <w:spacing w:before="120" w:beforeLines="50"/>
        <w:ind w:left="0" w:firstLine="0"/>
        <w:jc w:val="both"/>
        <w:rPr>
          <w:rFonts w:ascii="Times New Roman" w:hAnsi="Times New Roman" w:eastAsia="宋体"/>
          <w:color w:val="000000"/>
          <w:sz w:val="21"/>
          <w:szCs w:val="22"/>
          <w:lang w:eastAsia="zh-CN"/>
        </w:rPr>
      </w:pPr>
    </w:p>
    <w:p w14:paraId="547124FB">
      <w:pPr>
        <w:pStyle w:val="2"/>
        <w:tabs>
          <w:tab w:val="left" w:pos="0"/>
        </w:tabs>
        <w:ind w:left="426"/>
        <w:rPr>
          <w:rFonts w:eastAsia="宋体"/>
          <w:color w:val="000000"/>
          <w:sz w:val="28"/>
          <w:szCs w:val="28"/>
        </w:rPr>
      </w:pPr>
      <w:r>
        <w:rPr>
          <w:rFonts w:hint="eastAsia" w:eastAsia="宋体"/>
          <w:color w:val="000000"/>
          <w:sz w:val="28"/>
          <w:szCs w:val="28"/>
        </w:rPr>
        <w:t>Discussion</w:t>
      </w:r>
    </w:p>
    <w:p w14:paraId="48058156">
      <w:pPr>
        <w:spacing w:before="120" w:beforeLines="50" w:after="120" w:afterLines="50"/>
        <w:ind w:left="0" w:firstLine="0"/>
        <w:rPr>
          <w:rFonts w:eastAsiaTheme="minorEastAsia"/>
          <w:lang w:eastAsia="zh-CN"/>
        </w:rPr>
      </w:pPr>
      <w:r>
        <w:rPr>
          <w:rFonts w:eastAsiaTheme="minorEastAsia"/>
          <w:lang w:eastAsia="zh-CN"/>
        </w:rPr>
        <w:t>The following agreement w</w:t>
      </w:r>
      <w:r>
        <w:rPr>
          <w:rFonts w:hint="eastAsia" w:eastAsiaTheme="minorEastAsia"/>
          <w:lang w:val="en-US" w:eastAsia="zh-CN"/>
        </w:rPr>
        <w:t>as</w:t>
      </w:r>
      <w:r>
        <w:rPr>
          <w:rFonts w:eastAsiaTheme="minorEastAsia"/>
          <w:lang w:eastAsia="zh-CN"/>
        </w:rPr>
        <w:t xml:space="preserve"> made </w:t>
      </w:r>
      <w:r>
        <w:rPr>
          <w:rFonts w:hint="eastAsia" w:eastAsiaTheme="minorEastAsia"/>
          <w:lang w:val="en-US" w:eastAsia="zh-CN"/>
        </w:rPr>
        <w:t>for</w:t>
      </w:r>
      <w:r>
        <w:rPr>
          <w:rFonts w:eastAsiaTheme="minorEastAsia"/>
          <w:lang w:eastAsia="zh-CN"/>
        </w:rPr>
        <w:t xml:space="preserve"> </w:t>
      </w:r>
      <w:r>
        <w:rPr>
          <w:rFonts w:hint="eastAsia" w:eastAsiaTheme="minorEastAsia"/>
          <w:lang w:eastAsia="zh-CN"/>
        </w:rPr>
        <w:t>cyc</w:t>
      </w:r>
      <w:r>
        <w:rPr>
          <w:rFonts w:eastAsiaTheme="minorEastAsia"/>
          <w:lang w:eastAsia="zh-CN"/>
        </w:rPr>
        <w:t xml:space="preserve">lic shift for PMCH </w:t>
      </w:r>
      <w:r>
        <w:rPr>
          <w:rFonts w:hint="eastAsia" w:eastAsiaTheme="minorEastAsia"/>
          <w:lang w:val="en-US" w:eastAsia="zh-CN"/>
        </w:rPr>
        <w:t>in RAN1#122</w:t>
      </w:r>
      <w:r>
        <w:rPr>
          <w:rFonts w:eastAsiaTheme="minorEastAsia"/>
          <w:lang w:eastAsia="zh-CN"/>
        </w:rPr>
        <w:t xml:space="preserve">. </w:t>
      </w:r>
    </w:p>
    <w:tbl>
      <w:tblPr>
        <w:tblStyle w:val="38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82"/>
      </w:tblGrid>
      <w:tr w14:paraId="631915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782" w:type="dxa"/>
          </w:tcPr>
          <w:p w14:paraId="451ED5A6">
            <w:pPr>
              <w:rPr>
                <w:b/>
                <w:bCs/>
              </w:rPr>
            </w:pPr>
            <w:r>
              <w:rPr>
                <w:b/>
                <w:bCs/>
                <w:highlight w:val="green"/>
              </w:rPr>
              <w:t>Agreement</w:t>
            </w:r>
          </w:p>
          <w:p w14:paraId="4AF71094">
            <w:r>
              <w:t>Adopt the following text proposal for TS 36.211, with a separate UE capability for the newly added alternative:</w:t>
            </w:r>
          </w:p>
          <w:p w14:paraId="0343DE5A">
            <w:pPr>
              <w:pStyle w:val="81"/>
              <w:numPr>
                <w:ilvl w:val="0"/>
                <w:numId w:val="12"/>
              </w:numPr>
              <w:overflowPunct w:val="0"/>
              <w:autoSpaceDE w:val="0"/>
              <w:autoSpaceDN w:val="0"/>
              <w:adjustRightInd w:val="0"/>
              <w:spacing w:after="180"/>
              <w:ind w:leftChars="0"/>
              <w:contextualSpacing/>
              <w:textAlignment w:val="baseline"/>
              <w:rPr>
                <w:lang w:val="en-US"/>
              </w:rPr>
            </w:pPr>
            <w:r>
              <w:rPr>
                <w:lang w:val="en-US"/>
              </w:rPr>
              <w:t>Reason for change: In some cases, it is observed that an alternative value of the cyclic shift may provide performance improvement;</w:t>
            </w:r>
          </w:p>
          <w:p w14:paraId="5DB5DB57">
            <w:pPr>
              <w:pStyle w:val="81"/>
              <w:numPr>
                <w:ilvl w:val="0"/>
                <w:numId w:val="12"/>
              </w:numPr>
              <w:overflowPunct w:val="0"/>
              <w:autoSpaceDE w:val="0"/>
              <w:autoSpaceDN w:val="0"/>
              <w:adjustRightInd w:val="0"/>
              <w:spacing w:after="180"/>
              <w:ind w:leftChars="0"/>
              <w:contextualSpacing/>
              <w:textAlignment w:val="baseline"/>
              <w:rPr>
                <w:lang w:val="en-US"/>
              </w:rPr>
            </w:pPr>
            <w:r>
              <w:rPr>
                <w:lang w:val="en-US"/>
              </w:rPr>
              <w:t>Summary of changes: Add two new methods for cyclic shift;</w:t>
            </w:r>
          </w:p>
          <w:p w14:paraId="24AC7EBD">
            <w:pPr>
              <w:pStyle w:val="81"/>
              <w:numPr>
                <w:ilvl w:val="0"/>
                <w:numId w:val="12"/>
              </w:numPr>
              <w:overflowPunct w:val="0"/>
              <w:autoSpaceDE w:val="0"/>
              <w:autoSpaceDN w:val="0"/>
              <w:adjustRightInd w:val="0"/>
              <w:spacing w:after="180"/>
              <w:ind w:leftChars="0"/>
              <w:contextualSpacing/>
              <w:textAlignment w:val="baseline"/>
              <w:rPr>
                <w:lang w:val="en-US"/>
              </w:rPr>
            </w:pPr>
            <w:r>
              <w:rPr>
                <w:lang w:val="en-US"/>
              </w:rPr>
              <w:t>Consequence if not approved: New values of cyclic shift are not supported.</w:t>
            </w:r>
          </w:p>
          <w:p w14:paraId="0886D2E2">
            <w:pPr>
              <w:rPr>
                <w:b/>
                <w:bCs/>
                <w:lang w:val="en-US"/>
              </w:rPr>
            </w:pPr>
          </w:p>
          <w:p w14:paraId="3754E0C0">
            <w:pPr>
              <w:rPr>
                <w:rFonts w:eastAsia="宋体"/>
                <w:b/>
                <w:bCs/>
              </w:rPr>
            </w:pPr>
            <w:r>
              <w:rPr>
                <w:rFonts w:eastAsia="宋体"/>
                <w:b/>
                <w:bCs/>
              </w:rPr>
              <w:t>6.5.1  Cyclic Shift for PMCH</w:t>
            </w:r>
          </w:p>
          <w:p w14:paraId="4E3EE583">
            <w:r>
              <w:t xml:space="preserve">The input to the cyclic shift is the block of bits </w:t>
            </w:r>
            <w:r>
              <w:fldChar w:fldCharType="begin"/>
            </w:r>
            <w:r>
              <w:instrText xml:space="preserve"> QUOTE </w:instrText>
            </w:r>
            <w:r>
              <w:rPr>
                <w:position w:val="-4"/>
              </w:rPr>
              <w:pict>
                <v:shape id="_x0000_i1025" o:spt="75" type="#_x0000_t75" style="height:12.35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3B1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153B1&quot; wsp:rsidRDefault=&quot;005153B1&quot; wsp:rsidP=&quot;005153B1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4" chromakey="#FFFFFF" o:title=""/>
                  <o:lock v:ext="edit" aspectratio="t"/>
                  <w10:wrap type="none"/>
                  <w10:anchorlock/>
                </v:shape>
              </w:pict>
            </w:r>
            <w:r>
              <w:instrText xml:space="preserve"> </w:instrText>
            </w:r>
            <w:r>
              <w:fldChar w:fldCharType="separate"/>
            </w:r>
            <w:r>
              <w:rPr>
                <w:position w:val="-4"/>
              </w:rPr>
              <w:pict>
                <v:shape id="_x0000_i1026" o:spt="75" type="#_x0000_t75" style="height:12.35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3B1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153B1&quot; wsp:rsidRDefault=&quot;005153B1&quot; wsp:rsidP=&quot;005153B1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4" chromakey="#FFFFFF" o:title=""/>
                  <o:lock v:ext="edit" aspectratio="t"/>
                  <w10:wrap type="none"/>
                  <w10:anchorlock/>
                </v:shape>
              </w:pict>
            </w:r>
            <w:r>
              <w:fldChar w:fldCharType="end"/>
            </w:r>
            <w:r>
              <w:t xml:space="preserve"> defined in clause 6.3.1 and the ouput is a block of bits </w:t>
            </w:r>
            <w:r>
              <w:fldChar w:fldCharType="begin"/>
            </w:r>
            <w:r>
              <w:instrText xml:space="preserve"> QUOTE </w:instrText>
            </w:r>
            <w:r>
              <w:rPr>
                <w:position w:val="-4"/>
              </w:rPr>
              <w:pict>
                <v:shape id="_x0000_i1027" o:spt="75" type="#_x0000_t75" style="height:13.7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8B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A798B&quot; wsp:rsidRDefault=&quot;001A798B&quot; wsp:rsidP=&quot;001A798B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" chromakey="#FFFFFF" o:title=""/>
                  <o:lock v:ext="edit" aspectratio="t"/>
                  <w10:wrap type="none"/>
                  <w10:anchorlock/>
                </v:shape>
              </w:pict>
            </w:r>
            <w:r>
              <w:instrText xml:space="preserve"> </w:instrText>
            </w:r>
            <w:r>
              <w:fldChar w:fldCharType="separate"/>
            </w:r>
            <w:r>
              <w:rPr>
                <w:position w:val="-4"/>
              </w:rPr>
              <w:pict>
                <v:shape id="_x0000_i1028" o:spt="75" type="#_x0000_t75" style="height:13.7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8B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1A798B&quot; wsp:rsidRDefault=&quot;001A798B&quot; wsp:rsidP=&quot;001A798B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" chromakey="#FFFFFF" o:title=""/>
                  <o:lock v:ext="edit" aspectratio="t"/>
                  <w10:wrap type="none"/>
                  <w10:anchorlock/>
                </v:shape>
              </w:pict>
            </w:r>
            <w:r>
              <w:fldChar w:fldCharType="end"/>
            </w:r>
            <w:r>
              <w:t>.</w:t>
            </w:r>
          </w:p>
          <w:p w14:paraId="5DF7C288">
            <w:r>
              <w:t xml:space="preserve">The block of bits </w:t>
            </w:r>
            <w:r>
              <w:fldChar w:fldCharType="begin"/>
            </w:r>
            <w:r>
              <w:instrText xml:space="preserve"> QUOTE </w:instrText>
            </w:r>
            <w:r>
              <w:rPr>
                <w:position w:val="-4"/>
              </w:rPr>
              <w:pict>
                <v:shape id="_x0000_i1029" o:spt="75" type="#_x0000_t75" style="height:12.35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2E1B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12E1B&quot; wsp:rsidRDefault=&quot;00C12E1B&quot; wsp:rsidP=&quot;00C12E1B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4" chromakey="#FFFFFF" o:title=""/>
                  <o:lock v:ext="edit" aspectratio="t"/>
                  <w10:wrap type="none"/>
                  <w10:anchorlock/>
                </v:shape>
              </w:pict>
            </w:r>
            <w:r>
              <w:instrText xml:space="preserve"> </w:instrText>
            </w:r>
            <w:r>
              <w:fldChar w:fldCharType="separate"/>
            </w:r>
            <w:r>
              <w:rPr>
                <w:position w:val="-4"/>
              </w:rPr>
              <w:pict>
                <v:shape id="_x0000_i1030" o:spt="75" type="#_x0000_t75" style="height:12.35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2E1B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C12E1B&quot; wsp:rsidRDefault=&quot;00C12E1B&quot; wsp:rsidP=&quot;00C12E1B&quot;&gt;&lt;m:oMathPara&gt;&lt;m:oMath&gt;&lt;m:acc&gt;&lt;m:accPr&gt;&lt;m:chr m:val=&quot;虄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虄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4" chromakey="#FFFFFF" o:title=""/>
                  <o:lock v:ext="edit" aspectratio="t"/>
                  <w10:wrap type="none"/>
                  <w10:anchorlock/>
                </v:shape>
              </w:pict>
            </w:r>
            <w:r>
              <w:fldChar w:fldCharType="end"/>
            </w:r>
            <w:r>
              <w:t xml:space="preserve"> shall be cyclically shifted by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</m:oMath>
            <w:r>
              <w:t xml:space="preserve"> bits to form the block </w:t>
            </w:r>
            <w:r>
              <w:fldChar w:fldCharType="begin"/>
            </w:r>
            <w:r>
              <w:instrText xml:space="preserve"> QUOTE </w:instrText>
            </w:r>
            <w:r>
              <w:rPr>
                <w:position w:val="-4"/>
              </w:rPr>
              <w:pict>
                <v:shape id="_x0000_i1031" o:spt="75" type="#_x0000_t75" style="height:13.7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9C5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8449C5&quot; wsp:rsidRDefault=&quot;008449C5&quot; wsp:rsidP=&quot;008449C5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" chromakey="#FFFFFF" o:title=""/>
                  <o:lock v:ext="edit" aspectratio="t"/>
                  <w10:wrap type="none"/>
                  <w10:anchorlock/>
                </v:shape>
              </w:pict>
            </w:r>
            <w:r>
              <w:instrText xml:space="preserve"> </w:instrText>
            </w:r>
            <w:r>
              <w:fldChar w:fldCharType="separate"/>
            </w:r>
            <w:r>
              <w:rPr>
                <w:position w:val="-4"/>
              </w:rPr>
              <w:pict>
                <v:shape id="_x0000_i1032" o:spt="75" type="#_x0000_t75" style="height:13.7pt;width:83.9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9C5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8449C5&quot; wsp:rsidRDefault=&quot;008449C5&quot; wsp:rsidP=&quot;008449C5&quot;&gt;&lt;m:oMathPara&gt;&lt;m:oMath&gt;&lt;m:acc&gt;&lt;m:accPr&gt;&lt;m:chr m:val=&quot;炭&quot;/&gt;&lt;m:ctrlPr&gt;&lt;w:rPr&gt;&lt;w:rFonts w:ascii=&quot;Cambria Math&quot; w:h-ansi=&quot;Camb        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r&gt;&lt;w:rPr&gt;&lt;w:rFonts w:ascii=&quot;Cambria Math&quot; w:h-ansi=&quot;Cambria Math&quot;/&gt;&lt;wx:font wx:val=&quot;Cambria Math&quot;/&gt;&lt;w:i/&gt;&lt;/w:rPr&gt;&lt;m:t&gt;0&lt;/m:t&gt;&lt;/m:r&gt;&lt;/m:e&gt;&lt;/m:d&gt;&lt;m:r&gt;&lt;w:rPr&gt;&lt;w:rFonts w:ascii=&quot;Cambria Math&quot; w:h-ansi=&quot;Cambria Math&quot;/&gt;&lt;wx:font wx:val=&quot;Cambria Math&quot;/&gt;&lt;w:i/&gt;&lt;/w:rPr&gt;&lt;m:t&gt;, 鈥? &lt;/m:t&gt;&lt;/m:r&gt;&lt;m:acc&gt;&lt;m:accPr&gt;&lt;m:chr m:val=&quot;炭&quot;/&gt;&lt;m:ctrlPr&gt;&lt;w:rPr&gt;&lt;w:rFonts w:ascii=&quot;Cambria Math&quot; Prwr&gt;:&gt;&lt;h&lt;m-m:a:tnt&gt;t&gt;0si=&quot;Cambria Math&quot;/&gt;&lt;wx:font wx:val=&quot;Cambria Math&quot;/&gt;&lt;w:i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w:i/&gt;&lt;/w:rPr&gt;&lt;/m:ctrlPr&gt;&lt;/m:dPr&gt;&lt;m:e&gt;&lt;m:sSub&gt;&lt;m:sSubPr&gt;&lt;m:ctrlPr&gt;&lt;w:rPr&gt;&lt;w:rFonts w:ascii=&quot;Cambria Math&quot; w:h-ansi=&quot;Cambria Math&quot;/&gt;&lt;wx:font wx:val=&quot;Cambria Math&quot;/&gt;&lt;w:i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rFonts w:ascii=&quot;Cambria Math&quot; w:h-ansi=&quot;Cambria Math&quot;/&gt;&lt;wx:font wx:val=&quot;Cambria Math&quot;/&gt;&lt;/w:rPr&gt;&lt;m:t&gt;bit&lt;/m:t&gt;&lt;/m:r&gt;&lt;/m:sub&gt;&lt;/m:sSub&gt;&lt;m:r&gt;&lt;w:rPr&gt;&lt;w:rFonts w:ascii=&quot;Cambria Math&quot; w:h-ansi=&quot;Cambria Math&quot;/&gt;&lt;wx:font wx:val=&quot;Cambria Math&quot;/&gt;&lt;w:i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5" chromakey="#FFFFFF" o:title=""/>
                  <o:lock v:ext="edit" aspectratio="t"/>
                  <w10:wrap type="none"/>
                  <w10:anchorlock/>
                </v:shape>
              </w:pict>
            </w:r>
            <w:r>
              <w:fldChar w:fldCharType="end"/>
            </w:r>
            <w:r>
              <w:t xml:space="preserve"> according to</w:t>
            </w:r>
          </w:p>
          <w:p w14:paraId="04EEC37C">
            <w:pPr>
              <w:keepLines/>
              <w:tabs>
                <w:tab w:val="center" w:pos="4536"/>
                <w:tab w:val="right" w:pos="9072"/>
              </w:tabs>
              <w:rPr>
                <w:lang w:val="sv-SE"/>
              </w:rPr>
            </w:pPr>
            <w:r>
              <w:pict>
                <v:shape id="_x0000_i1033" o:spt="75" type="#_x0000_t75" style="height:13.7pt;width:120.1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A88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0D5A88&quot; wsp:rsidRPr=&quot;000D5A88&quot; wsp:rsidRDefault=&quot;000D5A88&quot; wsp:rsidP=&quot;000D5A88&quot;&gt;&lt;m:oMathPara&gt;&lt;m:oMath&gt;&lt;m:acc&gt;&lt;m:accPr&gt;&lt;m:chr m:val=&quot;炭&quot;/&gt;&lt;m:ctrlPr&gt;&lt;w:rPr&gt;&lt;w:rFonts w:ascii=&quot;Cambr        ia Math&quot; w:h-ansi=&quot;Cambria Math&quot;/&gt;&lt;wx:font wx:val=&quot;Cambria Math&quot;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d&gt;&lt;m:dPr&gt;&lt;m:ctrlPr&gt;&lt;w:rPr&gt;&lt;w:rFonts w:ascii=&quot;Cambria Math&quot; w:h-ansi=&quot;Cambria Math&quot;/&gt;&lt;wx:font wx:val=&quot;Cambria Math&quot;/&gt;&lt;/w:rPr&gt;&lt;/m:ctrlPr&gt;&lt;/m:dPr&gt;&lt;m:e&gt;&lt;m:r&gt;&lt;w:rPr&gt;&lt;w:rFonts w:ascii=&quot;Cambria Math&quot; w:h-ansi=&quot;Cambria Math&quot;/&gt;&lt;wx:font wx:val=&quot;Cambria Math&quot;/&gt;&lt;w:i/&gt;&lt;/w:rPr&gt;&lt;m:t&gt;n&lt;/m:t&gt;&lt;/m:r&gt;&lt;/m:e&gt;&lt;/m:d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=&lt;/m:t&gt;&lt;/m:r&gt;&lt;m:acc&gt;&lt;m:accPr&gt;&lt;m:chr m:val=&quot;虄w&quot;:/i&gt;/&lt;&gt;m&lt;:/cwtrlPr&gt;&lt;w:rPr&gt;&lt;w:rFonts w:ascii=&quot;Cambria Math&quot; w:h-ansi=&quot;Cambria Math&quot;/&gt;&lt;wx:font wx:val=&quot;Cambria Math&quot;/&gt;&lt;/w:rPr&gt;&lt;/m:ctrlPr&gt;&lt;/m:accPr&gt;&lt;m:e&gt;&lt;m:r&gt;&lt;w:rPr&gt;&lt;w:rFonts w:ascii=&quot;Cambria Math&quot; w:h-ansi=&quot;Cambria Math&quot;/&gt;&lt;wx:font wx:val=&quot;Cambria Math&quot;/&gt;&lt;w:i/&gt;&lt;/w:rPr&gt;&lt;m:t&gt;b&lt;/m:t&gt;&lt;/m:r&gt;&lt;/m:e&gt;&lt;/m:acc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(&lt;/m:t&gt;&lt;/m:r&gt;&lt;m:d&gt;&lt;m:dPr&gt;&lt;m:ctrlPr&gt;&lt;w:rPr&gt;&lt;w:rFonts w:ascii=&quot;Cambria Math&quot; w:h-ansi=&quot;Cambria Math&quot;/&gt;&lt;wx:font wx:val=&quot;Cambria Math&quot;/&gt;&lt;/w:rPr&gt;&lt;/m:ctrlPr&gt;&lt;/m:dPr&gt;&lt;m:e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-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 &lt;/m:t&gt;&lt;/m:r&gt;&lt;m:r&gt;&lt;m:rPr&gt;&lt;m:nor/&gt;&lt;/m:rPr&gt;&lt;w:rPr&gt;&lt;w:lang w:val=&quot;SV&quot;/&gt;&lt;/w:rPr&gt;&lt;m:t&gt;mod&lt;/m:t&gt;&lt;/m:r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 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M&lt;/m:t&gt;&lt;/m:r&gt;&lt;/m:e&gt;&lt;m:sub&gt;&lt;m:r&gt;&lt;m:rPr&gt;&lt;m:nor/&gt;&lt;/m:rPr&gt;&lt;w:rPr&gt;&lt;w:lang w:val=&quot;SV&quot;/&gt;&lt;/w:rPr&gt;&lt;m:t&gt;bit&lt;/m:t&gt;&lt;/m:r&gt;&lt;/m:sub&gt;&lt;/m:sSub&gt;&lt;m:r&gt;&lt;m:rPr&gt;&lt;m:sty m:val=&quot;p&quot;/&gt;&lt;/m:rPr&gt;&lt;w:rPr&gt;&lt;w:rFonts w:ascii=&quot;Cambria Math&quot; w:h-ansi=&quot;Cambria Math&quot;/&gt;&lt;wx:font wx:val=&quot;Cambria Math&quot;/&gt;&lt;w:lang w:val=&quot;SV&quot;/&gt;&lt;/w:rPr&gt;&lt;m:t&gt;)&lt;/m:t&gt;&lt;/m:r&gt;&lt;/m:oMath&gt;&lt;/m:oMathPara&gt;&lt;/w:p&gt;&lt;w:sectPr wsp:rsidR=&quot;00000000&quot; wsp:rsidRPr=&quot;000D5A88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6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56CE2AFC">
            <w:r>
              <w:t>where</w:t>
            </w:r>
          </w:p>
          <w:p w14:paraId="3E53F591">
            <w:pPr>
              <w:ind w:left="568" w:hanging="284"/>
            </w:pPr>
            <w:r>
              <w:t>-</w:t>
            </w:r>
            <w:r>
              <w:tab/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</m:oMath>
            <w:r>
              <w:t xml:space="preserve"> is given by</w:t>
            </w:r>
          </w:p>
          <w:p w14:paraId="3600845B">
            <w:pPr>
              <w:keepLines/>
              <w:tabs>
                <w:tab w:val="center" w:pos="4536"/>
                <w:tab w:val="right" w:pos="9072"/>
              </w:tabs>
            </w:pPr>
            <w:r>
              <w:pict>
                <v:shape id="_x0000_i1034" o:spt="75" type="#_x0000_t75" style="height:35.8pt;width:58.7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AAE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656AAE&quot; wsp:rsidRPr=&quot;00656AAE&quot; wsp:rsidRDefault=&quot;00656AAE&quot; wsp:rsidP=&quot;00656AAE&quot;&gt;&lt;m:oMathPara&gt;&lt;m:oMath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X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m:r&gt;&lt;m:rPr&gt;&lt;m:sty m:val=&quot;p&quot;/&gt;&lt;/m:rPr&gt;&lt;w:rPr&gt;&lt;w:rFonts w:ascii=&quot;Cambria Math&quot; w:h-ansi=&quot;Cambria Math&quot;/&gt;&lt;wx:font wx:val=&quot;Cambria Math&quot;/&gt;&lt;/w:rPr&gt;&lt;m:t&gt;=&lt;/m:t&gt;&lt;/m:r&gt;&lt;m:nary&gt;&lt;m:naryPr&gt;&lt;m:chr m:val=&quot;鈭?/&gt;&lt;m:limLoc m:val=&quot;undOvr&quot;/&gt;&lt;m:ctrlPr&gt;&lt;w:rPr&gt;&lt;w:rFonts w:ascii=&quot;Cambria Math&quot; w:h-ansi=&quot;Cambria Math&quot;/&gt;&lt;wx:font wx:val=&quot;Cambria Math&quot;/&gt;&lt;/w:rPr&gt;&lt;/m:ctrlPr&gt;&lt;/m:naryPr&gt;&lt;m:sub&gt;&lt;m:r&gt;&lt;w:rPr&gt;&lt;wa        :rFonts w:ascii=&quot;Cambria Math&quot; w:h-ansi=&quot;Cambria Math&quot;/&gt;&lt;wx:font wx:val=&quot;Cambria Math&quot;/&gt;&lt;w:i/&gt;&lt;/w:rPr&gt;&lt;m:t&gt;r&lt;/m:t&gt;&lt;/m:r&gt;&lt;m:r&gt;&lt;m:rPr&gt;&lt;m:sty m:val=&quot;p&quot;/&gt;&lt;/m:rPr&gt;&lt;w:rPr&gt;&lt;w:rFonts w:ascii=&quot;Cambria Math&quot; w:h-ansi=&quot;Cambria Math&quot;/&gt;&lt;wx:font wx:val=&quot;Cambria Math&quot;/&gt;&lt;/w:rPr&gt;&lt;m:t&gt;=&lt;/m:t&gt;&lt;/m:r&gt;&lt;m:r&gt;&lt;w:rPr&gt;&lt;w:rFonts w:ascii=&quot;Cambria Math&quot; w:h-ansi=&quot;Cambria Math&quot;/&gt;&lt;wx:font wx:val=&quot;Cambria Math&quot;/&gt;&lt;w:i/&gt;&lt;/w:rPr&gt;&lt;m:t&gt;C&lt;/m:t&gt;&lt;/m:r&gt;&lt;m:r&gt;&lt;m:rPr&gt;&lt;m:sty m:val=&quot;p&quot;/&gt;&lt;/m:rPr&gt;&lt;w:rPr&gt;&lt;w:rFonts w:ascii=&quot;Cambria Math&quot; w:h-ansi=&quot;Cambria Math&quot;/&gt;&lt;wx:font wx:val=&quot;Cambria Math&quot;/&gt;&lt;/w:rPr&gt;&lt;m:t&gt;-&lt;/m:t&gt;&lt;/m:r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S&lt;/m:t&gt;&lt;/m:r&gt;&lt;/m:e&gt;&lt;m:sub&gt;&lt;m:r&gt;&lt;w:rPr&gt;&lt;w:rFonts w:ascii=&quot;Cambria Math&quot; w:h-ansi=&quot;Cambria Math&quot;/&gt;&lt;wx:font wx:val=&quot;Cambria Math&quot;/&gt;&lt;w:i/&gt;&lt;/w:rPr&gt;&lt;m:t&gt;i&lt;/m:t&gt;&lt;/m:r&gt;&lt;/m:sub&gt;&lt;/m:sSub&gt;&lt;/m:sub&gt;&lt;m:sup&gt;&lt;m:r&gt;&lt;w:rPr&gt;&lt;w:rFonts w:ascii=&quot;Cambria Math&quot; w:h-ansi=&quot;Cambria Math&quot;/&gt;&lt;wx:font wx:val=&quot;Cambria Math&quot;/&gt;&lt;w:i/&gt;&lt;/w:rPr&gt;&lt;m:t&gt;C&lt;/m:t&gt;&lt;/m:r&gt;&lt;m:r&gt;&lt;m:rPr&gt;&lt;m:sty m:val=&quot;p&quot;/&gt;&lt;/m:rPr&gt;&lt;w:rPr&gt;&lt;w:rFonts w:ascii=&quot;Cambria Math&quot; w:h-ansi=&quot;Cambria Math&quot;/&gt;&lt;wx:font wx:val=&quot;Cambria Math&quot;/&gt;&lt;/w:rPr&gt;&lt;m:t&gt;-1&lt;/m:t&gt;&lt;/m:r&gt;&lt;/m:sup&gt;&lt;m:e&gt;&lt;m:sSub&gt;&lt;m:sSubPr&gt;&lt;m:ctrlPr&gt;&lt;w:rPr&gt;&lt;w:rFonts w:ascii=&quot;Cambria Math&quot; w:h-ansi=&quot;Cambria Math&quot;/&gt;&lt;wx:font wx:val=&quot;Cambria Math&quot;/&gt;&lt;/w:rPr&gt;&lt;/m:ctrlPr&gt;&lt;/m:sSubPr&gt;&lt;m:e&gt;&lt;m:r&gt;&lt;w:rPr&gt;&lt;w:rFonts w:ascii=&quot;Cambria Math&quot; w:h-ansi=&quot;Cambria Math&quot;/&gt;&lt;wx:font wx:val=&quot;Cambria Math&quot;/&gt;&lt;w:i/&gt;&lt;/w:rPr&gt;&lt;m:t&gt;E&lt;/m:t&gt;&lt;/m:r&gt;&lt;/m:e&gt;&lt;m:sub&gt;&lt;m:r&gt;&lt;w:rPr&gt;&lt;w:rFonts w:ascii=&quot;Cambria Math&quot; w:h-ansi=&quot;Cambria Math&quot;/&gt;&lt;wx:font wx:val=&quot;Cambria Math&quot;/&gt;&lt;w:i/&gt;&lt;/w:rPr&gt;&lt;m:t&gt;r&lt;/m:t&gt;&lt;/m:r&gt;&lt;/m:sub&gt;&lt;/m:sSub&gt;&lt;/m:e&gt;&lt;/m:nary&gt;&lt;/m:oMath&gt;&lt;/m:oMathPara&gt;&lt;/w:p&gt;&lt;w:sectPr wsp:rsidR=&quot;00000000&quot; wsp:rsidRPr=&quot;00656AAE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7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4CE2783D">
            <w:pPr>
              <w:keepLines/>
              <w:tabs>
                <w:tab w:val="center" w:pos="4536"/>
                <w:tab w:val="right" w:pos="9072"/>
              </w:tabs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</w:rPr>
                      <m:t>S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/>
                      </w:rPr>
                      <m:t>i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r>
                  <m:rPr/>
                  <w:rPr>
                    <w:rFonts w:ascii="Cambria Math" w:hAnsi="Cambria Math"/>
                  </w:rPr>
                  <m:t>iα</m:t>
                </m:r>
                <m:r>
                  <m:rPr>
                    <m:nor/>
                    <m:sty m:val="p"/>
                  </m:rPr>
                  <w:rPr>
                    <w:b w:val="0"/>
                    <w:i w:val="0"/>
                  </w:rPr>
                  <m:t xml:space="preserve"> mod </m:t>
                </m:r>
                <m:r>
                  <m:rPr/>
                  <w:rPr>
                    <w:rFonts w:ascii="Cambr       ia Math" w:hAnsi="Cambria Math"/>
                  </w:rPr>
                  <m:t>C</m:t>
                </m:r>
              </m:oMath>
            </m:oMathPara>
          </w:p>
          <w:p w14:paraId="272BAC8E">
            <w:pPr>
              <w:ind w:left="568" w:hanging="284"/>
            </w:pPr>
            <w:r>
              <w:t>-</w:t>
            </w:r>
            <w:r>
              <w:tab/>
            </w:r>
            <w:r>
              <w:fldChar w:fldCharType="begin"/>
            </w:r>
            <w:r>
              <w:instrText xml:space="preserve"> QUOTE </w:instrText>
            </w:r>
            <w:r>
              <w:rPr>
                <w:position w:val="-4"/>
              </w:rPr>
              <w:pict>
                <v:shape id="_x0000_i1035" o:spt="75" type="#_x0000_t75" style="height:11.5pt;width:79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1F8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11F8&quot; wsp:rsidRDefault=&quot;004011F8&quot; wsp:rsidP=&quot;004011F8&quot;&gt;&lt;m:oMathPara&gt;&lt;m:oMath&gt;&lt;m:r&gt;&lt;w:rPr&gt;&lt;w:rFonts w:ascii=&quot;Cambria Math&quot; w:h-ansi=&quot;Cambria Math&quot;/&gt;&lt;wx:font wx:val=&quot;Cambria Math&quot;/&gt;&lt;w:i/&gt;&lt;/w:rPr&gt;&lt;m:t&gt;i&lt;/m:t&gt;&lt;/m:r&gt;&lt;m:r&gt;&lt;m:rPr&gt;&lt;m:sty m:val=&quot;p&quot;/&gt;&lt;/m:rPr&gt;&lt;w:rPr&gt;&lt;w:rFonts w:ascii=&quot;Cambria Math&quot; w:h-ansi=&quot;Cambria Math&quot;/&gt;&lt;wx:font wx:val=&quot;Cambria Math&quot;/&gt;&lt;/w:rPr&gt;&lt;m:t&gt;鈭?/m:t&gt;&lt;/m:r&gt;&lt;m:d&gt;&lt;m:dPr&gt;&lt;m:begChr m:val=&quot;{&quot;/&gt;&lt;m:endChr m:val=&quot;}&quot;/&gt;&lt;m:thhhhhhhhctrlPr&gt;&lt;w:rPr&gt;&lt;w:rFonts w:ascii=&quot;Cambria Math&quot; w:h-ansi=&quot;Cambria Math&quot;/&gt;&lt;wx:font wx:val=&quot;Cambria Math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/w:rPr&gt;&lt;m:t&gt;0, 1, 鈥? &lt;/m:t&gt;&lt;/m:r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 &quot;wCxa:mvbarll=ia Math&quot; w:h-ansi=&quot;Cambria Math&quot;/&gt;&lt;wx:font wx:val=&quot;Cambria Math&quot;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" chromakey="#FFFFFF" o:title=""/>
                  <o:lock v:ext="edit" aspectratio="t"/>
                  <w10:wrap type="none"/>
                  <w10:anchorlock/>
                </v:shape>
              </w:pict>
            </w:r>
            <w:r>
              <w:instrText xml:space="preserve"> </w:instrText>
            </w:r>
            <w:r>
              <w:fldChar w:fldCharType="separate"/>
            </w:r>
            <w:r>
              <w:rPr>
                <w:position w:val="-4"/>
              </w:rPr>
              <w:pict>
                <v:shape id="_x0000_i1036" o:spt="75" type="#_x0000_t75" style="height:11.5pt;width:79.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1F8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4011F8&quot; wsp:rsidRDefault=&quot;004011F8&quot; wsp:rsidP=&quot;004011F8&quot;&gt;&lt;m:oMathPara&gt;&lt;m:oMath&gt;&lt;m:r&gt;&lt;w:rPr&gt;&lt;w:rFonts w:ascii=&quot;Cambria Math&quot; w:h-ansi=&quot;Cambria Math&quot;/&gt;&lt;wx:font wx:val=&quot;Cambria Math&quot;/&gt;&lt;w:i/&gt;&lt;/w:rPr&gt;&lt;m:t&gt;i&lt;/m:t&gt;&lt;/m:r&gt;&lt;m:r&gt;&lt;m:rPr&gt;&lt;m:sty m:val=&quot;p&quot;/&gt;&lt;/m:rPr&gt;&lt;w:rPr&gt;&lt;w:rFonts w:ascii=&quot;Cambria Math&quot; w:h-ansi=&quot;Cambria Math&quot;/&gt;&lt;wx:font wx:val=&quot;Cambria Math&quot;/&gt;&lt;/w:rPr&gt;&lt;m:t&gt;鈭?/m:t&gt;&lt;/m:r&gt;&lt;m:d&gt;&lt;m:dPr&gt;&lt;m:begChr m:val=&quot;{&quot;/&gt;&lt;m:endChr m:val=&quot;}&quot;/&gt;&lt;m:thhhhhhhhctrlPr&gt;&lt;w:rPr&gt;&lt;w:rFonts w:ascii=&quot;Cambria Math&quot; w:h-ansi=&quot;Cambria Math&quot;/&gt;&lt;wx:font wx:val=&quot;Cambria Math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/w:rPr&gt;&lt;m:t&gt;0, 1, 鈥? &lt;/m:t&gt;&lt;/m:r&gt;&lt;m:r&gt;&lt;w:rPr&gt;&lt;w:rFonts w:ascii=&quot;Cambria Math&quot; w:h-ansi=&quot;Cambria Math&quot;/&gt;&lt;wx:font wx:val=&quot;Cambria Math&quot;/&gt;&lt;w:i/&gt;&lt;/w:rPr&gt;&lt;m:t&gt;N&lt;/m:t&gt;&lt;/m:r&gt;&lt;m:r&gt;&lt;m:rPr&gt;&lt;m:sty m:val=&quot;p&quot;/&gt;&lt;/m:rPr&gt;&lt;w:rPr&gt;&lt;w:rFonts w:ascii= &quot;wCxa:mvbarll=ia Math&quot; w:h-ansi=&quot;Cambria Math&quot;/&gt;&lt;wx:font wx:val=&quot;Cambria Math&quot;/&gt;&lt;/w:rPr&gt;&lt;m:t&gt;-1&lt;/m:t&gt;&lt;/m:r&gt;&lt;/m:e&gt;&lt;/m:d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8" chromakey="#FFFFFF" o:title=""/>
                  <o:lock v:ext="edit" aspectratio="t"/>
                  <w10:wrap type="none"/>
                  <w10:anchorlock/>
                </v:shape>
              </w:pict>
            </w:r>
            <w:r>
              <w:fldChar w:fldCharType="end"/>
            </w:r>
            <w:r>
              <w:t xml:space="preserve"> denotes the </w:t>
            </w:r>
            <m:oMath>
              <m:sSup>
                <m:sSupPr>
                  <m:ctrlPr>
                    <w:rPr>
                      <w:rFonts w:ascii="Cambria Math" w:hAnsi="Cambria Math"/>
                    </w:rPr>
                  </m:ctrlPr>
                </m:sSupPr>
                <m:e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b w:val="0"/>
                      <w:i w:val="0"/>
                    </w:rPr>
                    <m:t>th</m:t>
                  </m:r>
                  <m:ctrlPr>
                    <w:rPr>
                      <w:rFonts w:ascii="Cambria Math" w:hAnsi="Cambria Math"/>
                    </w:rPr>
                  </m:ctrlPr>
                </m:sup>
              </m:sSup>
            </m:oMath>
            <w:r>
              <w:t xml:space="preserve"> subframe to which the transport block is mapped</w:t>
            </w:r>
          </w:p>
          <w:p w14:paraId="518788BE">
            <w:pPr>
              <w:ind w:left="568" w:hanging="284"/>
              <w:rPr>
                <w:iCs/>
              </w:rPr>
            </w:pPr>
            <w:r>
              <w:t>-</w:t>
            </w:r>
            <w:r>
              <w:tab/>
            </w:r>
            <m:oMath>
              <m:r>
                <m:rPr/>
                <w:rPr>
                  <w:rFonts w:ascii="Cambria Math" w:hAnsi="Cambria Math"/>
                </w:rPr>
                <m:t>N</m:t>
              </m:r>
            </m:oMath>
            <w:r>
              <w:rPr>
                <w:iCs/>
              </w:rPr>
              <w:t xml:space="preserve"> is the number of subframes to which the transport block is mapped</w:t>
            </w:r>
          </w:p>
          <w:p w14:paraId="5795D3F6">
            <w:pPr>
              <w:ind w:left="568" w:hanging="284"/>
            </w:pPr>
            <w:r>
              <w:t>-</w:t>
            </w:r>
            <w: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E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r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</m:oMath>
            <w:r>
              <w:t xml:space="preserve"> is the number of bits in the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m:rPr/>
                    <w:rPr>
                      <w:rFonts w:ascii="Cambria Math" w:hAnsi="Cambria Math"/>
                    </w:rPr>
                    <m:t>r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th</m:t>
                  </m:r>
                  <m:ctrlPr>
                    <w:rPr>
                      <w:rFonts w:ascii="Cambria Math" w:hAnsi="Cambria Math"/>
                      <w:i/>
                    </w:rPr>
                  </m:ctrlPr>
                </m:sup>
              </m:sSup>
            </m:oMath>
            <w:r>
              <w:t xml:space="preserve"> codeblock within a subframe as defined in TS 36.212 [3]</w:t>
            </w:r>
          </w:p>
          <w:p w14:paraId="29F176A2">
            <w:pPr>
              <w:ind w:left="568" w:hanging="284"/>
            </w:pPr>
            <w:r>
              <w:t>-</w:t>
            </w:r>
            <w:r>
              <w:tab/>
            </w:r>
            <m:oMath>
              <m:r>
                <m:rPr/>
                <w:rPr>
                  <w:rFonts w:ascii="Cambria Math" w:hAnsi="Cambria Math"/>
                </w:rPr>
                <m:t>C</m:t>
              </m:r>
            </m:oMath>
            <w:r>
              <w:t xml:space="preserve"> is the number of codeblocks in the transport block</w:t>
            </w:r>
          </w:p>
          <w:p w14:paraId="2F60FEC4">
            <w:pPr>
              <w:ind w:left="568" w:hanging="284"/>
            </w:pPr>
            <w:r>
              <w:t>-</w:t>
            </w:r>
            <w:r>
              <w:tab/>
            </w:r>
            <m:oMath>
              <m:r>
                <m:rPr/>
                <w:rPr>
                  <w:rFonts w:ascii="Cambria Math" w:hAnsi="Cambria Math"/>
                </w:rPr>
                <m:t>α</m:t>
              </m:r>
            </m:oMath>
            <w:r>
              <w:t xml:space="preserve"> is given by</w:t>
            </w:r>
          </w:p>
          <w:p w14:paraId="371A7DD8">
            <w:pPr>
              <w:ind w:left="851" w:hanging="284"/>
              <w:rPr>
                <w:i/>
                <w:iCs/>
              </w:rPr>
            </w:pPr>
            <w:r>
              <w:t>-</w:t>
            </w:r>
            <w:r>
              <w:tab/>
            </w:r>
            <w:r>
              <w:t xml:space="preserve">if the higher-layer parameter XXX is set to </w:t>
            </w:r>
            <w:r>
              <w:rPr>
                <w:i/>
                <w:iCs/>
              </w:rPr>
              <w:t>alphaOne</w:t>
            </w:r>
          </w:p>
          <w:p w14:paraId="0E5A9CBE">
            <w:pPr>
              <w:keepLines/>
              <w:tabs>
                <w:tab w:val="center" w:pos="4536"/>
                <w:tab w:val="right" w:pos="9072"/>
              </w:tabs>
              <w:rPr>
                <w:iCs/>
              </w:rPr>
            </w:pPr>
            <w:r>
              <w:pict>
                <v:shape id="_x0000_i1037" o:spt="75" type="#_x0000_t75" style="height:11.5pt;width:25.2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86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8486E&quot; wsp:rsidRPr=&quot;0058486E&quot; wsp:rsidRDefault=&quot;0058486E&quot; wsp:rsidP=&quot;0058486E&quot;&gt;&lt;m:oMathPara&gt;&lt;m:oMath&gt;&lt;m:r&gt;&lt;w:rPr&gt;&lt;w:rFonts w:ascii=&quot;Cambria Math&quot; w:h-ansi=&quot;Cambria Math&quot;/&gt;&lt;wx:font wx:val=&quot;Cambria Math&quot;/&gt;&lt;w:i/&gt;&lt;/w:rPr&gt;&lt;m:t&gt;伪&lt;/m:t&gt;&lt;/m:r&gt;&lt;m:r&gt;&lt;m:rPr&gt;&lt;m:sty m:val=&quot;p&quot;/&gt;&lt;/m:rPr&gt;&lt;w:rPr&gt;&lt;w:rFonts w:ascii=&quot;Cambria Math&quot; w:h-ansi=&quot;Cambria Math&quot;/&gt;&lt;wx:font wx:val=&quot;Cambria Math&quot;/&gt;&lt;/w:rPr&gt;&lt;m:t&gt;=1&lt;/m:t&gt;&lt;/m:r&gt;&lt;/m:oMath&gt;&lt;/m:oMathPara&gt;&lt;/w:p&gt;&lt;w:sooooooooectPr wsp:rsidR=&quot;00000000&quot; wsp:rsidRPr=&quot;0058486E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9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453BCD43">
            <w:pPr>
              <w:ind w:left="851" w:hanging="284"/>
              <w:rPr>
                <w:i/>
                <w:iCs/>
              </w:rPr>
            </w:pPr>
            <w:r>
              <w:t>-</w:t>
            </w:r>
            <w:r>
              <w:tab/>
            </w:r>
            <w:r>
              <w:t xml:space="preserve">if the higher-layer parameter XXX is set to </w:t>
            </w:r>
            <w:r>
              <w:rPr>
                <w:i/>
                <w:iCs/>
              </w:rPr>
              <w:t>alphaOther</w:t>
            </w:r>
          </w:p>
          <w:p w14:paraId="223E4B93">
            <w:pPr>
              <w:keepLines/>
              <w:tabs>
                <w:tab w:val="center" w:pos="4536"/>
                <w:tab w:val="right" w:pos="9072"/>
              </w:tabs>
              <w:rPr>
                <w:iCs/>
              </w:rPr>
            </w:pPr>
            <w:r>
              <w:pict>
                <v:shape id="_x0000_i1038" o:spt="75" type="#_x0000_t75" style="height:22.95pt;width:40.2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577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5F2577&quot; wsp:rsidRPr=&quot;005F2577&quot; wsp:rsidRDefault=&quot;005F2577&quot; wsp:rsidP=&quot;005F2577&quot;&gt;&lt;m:oMathPara&gt;&lt;m:oMath&gt;&lt;m:r&gt;&lt;w:rPr&gt;&lt;w:rFonts w:ascii=&quot;Cambria Math&quot; w:h-ansi=&quot;Cambria Math&quot;/&gt;&lt;wx:font wx:val=&quot;Cambria Math&quot;/&gt;&lt;w:i/&gt;&lt;/w:rPr&gt;&lt;m:t&gt;伪&lt;/m:t&gt;&lt;/m:r&gt;&lt;m:r&gt;&lt;m:rPr&gt;&lt;m:sty m:val=&quot;p&quot;/&gt;&lt;/m:rPr&gt;&lt;w:rPr&gt;&lt;w:rFonts w:ascii=&quot;Cambria Math&quot; w:h-ansi=&quot;Cambria Math&quot;/&gt;&lt;wx:font wx:val=&quot;Cambria Math&quot;/&gt;&lt;/w:rPr&gt;&lt;m:t&gt;=&lt;/m:t&gt;&lt;/m:r&gt;&lt;m:d&gt;&lt;m:dPr&gt;&lt;m:begChr m:val=&quot;鈱?/&gt;:fofofofofofofofo&lt;m:endChr m:val=&quot;鈱?/&gt;&lt;m:ctrlPr&gt;&lt;w:rPr&gt;&lt;w:rFonts w:ascii=&quot;Cambria Math&quot; w:h-ansi=&quot;Cambria Math&quot;/&gt;&lt;wx:font wx:val=&quot;Cambria Math&quot;/&gt;&lt;w:i-cs/&gt;&lt;/w:rPr&gt;&lt;/m:ctrlPr&gt;&lt;/m:dPr&gt;&lt;m:e&gt;&lt;m:f&gt;&lt;m:fPr&gt;&lt;m:ctrlPr&gt;&lt;w:rPr&gt;&lt;w:rFonts w:ascii=&quot;Cambria Math&quot; w:h-ansi=o&quot;Coamobroiao Moatohfo&quot;/&gt;&lt;wx:font wx:val=&quot;Cambria Math&quot;/&gt;&lt;w:i-cs/&gt;&lt;/w:rPr&gt;&lt;/m:ctrlPr&gt;&lt;/m:fPr&gt;&lt;m:num&gt;&lt;m:r&gt;&lt;w:rPr&gt;&lt;w:rFonts w:ascii=&quot;Cambria Math&quot; w:h-ansi=&quot;Cambria Math&quot;/&gt;&lt;wx:font wx:val=&quot;Cambria Math&quot;/&gt;&lt;w:i/&gt;&lt;/w:rPr&gt;&lt;m:t&gt;C&lt;/m:t&gt;&lt;/m:r&gt;&lt;/m:num&gt;&lt;m:den&gt;&lt;m:r&gt;&lt;w:rPr&gt;&lt;w:rFonts w:ascii=&quot;Cambria Math&quot; w:h-ansi=&quot;Cambria Math&quot;/&gt;&lt;wx:font wx:val=&quot;Cambria Math&quot;/&gt;&lt;w:i/&gt;&lt;/w:rPr&gt;&lt;m:t&gt;NL&lt;/m:t&gt;&lt;/m:r&gt;&lt;/m:den&gt;&lt;/m:f&gt;&lt;/m:e&gt;&lt;/m:d&gt;&lt;/m:oMath&gt;&lt;/m:oMathPara&gt;&lt;/w:p&gt;&lt;w:sectPr wsp:rsidR=&quot;00000000&quot; wsp:rsidRPr=&quot;005F2577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0" chromakey="#FFFFFF" o:title=""/>
                  <o:lock v:ext="edit" aspectratio="t"/>
                  <w10:wrap type="none"/>
                  <w10:anchorlock/>
                </v:shape>
              </w:pict>
            </w:r>
          </w:p>
          <w:p w14:paraId="4AE5FDC6">
            <w:pPr>
              <w:spacing w:line="360" w:lineRule="auto"/>
              <w:jc w:val="both"/>
              <w:rPr>
                <w:color w:val="000000"/>
              </w:rPr>
            </w:pPr>
          </w:p>
          <w:p w14:paraId="744577AF">
            <w:pPr>
              <w:pStyle w:val="81"/>
              <w:numPr>
                <w:ilvl w:val="0"/>
                <w:numId w:val="13"/>
              </w:numPr>
              <w:spacing w:after="180"/>
              <w:ind w:left="851" w:leftChars="0" w:hanging="284"/>
              <w:contextualSpacing/>
              <w:rPr>
                <w:rFonts w:eastAsia="Times New Roman"/>
                <w:iCs/>
                <w:color w:val="FF0000"/>
              </w:rPr>
            </w:pPr>
            <w:r>
              <w:rPr>
                <w:rFonts w:eastAsia="Times New Roman"/>
                <w:iCs/>
                <w:color w:val="FF0000"/>
              </w:rPr>
              <w:t xml:space="preserve">if the higher-layer parameter XXX is set to </w:t>
            </w:r>
            <w:r>
              <w:rPr>
                <w:rFonts w:eastAsia="Times New Roman"/>
                <w:i/>
                <w:color w:val="FF0000"/>
              </w:rPr>
              <w:t>alphaOther2</w:t>
            </w:r>
          </w:p>
          <w:p w14:paraId="280D5DDA">
            <w:pPr>
              <w:ind w:left="2008" w:firstLine="152"/>
              <w:rPr>
                <w:iCs/>
                <w:color w:val="FF0000"/>
              </w:rPr>
            </w:pPr>
            <w:r>
              <w:rPr>
                <w:iCs/>
                <w:color w:val="FF0000"/>
              </w:rPr>
              <w:fldChar w:fldCharType="begin"/>
            </w:r>
            <w:r>
              <w:rPr>
                <w:iCs/>
                <w:color w:val="FF0000"/>
              </w:rPr>
              <w:instrText xml:space="preserve"> QUOTE </w:instrText>
            </w:r>
            <w:r>
              <w:rPr>
                <w:position w:val="-10"/>
              </w:rPr>
              <w:pict>
                <v:shape id="_x0000_i1039" o:spt="75" type="#_x0000_t75" style="height:16.8pt;width:145.7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AF9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37AF9&quot; wsp:rsidRDefault=&quot;00D37AF9&quot; wsp:rsidP=&quot;00D37AF9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X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 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脳&lt;/m:t&gt;&lt;/m:r&gt;&lt;m:r&gt;&lt;w:rPr&gt;&lt;w:rFonts w:ascii=&quot;Cambria Math&quot; w:h-ansi=&quot;Cambria Math&quot;/&gt;&lt;wx:font wx:val=&quot;Cambria Math&quot;/&gt;&lt;w:i/&gt;&lt;w:color w:val=&quot;FF0000&quot;/&gt;&lt;/w:rPr&gt;&lt;m:t&gt;floor&lt;/m:t&gt;&lt;/m:r&gt;&lt;m:r&gt;&lt;m:rPr&gt;&lt;m:sty m:val=&quot;p&quot;/&gt;&lt;/m:rPr&gt;&lt;w:rwwwwwwwwPr&gt;&lt;w:rFonts w:ascii=&quot;Cambria Math&quot; w:h-ansi=&quot;Cambria Math&quot;/&gt;&lt;wx:font wx:val=&quot;Cambria Math&quot;/&gt;&lt;w:color w:val=&quot;FF0000&quot;/&gt;&lt;/w:rPr&gt;&lt;m:t&gt;(&lt;/m:t&gt;&lt;/m:r&gt;&lt;m:f&gt;&lt;m:fPr&gt;&lt;m:ctrlPr&gt;&lt;w:rPr&gt;&lt;w:rFonts w:ascii=&quot;Cambria Math&quot; w:h-ansi=&quot;Cambria Math&quot;/&gt;&lt;wx:font wx:val=&quot;Cambria Math&quot;/&gt;&lt;w:i-cs/&gt;&lt;w:color w:val=&quot;FF0000&quot;/&gt;&lt;/w:rPr&gt;&lt;/m:ctrlPr&gt;&lt;/m:fPr&gt;&lt;m:num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C&lt;/m:t&gt;&lt;/m:r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脳&lt;/m:t&gt;&lt;/m:r&gt;&lt;m:sSub&gt;&lt;m:sSubPr&gt;&lt;m:0c0t&quot;r/l&gt;P&lt;r/&gt;w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Q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m&lt;/m:t&gt;&lt;/m:r&gt;&lt;/m:sub&gt;&lt;/m:sSub&gt;&lt;/m:num&gt;&lt;m:den&gt;&lt;m:r&gt;&lt;w:rPr&gt;&lt;w:rFonts w:ascii=&quot;Cambria Math&quot; w:h-ansi=&quot;Cambria Math&quot;/&gt;&lt;wx:font wx:val=&quot;Cambria Math&quot;/&gt;&lt;w:i/&gt;&lt;w:color w:val=&quot;FF0000&quot;/&gt;&lt;/w:rPr&gt;&lt;m:t&gt;N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)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instrText xml:space="preserve"> </w:instrText>
            </w:r>
            <w:r>
              <w:rPr>
                <w:iCs/>
                <w:color w:val="FF0000"/>
              </w:rPr>
              <w:fldChar w:fldCharType="separate"/>
            </w:r>
            <w:r>
              <w:rPr>
                <w:position w:val="-10"/>
              </w:rPr>
              <w:pict>
                <v:shape id="_x0000_i1040" o:spt="75" type="#_x0000_t75" style="height:16.8pt;width:145.7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AF9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37AF9&quot; wsp:rsidRDefault=&quot;00D37AF9&quot; wsp:rsidP=&quot;00D37AF9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X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 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脳&lt;/m:t&gt;&lt;/m:r&gt;&lt;m:r&gt;&lt;w:rPr&gt;&lt;w:rFonts w:ascii=&quot;Cambria Math&quot; w:h-ansi=&quot;Cambria Math&quot;/&gt;&lt;wx:font wx:val=&quot;Cambria Math&quot;/&gt;&lt;w:i/&gt;&lt;w:color w:val=&quot;FF0000&quot;/&gt;&lt;/w:rPr&gt;&lt;m:t&gt;floor&lt;/m:t&gt;&lt;/m:r&gt;&lt;m:r&gt;&lt;m:rPr&gt;&lt;m:sty m:val=&quot;p&quot;/&gt;&lt;/m:rPr&gt;&lt;w:rwwwwwwwwPr&gt;&lt;w:rFonts w:ascii=&quot;Cambria Math&quot; w:h-ansi=&quot;Cambria Math&quot;/&gt;&lt;wx:font wx:val=&quot;Cambria Math&quot;/&gt;&lt;w:color w:val=&quot;FF0000&quot;/&gt;&lt;/w:rPr&gt;&lt;m:t&gt;(&lt;/m:t&gt;&lt;/m:r&gt;&lt;m:f&gt;&lt;m:fPr&gt;&lt;m:ctrlPr&gt;&lt;w:rPr&gt;&lt;w:rFonts w:ascii=&quot;Cambria Math&quot; w:h-ansi=&quot;Cambria Math&quot;/&gt;&lt;wx:font wx:val=&quot;Cambria Math&quot;/&gt;&lt;w:i-cs/&gt;&lt;w:color w:val=&quot;FF0000&quot;/&gt;&lt;/w:rPr&gt;&lt;/m:ctrlPr&gt;&lt;/m:fPr&gt;&lt;m:num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C&lt;/m:t&gt;&lt;/m:r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脳&lt;/m:t&gt;&lt;/m:r&gt;&lt;m:sSub&gt;&lt;m:sSubPr&gt;&lt;m:0c0t&quot;r/l&gt;P&lt;r/&gt;w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Q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m&lt;/m:t&gt;&lt;/m:r&gt;&lt;/m:sub&gt;&lt;/m:sSub&gt;&lt;/m:num&gt;&lt;m:den&gt;&lt;m:r&gt;&lt;w:rPr&gt;&lt;w:rFonts w:ascii=&quot;Cambria Math&quot; w:h-ansi=&quot;Cambria Math&quot;/&gt;&lt;wx:font wx:val=&quot;Cambria Math&quot;/&gt;&lt;w:i/&gt;&lt;w:color w:val=&quot;FF0000&quot;/&gt;&lt;/w:rPr&gt;&lt;m:t&gt;N&lt;/m:t&gt;&lt;/m:r&gt;&lt;/m:den&gt;&lt;/m:f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)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1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fldChar w:fldCharType="end"/>
            </w:r>
            <w:r>
              <w:rPr>
                <w:iCs/>
                <w:color w:val="FF0000"/>
              </w:rPr>
              <w:t xml:space="preserve">, </w:t>
            </w:r>
            <w:r>
              <w:rPr>
                <w:iCs/>
                <w:color w:val="FF0000"/>
              </w:rPr>
              <w:tab/>
            </w:r>
            <w:r>
              <w:rPr>
                <w:iCs/>
                <w:color w:val="FF0000"/>
              </w:rPr>
              <w:fldChar w:fldCharType="begin"/>
            </w:r>
            <w:r>
              <w:rPr>
                <w:iCs/>
                <w:color w:val="FF0000"/>
              </w:rPr>
              <w:instrText xml:space="preserve"> QUOTE </w:instrText>
            </w:r>
            <w:r>
              <w:rPr>
                <w:position w:val="-4"/>
              </w:rPr>
              <w:pict>
                <v:shape id="_x0000_i1041" o:spt="75" type="#_x0000_t75" style="height:11.5pt;width:112.2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4F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6A4F&quot; wsp:rsidRDefault=&quot;00D06A4F&quot; wsp:rsidP=&quot;00D06A4F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鈭坽0,鈥?/m:t&gt;&lt;/m:r&gt;&lt;m:r&gt;&lt;w:rPr&gt;&lt;w:rFonts w:ascii=&quot;Cambria Math&quot; w:h-ansi=&quot;Cambria Math&quot;/&gt;&lt;wx:font wx:val=&quot;Cambria Math&quot;/&gt;&lt;w:i/&gt;&lt;w:color w:val=&quot;FF0000&quot;/&gt;&lt;/w:rPr&gt;&lt;m:t&gt;N&lt;/m:t&gt;&lt;/m:r&gt;&lt;math&quot;th&quot;th&quot;th&quot;th&quot;th&quot;th&quot;th&quot;:r&gt;&lt;m:rPr&gt;&lt;m:sty m:val=&quot;p&quot;/&gt;&lt;/m:rPr&gt;&lt;w:rPr&gt;&lt;w:rFonts w:ascii=&quot;Cambria Math&quot; w:h-ansi=&quot;Cambria Math&quot;/&gt;&lt;wx:font wx:val=&quot;Cambria Math&quot;/&gt;&lt;w:color w:val=&quot;FF0000&quot;/&gt;&lt;/w:rPr&gt;&lt;m:t&gt;-1}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2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instrText xml:space="preserve"> </w:instrText>
            </w:r>
            <w:r>
              <w:rPr>
                <w:iCs/>
                <w:color w:val="FF0000"/>
              </w:rPr>
              <w:fldChar w:fldCharType="separate"/>
            </w:r>
            <w:r>
              <w:rPr>
                <w:position w:val="-4"/>
              </w:rPr>
              <w:pict>
                <v:shape id="_x0000_i1042" o:spt="75" type="#_x0000_t75" style="height:11.5pt;width:112.2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4F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D06A4F&quot; wsp:rsidRDefault=&quot;00D06A4F&quot; wsp:rsidP=&quot;00D06A4F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鈭坽0,鈥?/m:t&gt;&lt;/m:r&gt;&lt;m:r&gt;&lt;w:rPr&gt;&lt;w:rFonts w:ascii=&quot;Cambria Math&quot; w:h-ansi=&quot;Cambria Math&quot;/&gt;&lt;wx:font wx:val=&quot;Cambria Math&quot;/&gt;&lt;w:i/&gt;&lt;w:color w:val=&quot;FF0000&quot;/&gt;&lt;/w:rPr&gt;&lt;m:t&gt;N&lt;/m:t&gt;&lt;/m:r&gt;&lt;math&quot;th&quot;th&quot;th&quot;th&quot;th&quot;th&quot;th&quot;:r&gt;&lt;m:rPr&gt;&lt;m:sty m:val=&quot;p&quot;/&gt;&lt;/m:rPr&gt;&lt;w:rPr&gt;&lt;w:rFonts w:ascii=&quot;Cambria Math&quot; w:h-ansi=&quot;Cambria Math&quot;/&gt;&lt;wx:font wx:val=&quot;Cambria Math&quot;/&gt;&lt;w:color w:val=&quot;FF0000&quot;/&gt;&lt;/w:rPr&gt;&lt;m:t&gt;-1}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2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fldChar w:fldCharType="end"/>
            </w:r>
            <w:r>
              <w:rPr>
                <w:iCs/>
                <w:color w:val="FF0000"/>
              </w:rPr>
              <w:t xml:space="preserve">  </w:t>
            </w:r>
          </w:p>
          <w:p w14:paraId="23D62F9E">
            <w:pPr>
              <w:ind w:left="851"/>
              <w:jc w:val="both"/>
              <w:rPr>
                <w:iCs/>
                <w:color w:val="FF0000"/>
              </w:rPr>
            </w:pPr>
            <w:r>
              <w:rPr>
                <w:iCs/>
                <w:color w:val="FF0000"/>
              </w:rPr>
              <w:t xml:space="preserve">where </w:t>
            </w:r>
            <w:r>
              <w:rPr>
                <w:iCs/>
                <w:color w:val="FF0000"/>
              </w:rPr>
              <w:fldChar w:fldCharType="begin"/>
            </w:r>
            <w:r>
              <w:rPr>
                <w:iCs/>
                <w:color w:val="FF0000"/>
              </w:rPr>
              <w:instrText xml:space="preserve"> QUOTE </w:instrText>
            </w:r>
            <w:r>
              <w:rPr>
                <w:position w:val="-4"/>
              </w:rPr>
              <w:pict>
                <v:shape id="_x0000_i1043" o:spt="75" type="#_x0000_t75" style="height:11.95pt;width:292.8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68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4D68&quot; wsp:rsidRDefault=&quot;00E34D68&quot; wsp:rsidP=&quot;00E34D68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 &lt;/m:t&gt;&lt;/m:r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nary&gt;&lt;m:naryPr&gt;&lt;m:chr m:val=&quot;鈭?/&gt;&lt;m:limLoc m:val=&quot;subSup&quot;/&gt;&lt;m:ctrlPr&gt;&lt;w:rPr&gt;&lt;w:rFonts w:ascii=&quot;Cambria Math&quot; w:h-ansi=&quot;Cambria Math&quot;/&gt;&lt;wx:font wx:val=&quot;Cambria Math&quot;/&gt;&lt;w:i-cs/&gt;&lt;w:color w:val=&quot;FF0000&quot;/&gt;&lt;/w:rPr&gt;&lt;/m:ctrlPr&gt;&lt;/m:naryPr&gt;&lt;m:srllllllllub&gt;&lt;m:r&gt;&lt;w:rPr&gt;&lt;w:rFonts w:ascii=&quot;Cambria Math&quot; w:h-ansi=&quot;Cambria Math&quot;/&gt;&lt;wx:font wx:val=&quot;Cambria Math&quot;/&gt;&lt;w:i/&gt;&lt;w:color w:val=&quot;FF0000&quot;/&gt;&lt;/w:rPr&gt;&lt;m:t&gt;m&lt;/m:t&gt;&lt;/m:r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0&lt;/m:t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7&lt;/m:t&gt;&lt;/m:r&gt;&lt;/m:sup&gt;&lt;m:e&gt;&lt;m:d&gt;&lt;m:dPr&gt;&lt;m:begChr m:val=&quot;{&quot;/&gt;&lt;m:endChr m:val=&quot;}&quot;/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r&gt;&lt;w:rPr&gt;&lt;w:rFonts w:ascii=&quot;Cambria Math&quot; w:h-ansi=&quot;Cambria Math&quot;/&gt;&lt;wx:font wx:val=&quot;Cambria Math&quot;/&gt;&lt;w:i/&gt;&lt;w:color w:val=&quot;FF0000&quot;/&gt;&lt;/w:rPr&gt;&lt;m:t&gt;c&lt;/m:t&gt;&lt;/m:r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8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mod 128&lt;/m:t&gt;&lt;/m:r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10+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+&lt;/m:t&gt;&lt;/m:r&gt;&lt;m:r&gt;&lt;w:rPr&gt;&lt;w:rFonts w:ascii=&quot;Cambria Math&quot; w:h-ansi=&quot;Cambria Math&quot;/&gt;&lt;wx:font wx:val=&quot;Cambria Math&quot;/&gt;&lt;w:i/&gt;&lt;w:color w:val=&quot;FF0000&quot;/&gt;&lt;/w:rPr&gt;&lt;m:t&gt;m&lt;/m:t&gt;&lt;/m:r&gt;&lt;/m:e&gt;&lt;/m:d&gt;&lt;m:sSup&gt;&lt;m:sSupPr&gt;&lt;m:ctrlPr&gt;&lt;w:rPr&gt;&lt;w:rFonts w:ascii=&quot;Cambria Math&quot; w:h-ansi=&quot;Cambria Math&quot;/&gt;&lt;wx:font wx:val=&quot;Cambria Math&quot;/&gt;&lt;w:i-cs/&gt;&lt;w:color w:val=&quot;FF0000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2&lt;/m:t&gt;&lt;/m:r&gt;&lt;/m:e&gt;&lt;m:sup&gt;&lt;m:r&gt;&lt;w:rPr&gt;&lt;w:rFonts w:ascii=&quot;Cambria Math&quot; w:h-ansi=&quot;Cambria Math&quot;/&gt;&lt;wx:font wx:val=&quot;Cambria Math&quot;/&gt;&lt;w:i/&gt;&lt;w:color w:val=&quot;FF0000&quot;/&gt;&lt;/w:rPr&gt;&lt;m:t&gt;m&lt;/m:t&gt;&lt;/m:r&gt;&lt;/m:sup&gt;&lt;/m:sSup&gt;&lt;/m:e&gt;&lt;/m:d&gt;&lt;/m:e&gt;&lt;/m:nary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mod N w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instrText xml:space="preserve"> </w:instrText>
            </w:r>
            <w:r>
              <w:rPr>
                <w:iCs/>
                <w:color w:val="FF0000"/>
              </w:rPr>
              <w:fldChar w:fldCharType="separate"/>
            </w:r>
            <w:r>
              <w:rPr>
                <w:position w:val="-4"/>
              </w:rPr>
              <w:pict>
                <v:shape id="_x0000_i1044" o:spt="75" type="#_x0000_t75" style="height:11.95pt;width:292.85pt;" filled="f" o:preferrelative="t" stroked="f" coordsize="21600,21600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cx=&quot;http://schemas.microsoft.com/office/drawing/2014/chartex&quot; xmlns:cx1=&quot;http://schemas.microsoft.com/office/drawing/2015/9/8/chartex&quot; xmlns:cx2=&quot;http://schemas.microsoft.com/office/drawing/2015/10/21/chartex&quot; xmlns:cx3=&quot;http://schemas.microsoft.com/office/drawing/2016/5/9/chartex&quot; xmlns:cx4=&quot;http://schemas.microsoft.com/office/drawing/2016/5/10/chartex&quot; xmlns:cx5=&quot;http://schemas.microsoft.com/office/drawing/2016/5/11/chartex&quot; xmlns:cx6=&quot;http://schemas.microsoft.com/office/drawing/2016/5/12/chartex&quot; xmlns:cx7=&quot;http://schemas.microsoft.com/office/drawing/2016/5/13/chartex&quot; xmlns:cx8=&quot;http://schemas.microsoft.com/office/drawing/2016/5/14/chartex&quot; xmlns:cr=&quot;http://schemas.microsoft.com/office/comments/2020/reactions&quot; xmlns:dt=&quot;uuid:C2F41010-65B3-11d1-A29F-00AA00C14882&quot; xmlns:mc=&quot;http://schemas.openxmlformats.org/markup-compatibility/2006&quot; xmlns:aink=&quot;http://schemas.microsoft.com/office/drawing/2016/ink&quot; xmlns:am3d=&quot;http://schemas.microsoft.com/office/drawing/2017/model3d&quot; xmlns:o=&quot;urn:schemas-microsoft-com:office:office&quot; xmlns:oel=&quot;http://schemas.microsoft.com/office/2019/extlst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6&lt;/o:Version&gt;&lt;/o:DocumentProperties&gt;&lt;w:docPr&gt;&lt;w:view w:val=&quot;print&quot;/&gt;&lt;w:zoom w:percent=&quot;210&quot;/&gt;&lt;w:activeWritingStyle w:lang=&quot;EN-GB&quot; w:vendorID=&quot;64&quot; w:dllVersion=&quot;131078&quot; w:nlCheck=&quot;on&quot; w:optionSet=&quot;1&quot;/&gt;&lt;w:activeWritingStyle w:lang=&quot;EN-AU&quot; w:vendorID=&quot;64&quot; w:dllVersion=&quot;131078&quot; w:nlCheck=&quot;on&quot; w:optionSet=&quot;1&quot;/&gt;&lt;w:activeWritingStyle w:lang=&quot;FR-CA&quot; w:vendorID=&quot;64&quot; w:dllVersion=&quot;131078&quot; w:nlCheck=&quot;on&quot; w:optionSet=&quot;1&quot;/&gt;&lt;w:activeWritingStyle w:lang=&quot;EN-US&quot; w:vendorID=&quot;64&quot; w:dllVersion=&quot;131078&quot; w:nlCheck=&quot;on&quot; w:optionSet=&quot;1&quot;/&gt;&lt;w:activeWritingStyle w:lang=&quot;FR&quot; w:vendorID=&quot;64&quot; w:dllVersion=&quot;131078&quot; w:nlCheck=&quot;on&quot; w:optionSet=&quot;1&quot;/&gt;&lt;w:activeWritingStyle w:lang=&quot;JA&quot; w:vendorID=&quot;64&quot; w:dllVersion=&quot;131078&quot; w:nlCheck=&quot;on&quot; w:optionSet=&quot;1&quot;/&gt;&lt;w:activeWritingStyle w:lang=&quot;EN-CA&quot; w:vendorID=&quot;64&quot; w:dllVersion=&quot;131078&quot; w:nlCheck=&quot;on&quot; w:optionSet=&quot;1&quot;/&gt;&lt;w:activeWritingStyle w:lang=&quot;EN-GB&quot; w:vendorID=&quot;64&quot; w:dllVersion=&quot;0&quot; w:nlCheck=&quot;on&quot; w:optionSet=&quot;0&quot;/&gt;&lt;w:activeWritingStyle w:lang=&quot;EN-US&quot; w:vendorID=&quot;64&quot; w:dllVersion=&quot;0&quot; w:nlCheck=&quot;on&quot; w:optionSet=&quot;0&quot;/&gt;&lt;w:activeWritingStyle w:lang=&quot;FR&quot; w:vendorID=&quot;64&quot; w:dllVersion=&quot;0&quot; w:nlCheck=&quot;on&quot; w:optionSet=&quot;0&quot;/&gt;&lt;w:activeWritingStyle w:lang=&quot;EN-GB&quot; w:vendorID=&quot;64&quot; w:dllVersion=&quot;4096&quot; w:nlCheck=&quot;on&quot; w:optionSet=&quot;0&quot;/&gt;&lt;w:activeWritingStyle w:lang=&quot;EN-US&quot; w:vendorID=&quot;64&quot; w:dllVersion=&quot;4096&quot; w:nlCheck=&quot;on&quot; w:optionSet=&quot;0&quot;/&gt;&lt;w:activeWritingStyle w:lang=&quot;ZH-CN&quot; w:vendorID=&quot;64&quot; w:dllVersion=&quot;0&quot; w:nlCheck=&quot;on&quot; w:optionSet=&quot;1&quot;/&gt;&lt;w:activeWritingStyle w:lang=&quot;EN-AU&quot; w:vendorID=&quot;64&quot; w:dllVersion=&quot;0&quot; w:nlCheck=&quot;on&quot; w:optionSet=&quot;0&quot;/&gt;&lt;w:activeWritingStyle w:lang=&quot;EN-IN&quot; w:vendorID=&quot;64&quot; w:dllVersion=&quot;0&quot; w:nlCheck=&quot;on&quot; w:optionSet=&quot;0&quot;/&gt;&lt;w:stylePaneFormatFilter w:val=&quot;3F01&quot;/&gt;&lt;w:defaultTabStop w:val=&quot;720&quot;/&gt;&lt;w:drawingGridHorizontalSpacing w:val=&quot;100&quot;/&gt;&lt;w:displayHorizontalDrawingGridEvery w:val=&quot;2&quot;/&gt;&lt;w:characterSpacingControl w:val=&quot;DontCompress&quot;/&gt;&lt;w:webPageEncoding w:val=&quot;windows-1252&quot;/&gt;&lt;w:optimizeForBrowser/&gt;&lt;w:targetScreenSz w:val=&quot;800x600&quot;/&gt;&lt;w:validateAgainstSchema/&gt;&lt;w:saveInvalidXML w:val=&quot;off&quot;/&gt;&lt;w:ignoreMixedContent w:val=&quot;off&quot;/&gt;&lt;w:alwaysShowPlaceholderText w:val=&quot;off&quot;/&gt;&lt;w:compat&gt;&lt;w:dontAllowFieldEndSelect/&gt;&lt;w:useWord2002TableStyleRules/&gt;&lt;w:useFELayout/&gt;&lt;/w:compat&gt;&lt;wsp:rsids&gt;&lt;wsp:rsidRoot wsp:val=&quot;00DB758A&quot;/&gt;&lt;wsp:rsid wsp:val=&quot;00000120&quot;/&gt;&lt;wsp:rsid wsp:val=&quot;00000224&quot;/&gt;&lt;wsp:rsid wsp:val=&quot;00000243&quot;/&gt;&lt;wsp:rsid wsp:val=&quot;000003AA&quot;/&gt;&lt;wsp:rsid wsp:val=&quot;00000491&quot;/&gt;&lt;wsp:rsid wsp:val=&quot;0000056B&quot;/&gt;&lt;wsp:rsid wsp:val=&quot;0000068A&quot;/&gt;&lt;wsp:rsid wsp:val=&quot;000006B4&quot;/&gt;&lt;wsp:rsid wsp:val=&quot;000006B6&quot;/&gt;&lt;wsp:rsid wsp:val=&quot;0000078E&quot;/&gt;&lt;wsp:rsid wsp:val=&quot;00000CDB&quot;/&gt;&lt;wsp:rsid wsp:val=&quot;00000DE8&quot;/&gt;&lt;wsp:rsid wsp:val=&quot;00000E40&quot;/&gt;&lt;wsp:rsid wsp:val=&quot;00000EE1&quot;/&gt;&lt;wsp:rsid wsp:val=&quot;0000115C&quot;/&gt;&lt;wsp:rsid wsp:val=&quot;000011EC&quot;/&gt;&lt;wsp:rsid wsp:val=&quot;000017EF&quot;/&gt;&lt;wsp:rsid wsp:val=&quot;00001AE6&quot;/&gt;&lt;wsp:rsid wsp:val=&quot;00001B1A&quot;/&gt;&lt;wsp:rsid wsp:val=&quot;00001BE4&quot;/&gt;&lt;wsp:rsid wsp:val=&quot;00001C63&quot;/&gt;&lt;wsp:rsid wsp:val=&quot;00001DDA&quot;/&gt;&lt;wsp:rsid wsp:val=&quot;00001E44&quot;/&gt;&lt;wsp:rsid wsp:val=&quot;00001E4C&quot;/&gt;&lt;wsp:rsid wsp:val=&quot;00001EBC&quot;/&gt;&lt;wsp:rsid wsp:val=&quot;00001F3D&quot;/&gt;&lt;wsp:rsid wsp:val=&quot;00002050&quot;/&gt;&lt;wsp:rsid wsp:val=&quot;00002097&quot;/&gt;&lt;wsp:rsid wsp:val=&quot;00002127&quot;/&gt;&lt;wsp:rsid wsp:val=&quot;00002201&quot;/&gt;&lt;wsp:rsid wsp:val=&quot;0000226C&quot;/&gt;&lt;wsp:rsid wsp:val=&quot;00002285&quot;/&gt;&lt;wsp:rsid wsp:val=&quot;00002314&quot;/&gt;&lt;wsp:rsid wsp:val=&quot;000023A7&quot;/&gt;&lt;wsp:rsid wsp:val=&quot;00002523&quot;/&gt;&lt;wsp:rsid wsp:val=&quot;000028B1&quot;/&gt;&lt;wsp:rsid wsp:val=&quot;0000293D&quot;/&gt;&lt;wsp:rsid wsp:val=&quot;00002A43&quot;/&gt;&lt;wsp:rsid wsp:val=&quot;00002B43&quot;/&gt;&lt;wsp:rsid wsp:val=&quot;00002BC6&quot;/&gt;&lt;wsp:rsid wsp:val=&quot;00002C3C&quot;/&gt;&lt;wsp:rsid wsp:val=&quot;00002DC6&quot;/&gt;&lt;wsp:rsid wsp:val=&quot;00002DFD&quot;/&gt;&lt;wsp:rsid wsp:val=&quot;00002F51&quot;/&gt;&lt;wsp:rsid wsp:val=&quot;0000309D&quot;/&gt;&lt;wsp:rsid wsp:val=&quot;000030E2&quot;/&gt;&lt;wsp:rsid wsp:val=&quot;000030F9&quot;/&gt;&lt;wsp:rsid wsp:val=&quot;00003110&quot;/&gt;&lt;wsp:rsid wsp:val=&quot;00003698&quot;/&gt;&lt;wsp:rsid wsp:val=&quot;000036AE&quot;/&gt;&lt;wsp:rsid wsp:val=&quot;000036CF&quot;/&gt;&lt;wsp:rsid wsp:val=&quot;000039AB&quot;/&gt;&lt;wsp:rsid wsp:val=&quot;000039B2&quot;/&gt;&lt;wsp:rsid wsp:val=&quot;00003B58&quot;/&gt;&lt;wsp:rsid wsp:val=&quot;00003F92&quot;/&gt;&lt;wsp:rsid wsp:val=&quot;00004056&quot;/&gt;&lt;wsp:rsid wsp:val=&quot;00004154&quot;/&gt;&lt;wsp:rsid wsp:val=&quot;000043E1&quot;/&gt;&lt;wsp:rsid wsp:val=&quot;000044CB&quot;/&gt;&lt;wsp:rsid wsp:val=&quot;0000498E&quot;/&gt;&lt;wsp:rsid wsp:val=&quot;00004A2F&quot;/&gt;&lt;wsp:rsid wsp:val=&quot;00004AC3&quot;/&gt;&lt;wsp:rsid wsp:val=&quot;00004DA7&quot;/&gt;&lt;wsp:rsid wsp:val=&quot;0000515D&quot;/&gt;&lt;wsp:rsid wsp:val=&quot;000051B7&quot;/&gt;&lt;wsp:rsid wsp:val=&quot;00005350&quot;/&gt;&lt;wsp:rsid wsp:val=&quot;00005397&quot;/&gt;&lt;wsp:rsid wsp:val=&quot;000054EA&quot;/&gt;&lt;wsp:rsid wsp:val=&quot;00005620&quot;/&gt;&lt;wsp:rsid wsp:val=&quot;000056CC&quot;/&gt;&lt;wsp:rsid wsp:val=&quot;00005D9B&quot;/&gt;&lt;wsp:rsid wsp:val=&quot;00005FC6&quot;/&gt;&lt;wsp:rsid wsp:val=&quot;00006018&quot;/&gt;&lt;wsp:rsid wsp:val=&quot;000061D2&quot;/&gt;&lt;wsp:rsid wsp:val=&quot;000062E9&quot;/&gt;&lt;wsp:rsid wsp:val=&quot;00006365&quot;/&gt;&lt;wsp:rsid wsp:val=&quot;00006384&quot;/&gt;&lt;wsp:rsid wsp:val=&quot;00006386&quot;/&gt;&lt;wsp:rsid wsp:val=&quot;000063E4&quot;/&gt;&lt;wsp:rsid wsp:val=&quot;000067DB&quot;/&gt;&lt;wsp:rsid wsp:val=&quot;0000682F&quot;/&gt;&lt;wsp:rsid wsp:val=&quot;0000692E&quot;/&gt;&lt;wsp:rsid wsp:val=&quot;00006A4D&quot;/&gt;&lt;wsp:rsid wsp:val=&quot;00006C6D&quot;/&gt;&lt;wsp:rsid wsp:val=&quot;00006ECD&quot;/&gt;&lt;wsp:rsid wsp:val=&quot;00006F53&quot;/&gt;&lt;wsp:rsid wsp:val=&quot;00006F9F&quot;/&gt;&lt;wsp:rsid wsp:val=&quot;000073AB&quot;/&gt;&lt;wsp:rsid wsp:val=&quot;00007449&quot;/&gt;&lt;wsp:rsid wsp:val=&quot;000076F5&quot;/&gt;&lt;wsp:rsid wsp:val=&quot;000077E1&quot;/&gt;&lt;wsp:rsid wsp:val=&quot;0000788B&quot;/&gt;&lt;wsp:rsid wsp:val=&quot;000079B1&quot;/&gt;&lt;wsp:rsid wsp:val=&quot;00007BD3&quot;/&gt;&lt;wsp:rsid wsp:val=&quot;00007C28&quot;/&gt;&lt;wsp:rsid wsp:val=&quot;00007D9C&quot;/&gt;&lt;wsp:rsid wsp:val=&quot;00007ED8&quot;/&gt;&lt;wsp:rsid wsp:val=&quot;000101AB&quot;/&gt;&lt;wsp:rsid wsp:val=&quot;0001030E&quot;/&gt;&lt;wsp:rsid wsp:val=&quot;00010540&quot;/&gt;&lt;wsp:rsid wsp:val=&quot;00010637&quot;/&gt;&lt;wsp:rsid wsp:val=&quot;00010906&quot;/&gt;&lt;wsp:rsid wsp:val=&quot;00010AA0&quot;/&gt;&lt;wsp:rsid wsp:val=&quot;00010D2E&quot;/&gt;&lt;wsp:rsid wsp:val=&quot;00010D6D&quot;/&gt;&lt;wsp:rsid wsp:val=&quot;00010DD3&quot;/&gt;&lt;wsp:rsid wsp:val=&quot;00010E49&quot;/&gt;&lt;wsp:rsid wsp:val=&quot;00010F6E&quot;/&gt;&lt;wsp:rsid wsp:val=&quot;00011222&quot;/&gt;&lt;wsp:rsid wsp:val=&quot;000112A4&quot;/&gt;&lt;wsp:rsid wsp:val=&quot;0001136D&quot;/&gt;&lt;wsp:rsid wsp:val=&quot;000116E3&quot;/&gt;&lt;wsp:rsid wsp:val=&quot;000116E4&quot;/&gt;&lt;wsp:rsid wsp:val=&quot;0001183C&quot;/&gt;&lt;wsp:rsid wsp:val=&quot;000119E4&quot;/&gt;&lt;wsp:rsid wsp:val=&quot;00011BE1&quot;/&gt;&lt;wsp:rsid wsp:val=&quot;00011E5B&quot;/&gt;&lt;wsp:rsid wsp:val=&quot;00011F23&quot;/&gt;&lt;wsp:rsid wsp:val=&quot;000120A3&quot;/&gt;&lt;wsp:rsid wsp:val=&quot;0001210D&quot;/&gt;&lt;wsp:rsid wsp:val=&quot;0001217C&quot;/&gt;&lt;wsp:rsid wsp:val=&quot;0001221D&quot;/&gt;&lt;wsp:rsid wsp:val=&quot;00012262&quot;/&gt;&lt;wsp:rsid wsp:val=&quot;000122B0&quot;/&gt;&lt;wsp:rsid wsp:val=&quot;00012312&quot;/&gt;&lt;wsp:rsid wsp:val=&quot;000123AC&quot;/&gt;&lt;wsp:rsid wsp:val=&quot;0001269D&quot;/&gt;&lt;wsp:rsid wsp:val=&quot;000126B4&quot;/&gt;&lt;wsp:rsid wsp:val=&quot;00012755&quot;/&gt;&lt;wsp:rsid wsp:val=&quot;000128CA&quot;/&gt;&lt;wsp:rsid wsp:val=&quot;00012A9E&quot;/&gt;&lt;wsp:rsid wsp:val=&quot;00012C2D&quot;/&gt;&lt;wsp:rsid wsp:val=&quot;00012D72&quot;/&gt;&lt;wsp:rsid wsp:val=&quot;00012DCD&quot;/&gt;&lt;wsp:rsid wsp:val=&quot;00012FE4&quot;/&gt;&lt;wsp:rsid wsp:val=&quot;000130B7&quot;/&gt;&lt;wsp:rsid wsp:val=&quot;000131CE&quot;/&gt;&lt;wsp:rsid wsp:val=&quot;000136D7&quot;/&gt;&lt;wsp:rsid wsp:val=&quot;00013953&quot;/&gt;&lt;wsp:rsid wsp:val=&quot;00013A85&quot;/&gt;&lt;wsp:rsid wsp:val=&quot;00013BB3&quot;/&gt;&lt;wsp:rsid wsp:val=&quot;00013BE5&quot;/&gt;&lt;wsp:rsid wsp:val=&quot;000143B4&quot;/&gt;&lt;wsp:rsid wsp:val=&quot;00014402&quot;/&gt;&lt;wsp:rsid wsp:val=&quot;00014482&quot;/&gt;&lt;wsp:rsid wsp:val=&quot;000145DE&quot;/&gt;&lt;wsp:rsid wsp:val=&quot;000146B2&quot;/&gt;&lt;wsp:rsid wsp:val=&quot;000146FC&quot;/&gt;&lt;wsp:rsid wsp:val=&quot;000147B6&quot;/&gt;&lt;wsp:rsid wsp:val=&quot;000149E3&quot;/&gt;&lt;wsp:rsid wsp:val=&quot;00014BC4&quot;/&gt;&lt;wsp:rsid wsp:val=&quot;00014DB4&quot;/&gt;&lt;wsp:rsid wsp:val=&quot;00014ED4&quot;/&gt;&lt;wsp:rsid wsp:val=&quot;0001505F&quot;/&gt;&lt;wsp:rsid wsp:val=&quot;0001522B&quot;/&gt;&lt;wsp:rsid wsp:val=&quot;0001525D&quot;/&gt;&lt;wsp:rsid wsp:val=&quot;000152E7&quot;/&gt;&lt;wsp:rsid wsp:val=&quot;0001544A&quot;/&gt;&lt;wsp:rsid wsp:val=&quot;0001552B&quot;/&gt;&lt;wsp:rsid wsp:val=&quot;00015533&quot;/&gt;&lt;wsp:rsid wsp:val=&quot;000155CA&quot;/&gt;&lt;wsp:rsid wsp:val=&quot;000155DA&quot;/&gt;&lt;wsp:rsid wsp:val=&quot;000155FE&quot;/&gt;&lt;wsp:rsid wsp:val=&quot;00015638&quot;/&gt;&lt;wsp:rsid wsp:val=&quot;00015847&quot;/&gt;&lt;wsp:rsid wsp:val=&quot;000159AB&quot;/&gt;&lt;wsp:rsid wsp:val=&quot;00015C08&quot;/&gt;&lt;wsp:rsid wsp:val=&quot;00015D2E&quot;/&gt;&lt;wsp:rsid wsp:val=&quot;00015D52&quot;/&gt;&lt;wsp:rsid wsp:val=&quot;00015D64&quot;/&gt;&lt;wsp:rsid wsp:val=&quot;00015D7A&quot;/&gt;&lt;wsp:rsid wsp:val=&quot;00016153&quot;/&gt;&lt;wsp:rsid wsp:val=&quot;00016291&quot;/&gt;&lt;wsp:rsid wsp:val=&quot;00016362&quot;/&gt;&lt;wsp:rsid wsp:val=&quot;0001645E&quot;/&gt;&lt;wsp:rsid wsp:val=&quot;00016474&quot;/&gt;&lt;wsp:rsid wsp:val=&quot;00016720&quot;/&gt;&lt;wsp:rsid wsp:val=&quot;00016CC6&quot;/&gt;&lt;wsp:rsid wsp:val=&quot;00016D2D&quot;/&gt;&lt;wsp:rsid wsp:val=&quot;00016E19&quot;/&gt;&lt;wsp:rsid wsp:val=&quot;00017027&quot;/&gt;&lt;wsp:rsid wsp:val=&quot;00017099&quot;/&gt;&lt;wsp:rsid wsp:val=&quot;000170D9&quot;/&gt;&lt;wsp:rsid wsp:val=&quot;000170E7&quot;/&gt;&lt;wsp:rsid wsp:val=&quot;000172F1&quot;/&gt;&lt;wsp:rsid wsp:val=&quot;0001764A&quot;/&gt;&lt;wsp:rsid wsp:val=&quot;0001774C&quot;/&gt;&lt;wsp:rsid wsp:val=&quot;00017816&quot;/&gt;&lt;wsp:rsid wsp:val=&quot;00017AE4&quot;/&gt;&lt;wsp:rsid wsp:val=&quot;00017AFA&quot;/&gt;&lt;wsp:rsid wsp:val=&quot;00017C1C&quot;/&gt;&lt;wsp:rsid wsp:val=&quot;00017C43&quot;/&gt;&lt;wsp:rsid wsp:val=&quot;00017C82&quot;/&gt;&lt;wsp:rsid wsp:val=&quot;00017D73&quot;/&gt;&lt;wsp:rsid wsp:val=&quot;00017DED&quot;/&gt;&lt;wsp:rsid wsp:val=&quot;00017E60&quot;/&gt;&lt;wsp:rsid wsp:val=&quot;00020001&quot;/&gt;&lt;wsp:rsid wsp:val=&quot;0002027C&quot;/&gt;&lt;wsp:rsid wsp:val=&quot;00020852&quot;/&gt;&lt;wsp:rsid wsp:val=&quot;00020919&quot;/&gt;&lt;wsp:rsid wsp:val=&quot;00020974&quot;/&gt;&lt;wsp:rsid wsp:val=&quot;0002097D&quot;/&gt;&lt;wsp:rsid wsp:val=&quot;00020B2C&quot;/&gt;&lt;wsp:rsid wsp:val=&quot;00020CBB&quot;/&gt;&lt;wsp:rsid wsp:val=&quot;00020DDD&quot;/&gt;&lt;wsp:rsid wsp:val=&quot;00021298&quot;/&gt;&lt;wsp:rsid wsp:val=&quot;00021350&quot;/&gt;&lt;wsp:rsid wsp:val=&quot;00021677&quot;/&gt;&lt;wsp:rsid wsp:val=&quot;0002178F&quot;/&gt;&lt;wsp:rsid wsp:val=&quot;000218B3&quot;/&gt;&lt;wsp:rsid wsp:val=&quot;00021920&quot;/&gt;&lt;wsp:rsid wsp:val=&quot;00021A52&quot;/&gt;&lt;wsp:rsid wsp:val=&quot;00022000&quot;/&gt;&lt;wsp:rsid wsp:val=&quot;000220B1&quot;/&gt;&lt;wsp:rsid wsp:val=&quot;00022226&quot;/&gt;&lt;wsp:rsid wsp:val=&quot;00022315&quot;/&gt;&lt;wsp:rsid wsp:val=&quot;000224BA&quot;/&gt;&lt;wsp:rsid wsp:val=&quot;00022819&quot;/&gt;&lt;wsp:rsid wsp:val=&quot;000228C5&quot;/&gt;&lt;wsp:rsid wsp:val=&quot;000228E9&quot;/&gt;&lt;wsp:rsid wsp:val=&quot;000228EB&quot;/&gt;&lt;wsp:rsid wsp:val=&quot;00022A61&quot;/&gt;&lt;wsp:rsid wsp:val=&quot;00022B32&quot;/&gt;&lt;wsp:rsid wsp:val=&quot;00022CB2&quot;/&gt;&lt;wsp:rsid wsp:val=&quot;00022CFD&quot;/&gt;&lt;wsp:rsid wsp:val=&quot;00022DDD&quot;/&gt;&lt;wsp:rsid wsp:val=&quot;00023027&quot;/&gt;&lt;wsp:rsid wsp:val=&quot;00023049&quot;/&gt;&lt;wsp:rsid wsp:val=&quot;000230B8&quot;/&gt;&lt;wsp:rsid wsp:val=&quot;0002338E&quot;/&gt;&lt;wsp:rsid wsp:val=&quot;0002361C&quot;/&gt;&lt;wsp:rsid wsp:val=&quot;00023844&quot;/&gt;&lt;wsp:rsid wsp:val=&quot;00023C73&quot;/&gt;&lt;wsp:rsid wsp:val=&quot;00023E0A&quot;/&gt;&lt;wsp:rsid wsp:val=&quot;000241ED&quot;/&gt;&lt;wsp:rsid wsp:val=&quot;0002427D&quot;/&gt;&lt;wsp:rsid wsp:val=&quot;000243C8&quot;/&gt;&lt;wsp:rsid wsp:val=&quot;000245EF&quot;/&gt;&lt;wsp:rsid wsp:val=&quot;000246BC&quot;/&gt;&lt;wsp:rsid wsp:val=&quot;000246F5&quot;/&gt;&lt;wsp:rsid wsp:val=&quot;0002470C&quot;/&gt;&lt;wsp:rsid wsp:val=&quot;0002493C&quot;/&gt;&lt;wsp:rsid wsp:val=&quot;00024951&quot;/&gt;&lt;wsp:rsid wsp:val=&quot;00024D9C&quot;/&gt;&lt;wsp:rsid wsp:val=&quot;00024E65&quot;/&gt;&lt;wsp:rsid wsp:val=&quot;00024F09&quot;/&gt;&lt;wsp:rsid wsp:val=&quot;00024F12&quot;/&gt;&lt;wsp:rsid wsp:val=&quot;000250F0&quot;/&gt;&lt;wsp:rsid wsp:val=&quot;00025104&quot;/&gt;&lt;wsp:rsid wsp:val=&quot;0002521C&quot;/&gt;&lt;wsp:rsid wsp:val=&quot;0002528C&quot;/&gt;&lt;wsp:rsid wsp:val=&quot;000255FF&quot;/&gt;&lt;wsp:rsid wsp:val=&quot;000256E0&quot;/&gt;&lt;wsp:rsid wsp:val=&quot;00025843&quot;/&gt;&lt;wsp:rsid wsp:val=&quot;00025864&quot;/&gt;&lt;wsp:rsid wsp:val=&quot;00025A45&quot;/&gt;&lt;wsp:rsid wsp:val=&quot;00025BB5&quot;/&gt;&lt;wsp:rsid wsp:val=&quot;00025BD6&quot;/&gt;&lt;wsp:rsid wsp:val=&quot;00025E6B&quot;/&gt;&lt;wsp:rsid wsp:val=&quot;00025E91&quot;/&gt;&lt;wsp:rsid wsp:val=&quot;00026006&quot;/&gt;&lt;wsp:rsid wsp:val=&quot;0002616F&quot;/&gt;&lt;wsp:rsid wsp:val=&quot;000262BB&quot;/&gt;&lt;wsp:rsid wsp:val=&quot;000262F4&quot;/&gt;&lt;wsp:rsid wsp:val=&quot;0002634D&quot;/&gt;&lt;wsp:rsid wsp:val=&quot;0002639F&quot;/&gt;&lt;wsp:rsid wsp:val=&quot;000263AA&quot;/&gt;&lt;wsp:rsid wsp:val=&quot;0002641F&quot;/&gt;&lt;wsp:rsid wsp:val=&quot;0002643E&quot;/&gt;&lt;wsp:rsid wsp:val=&quot;00026453&quot;/&gt;&lt;wsp:rsid wsp:val=&quot;00026481&quot;/&gt;&lt;wsp:rsid wsp:val=&quot;000264A5&quot;/&gt;&lt;wsp:rsid wsp:val=&quot;000264DF&quot;/&gt;&lt;wsp:rsid wsp:val=&quot;000266D8&quot;/&gt;&lt;wsp:rsid wsp:val=&quot;000267B0&quot;/&gt;&lt;wsp:rsid wsp:val=&quot;00026B68&quot;/&gt;&lt;wsp:rsid wsp:val=&quot;00026CF3&quot;/&gt;&lt;wsp:rsid wsp:val=&quot;00026D0D&quot;/&gt;&lt;wsp:rsid wsp:val=&quot;00026D40&quot;/&gt;&lt;wsp:rsid wsp:val=&quot;00026DAB&quot;/&gt;&lt;wsp:rsid wsp:val=&quot;00026E55&quot;/&gt;&lt;wsp:rsid wsp:val=&quot;00026E8B&quot;/&gt;&lt;wsp:rsid wsp:val=&quot;00027042&quot;/&gt;&lt;wsp:rsid wsp:val=&quot;000272B8&quot;/&gt;&lt;wsp:rsid wsp:val=&quot;000273E6&quot;/&gt;&lt;wsp:rsid wsp:val=&quot;00027485&quot;/&gt;&lt;wsp:rsid wsp:val=&quot;00027494&quot;/&gt;&lt;wsp:rsid wsp:val=&quot;000276F0&quot;/&gt;&lt;wsp:rsid wsp:val=&quot;00027B25&quot;/&gt;&lt;wsp:rsid wsp:val=&quot;00027CC8&quot;/&gt;&lt;wsp:rsid wsp:val=&quot;00027D4F&quot;/&gt;&lt;wsp:rsid wsp:val=&quot;00027DB4&quot;/&gt;&lt;wsp:rsid wsp:val=&quot;00027DE2&quot;/&gt;&lt;wsp:rsid wsp:val=&quot;00027E4A&quot;/&gt;&lt;wsp:rsid wsp:val=&quot;00027ED9&quot;/&gt;&lt;wsp:rsid wsp:val=&quot;00027F9D&quot;/&gt;&lt;wsp:rsid wsp:val=&quot;00030096&quot;/&gt;&lt;wsp:rsid wsp:val=&quot;00030156&quot;/&gt;&lt;wsp:rsid wsp:val=&quot;0003027C&quot;/&gt;&lt;wsp:rsid wsp:val=&quot;000302E5&quot;/&gt;&lt;wsp:rsid wsp:val=&quot;000303B7&quot;/&gt;&lt;wsp:rsid wsp:val=&quot;0003058A&quot;/&gt;&lt;wsp:rsid wsp:val=&quot;0003083C&quot;/&gt;&lt;wsp:rsid wsp:val=&quot;00030A7A&quot;/&gt;&lt;wsp:rsid wsp:val=&quot;00030ABE&quot;/&gt;&lt;wsp:rsid wsp:val=&quot;00030ADC&quot;/&gt;&lt;wsp:rsid wsp:val=&quot;00030CD8&quot;/&gt;&lt;wsp:rsid wsp:val=&quot;00030D6E&quot;/&gt;&lt;wsp:rsid wsp:val=&quot;00030D79&quot;/&gt;&lt;wsp:rsid wsp:val=&quot;00030DDE&quot;/&gt;&lt;wsp:rsid wsp:val=&quot;0003107D&quot;/&gt;&lt;wsp:rsid wsp:val=&quot;0003117A&quot;/&gt;&lt;wsp:rsid wsp:val=&quot;0003121D&quot;/&gt;&lt;wsp:rsid wsp:val=&quot;0003126F&quot;/&gt;&lt;wsp:rsid wsp:val=&quot;00031336&quot;/&gt;&lt;wsp:rsid wsp:val=&quot;00031427&quot;/&gt;&lt;wsp:rsid wsp:val=&quot;00031534&quot;/&gt;&lt;wsp:rsid wsp:val=&quot;00031731&quot;/&gt;&lt;wsp:rsid wsp:val=&quot;0003178D&quot;/&gt;&lt;wsp:rsid wsp:val=&quot;00031AD4&quot;/&gt;&lt;wsp:rsid wsp:val=&quot;00031AEB&quot;/&gt;&lt;wsp:rsid wsp:val=&quot;00031BCA&quot;/&gt;&lt;wsp:rsid wsp:val=&quot;00031C4F&quot;/&gt;&lt;wsp:rsid wsp:val=&quot;00031EC8&quot;/&gt;&lt;wsp:rsid wsp:val=&quot;00031FBD&quot;/&gt;&lt;wsp:rsid wsp:val=&quot;000320B4&quot;/&gt;&lt;wsp:rsid wsp:val=&quot;000323EC&quot;/&gt;&lt;wsp:rsid wsp:val=&quot;00032423&quot;/&gt;&lt;wsp:rsid wsp:val=&quot;00032450&quot;/&gt;&lt;wsp:rsid wsp:val=&quot;000329BF&quot;/&gt;&lt;wsp:rsid wsp:val=&quot;00032B30&quot;/&gt;&lt;wsp:rsid wsp:val=&quot;00032BA8&quot;/&gt;&lt;wsp:rsid wsp:val=&quot;00032D28&quot;/&gt;&lt;wsp:rsid wsp:val=&quot;00032EA2&quot;/&gt;&lt;wsp:rsid wsp:val=&quot;00032F7F&quot;/&gt;&lt;wsp:rsid wsp:val=&quot;000336E2&quot;/&gt;&lt;wsp:rsid wsp:val=&quot;000338A6&quot;/&gt;&lt;wsp:rsid wsp:val=&quot;00033923&quot;/&gt;&lt;wsp:rsid wsp:val=&quot;00033945&quot;/&gt;&lt;wsp:rsid wsp:val=&quot;00033A20&quot;/&gt;&lt;wsp:rsid wsp:val=&quot;00033C54&quot;/&gt;&lt;wsp:rsid wsp:val=&quot;00033CCE&quot;/&gt;&lt;wsp:rsid wsp:val=&quot;00033CE1&quot;/&gt;&lt;wsp:rsid wsp:val=&quot;00033CE4&quot;/&gt;&lt;wsp:rsid wsp:val=&quot;0003416E&quot;/&gt;&lt;wsp:rsid wsp:val=&quot;00034289&quot;/&gt;&lt;wsp:rsid wsp:val=&quot;000345AB&quot;/&gt;&lt;wsp:rsid wsp:val=&quot;00034769&quot;/&gt;&lt;wsp:rsid wsp:val=&quot;0003486E&quot;/&gt;&lt;wsp:rsid wsp:val=&quot;0003491B&quot;/&gt;&lt;wsp:rsid wsp:val=&quot;00034A71&quot;/&gt;&lt;wsp:rsid wsp:val=&quot;00035007&quot;/&gt;&lt;wsp:rsid wsp:val=&quot;0003534A&quot;/&gt;&lt;wsp:rsid wsp:val=&quot;00035446&quot;/&gt;&lt;wsp:rsid wsp:val=&quot;00035474&quot;/&gt;&lt;wsp:rsid wsp:val=&quot;0003547D&quot;/&gt;&lt;wsp:rsid wsp:val=&quot;0003553E&quot;/&gt;&lt;wsp:rsid wsp:val=&quot;00035736&quot;/&gt;&lt;wsp:rsid wsp:val=&quot;000358A1&quot;/&gt;&lt;wsp:rsid wsp:val=&quot;00035916&quot;/&gt;&lt;wsp:rsid wsp:val=&quot;00035AC0&quot;/&gt;&lt;wsp:rsid wsp:val=&quot;00035DFB&quot;/&gt;&lt;wsp:rsid wsp:val=&quot;00035F1C&quot;/&gt;&lt;wsp:rsid wsp:val=&quot;0003603F&quot;/&gt;&lt;wsp:rsid wsp:val=&quot;000360B7&quot;/&gt;&lt;wsp:rsid wsp:val=&quot;00036372&quot;/&gt;&lt;wsp:rsid wsp:val=&quot;0003652D&quot;/&gt;&lt;wsp:rsid wsp:val=&quot;0003659D&quot;/&gt;&lt;wsp:rsid wsp:val=&quot;0003663A&quot;/&gt;&lt;wsp:rsid wsp:val=&quot;000367F0&quot;/&gt;&lt;wsp:rsid wsp:val=&quot;00036920&quot;/&gt;&lt;wsp:rsid wsp:val=&quot;00036A9B&quot;/&gt;&lt;wsp:rsid wsp:val=&quot;00036B8C&quot;/&gt;&lt;wsp:rsid wsp:val=&quot;00036EC5&quot;/&gt;&lt;wsp:rsid wsp:val=&quot;00036F09&quot;/&gt;&lt;wsp:rsid wsp:val=&quot;0003730E&quot;/&gt;&lt;wsp:rsid wsp:val=&quot;00037415&quot;/&gt;&lt;wsp:rsid wsp:val=&quot;00037441&quot;/&gt;&lt;wsp:rsid wsp:val=&quot;000375BB&quot;/&gt;&lt;wsp:rsid wsp:val=&quot;00037646&quot;/&gt;&lt;wsp:rsid wsp:val=&quot;00037991&quot;/&gt;&lt;wsp:rsid wsp:val=&quot;000379CA&quot;/&gt;&lt;wsp:rsid wsp:val=&quot;00037A92&quot;/&gt;&lt;wsp:rsid wsp:val=&quot;00037AF7&quot;/&gt;&lt;wsp:rsid wsp:val=&quot;00037B9A&quot;/&gt;&lt;wsp:rsid wsp:val=&quot;00037D1F&quot;/&gt;&lt;wsp:rsid wsp:val=&quot;00037EB9&quot;/&gt;&lt;wsp:rsid wsp:val=&quot;00037F5E&quot;/&gt;&lt;wsp:rsid wsp:val=&quot;00037FC0&quot;/&gt;&lt;wsp:rsid wsp:val=&quot;000402D6&quot;/&gt;&lt;wsp:rsid wsp:val=&quot;000402FF&quot;/&gt;&lt;wsp:rsid wsp:val=&quot;00040418&quot;/&gt;&lt;wsp:rsid wsp:val=&quot;00040683&quot;/&gt;&lt;wsp:rsid wsp:val=&quot;00040744&quot;/&gt;&lt;wsp:rsid wsp:val=&quot;00040887&quot;/&gt;&lt;wsp:rsid wsp:val=&quot;000408AD&quot;/&gt;&lt;wsp:rsid wsp:val=&quot;00040988&quot;/&gt;&lt;wsp:rsid wsp:val=&quot;00040B52&quot;/&gt;&lt;wsp:rsid wsp:val=&quot;00040B9B&quot;/&gt;&lt;wsp:rsid wsp:val=&quot;00040BB3&quot;/&gt;&lt;wsp:rsid wsp:val=&quot;00040C2B&quot;/&gt;&lt;wsp:rsid wsp:val=&quot;000411DE&quot;/&gt;&lt;wsp:rsid wsp:val=&quot;000418A3&quot;/&gt;&lt;wsp:rsid wsp:val=&quot;000418EC&quot;/&gt;&lt;wsp:rsid wsp:val=&quot;0004194B&quot;/&gt;&lt;wsp:rsid wsp:val=&quot;0004194E&quot;/&gt;&lt;wsp:rsid wsp:val=&quot;00041A5E&quot;/&gt;&lt;wsp:rsid wsp:val=&quot;00041E7D&quot;/&gt;&lt;wsp:rsid wsp:val=&quot;00041E99&quot;/&gt;&lt;wsp:rsid wsp:val=&quot;000420C0&quot;/&gt;&lt;wsp:rsid wsp:val=&quot;0004212D&quot;/&gt;&lt;wsp:rsid wsp:val=&quot;000422A1&quot;/&gt;&lt;wsp:rsid wsp:val=&quot;0004244A&quot;/&gt;&lt;wsp:rsid wsp:val=&quot;000424FC&quot;/&gt;&lt;wsp:rsid wsp:val=&quot;0004254A&quot;/&gt;&lt;wsp:rsid wsp:val=&quot;00042567&quot;/&gt;&lt;wsp:rsid wsp:val=&quot;00042693&quot;/&gt;&lt;wsp:rsid wsp:val=&quot;00042969&quot;/&gt;&lt;wsp:rsid wsp:val=&quot;00042A37&quot;/&gt;&lt;wsp:rsid wsp:val=&quot;00042ECA&quot;/&gt;&lt;wsp:rsid wsp:val=&quot;00043003&quot;/&gt;&lt;wsp:rsid wsp:val=&quot;000430AC&quot;/&gt;&lt;wsp:rsid wsp:val=&quot;000430C3&quot;/&gt;&lt;wsp:rsid wsp:val=&quot;000433DC&quot;/&gt;&lt;wsp:rsid wsp:val=&quot;000433FA&quot;/&gt;&lt;wsp:rsid wsp:val=&quot;000434B1&quot;/&gt;&lt;wsp:rsid wsp:val=&quot;00043578&quot;/&gt;&lt;wsp:rsid wsp:val=&quot;00043619&quot;/&gt;&lt;wsp:rsid wsp:val=&quot;00043897&quot;/&gt;&lt;wsp:rsid wsp:val=&quot;00043A5E&quot;/&gt;&lt;wsp:rsid wsp:val=&quot;00043AE8&quot;/&gt;&lt;wsp:rsid wsp:val=&quot;00043AF9&quot;/&gt;&lt;wsp:rsid wsp:val=&quot;00043C64&quot;/&gt;&lt;wsp:rsid wsp:val=&quot;00043D08&quot;/&gt;&lt;wsp:rsid wsp:val=&quot;00043F08&quot;/&gt;&lt;wsp:rsid wsp:val=&quot;00043FAD&quot;/&gt;&lt;wsp:rsid wsp:val=&quot;00044013&quot;/&gt;&lt;wsp:rsid wsp:val=&quot;00044233&quot;/&gt;&lt;wsp:rsid wsp:val=&quot;00044272&quot;/&gt;&lt;wsp:rsid wsp:val=&quot;000445C5&quot;/&gt;&lt;wsp:rsid wsp:val=&quot;000447FD&quot;/&gt;&lt;wsp:rsid wsp:val=&quot;00044967&quot;/&gt;&lt;wsp:rsid wsp:val=&quot;000449D0&quot;/&gt;&lt;wsp:rsid wsp:val=&quot;000449FE&quot;/&gt;&lt;wsp:rsid wsp:val=&quot;00044AE9&quot;/&gt;&lt;wsp:rsid wsp:val=&quot;0004536A&quot;/&gt;&lt;wsp:rsid wsp:val=&quot;000454BB&quot;/&gt;&lt;wsp:rsid wsp:val=&quot;0004554C&quot;/&gt;&lt;wsp:rsid wsp:val=&quot;000458C4&quot;/&gt;&lt;wsp:rsid wsp:val=&quot;00045975&quot;/&gt;&lt;wsp:rsid wsp:val=&quot;000459C0&quot;/&gt;&lt;wsp:rsid wsp:val=&quot;00045A0A&quot;/&gt;&lt;wsp:rsid wsp:val=&quot;00045C45&quot;/&gt;&lt;wsp:rsid wsp:val=&quot;000461F3&quot;/&gt;&lt;wsp:rsid wsp:val=&quot;00046546&quot;/&gt;&lt;wsp:rsid wsp:val=&quot;0004659D&quot;/&gt;&lt;wsp:rsid wsp:val=&quot;00046657&quot;/&gt;&lt;wsp:rsid wsp:val=&quot;000466C2&quot;/&gt;&lt;wsp:rsid wsp:val=&quot;00046741&quot;/&gt;&lt;wsp:rsid wsp:val=&quot;00046817&quot;/&gt;&lt;wsp:rsid wsp:val=&quot;00046A46&quot;/&gt;&lt;wsp:rsid wsp:val=&quot;00046A72&quot;/&gt;&lt;wsp:rsid wsp:val=&quot;00046F19&quot;/&gt;&lt;wsp:rsid wsp:val=&quot;00046F1D&quot;/&gt;&lt;wsp:rsid wsp:val=&quot;000470CD&quot;/&gt;&lt;wsp:rsid wsp:val=&quot;00047220&quot;/&gt;&lt;wsp:rsid wsp:val=&quot;00047294&quot;/&gt;&lt;wsp:rsid wsp:val=&quot;000472C6&quot;/&gt;&lt;wsp:rsid wsp:val=&quot;000478CE&quot;/&gt;&lt;wsp:rsid wsp:val=&quot;000478FC&quot;/&gt;&lt;wsp:rsid wsp:val=&quot;0004796D&quot;/&gt;&lt;wsp:rsid wsp:val=&quot;00047C30&quot;/&gt;&lt;wsp:rsid wsp:val=&quot;00047DE6&quot;/&gt;&lt;wsp:rsid wsp:val=&quot;00047E19&quot;/&gt;&lt;wsp:rsid wsp:val=&quot;00047F2F&quot;/&gt;&lt;wsp:rsid wsp:val=&quot;00050087&quot;/&gt;&lt;wsp:rsid wsp:val=&quot;000503C7&quot;/&gt;&lt;wsp:rsid wsp:val=&quot;0005075E&quot;/&gt;&lt;wsp:rsid wsp:val=&quot;000507C2&quot;/&gt;&lt;wsp:rsid wsp:val=&quot;000507E1&quot;/&gt;&lt;wsp:rsid wsp:val=&quot;00050906&quot;/&gt;&lt;wsp:rsid wsp:val=&quot;00050960&quot;/&gt;&lt;wsp:rsid wsp:val=&quot;00050A50&quot;/&gt;&lt;wsp:rsid wsp:val=&quot;00050C5B&quot;/&gt;&lt;wsp:rsid wsp:val=&quot;00050D19&quot;/&gt;&lt;wsp:rsid wsp:val=&quot;00050D40&quot;/&gt;&lt;wsp:rsid wsp:val=&quot;00050EB2&quot;/&gt;&lt;wsp:rsid wsp:val=&quot;00051216&quot;/&gt;&lt;wsp:rsid wsp:val=&quot;00051232&quot;/&gt;&lt;wsp:rsid wsp:val=&quot;00051366&quot;/&gt;&lt;wsp:rsid wsp:val=&quot;00051696&quot;/&gt;&lt;wsp:rsid wsp:val=&quot;000516EB&quot;/&gt;&lt;wsp:rsid wsp:val=&quot;000518AE&quot;/&gt;&lt;wsp:rsid wsp:val=&quot;00051AA8&quot;/&gt;&lt;wsp:rsid wsp:val=&quot;00051B20&quot;/&gt;&lt;wsp:rsid wsp:val=&quot;00051C90&quot;/&gt;&lt;wsp:rsid wsp:val=&quot;00051DC9&quot;/&gt;&lt;wsp:rsid wsp:val=&quot;00051EB7&quot;/&gt;&lt;wsp:rsid wsp:val=&quot;00051EE9&quot;/&gt;&lt;wsp:rsid wsp:val=&quot;00051EED&quot;/&gt;&lt;wsp:rsid wsp:val=&quot;00051EFC&quot;/&gt;&lt;wsp:rsid wsp:val=&quot;00051F02&quot;/&gt;&lt;wsp:rsid wsp:val=&quot;000521D7&quot;/&gt;&lt;wsp:rsid wsp:val=&quot;0005242C&quot;/&gt;&lt;wsp:rsid wsp:val=&quot;000524F6&quot;/&gt;&lt;wsp:rsid wsp:val=&quot;00052519&quot;/&gt;&lt;wsp:rsid wsp:val=&quot;000525D3&quot;/&gt;&lt;wsp:rsid wsp:val=&quot;000526E1&quot;/&gt;&lt;wsp:rsid wsp:val=&quot;0005289B&quot;/&gt;&lt;wsp:rsid wsp:val=&quot;00052AEF&quot;/&gt;&lt;wsp:rsid wsp:val=&quot;00052BE2&quot;/&gt;&lt;wsp:rsid wsp:val=&quot;00052C36&quot;/&gt;&lt;wsp:rsid wsp:val=&quot;00052D0C&quot;/&gt;&lt;wsp:rsid wsp:val=&quot;00052DB8&quot;/&gt;&lt;wsp:rsid wsp:val=&quot;00052E9D&quot;/&gt;&lt;wsp:rsid wsp:val=&quot;00052E9E&quot;/&gt;&lt;wsp:rsid wsp:val=&quot;00052F03&quot;/&gt;&lt;wsp:rsid wsp:val=&quot;00053033&quot;/&gt;&lt;wsp:rsid wsp:val=&quot;00053048&quot;/&gt;&lt;wsp:rsid wsp:val=&quot;000530AF&quot;/&gt;&lt;wsp:rsid wsp:val=&quot;00053200&quot;/&gt;&lt;wsp:rsid wsp:val=&quot;00053374&quot;/&gt;&lt;wsp:rsid wsp:val=&quot;00053380&quot;/&gt;&lt;wsp:rsid wsp:val=&quot;00053436&quot;/&gt;&lt;wsp:rsid wsp:val=&quot;0005344B&quot;/&gt;&lt;wsp:rsid wsp:val=&quot;00053905&quot;/&gt;&lt;wsp:rsid wsp:val=&quot;00053A3C&quot;/&gt;&lt;wsp:rsid wsp:val=&quot;00053BBC&quot;/&gt;&lt;wsp:rsid wsp:val=&quot;00053C0A&quot;/&gt;&lt;wsp:rsid wsp:val=&quot;00053DAA&quot;/&gt;&lt;wsp:rsid wsp:val=&quot;00053FE5&quot;/&gt;&lt;wsp:rsid wsp:val=&quot;000540AD&quot;/&gt;&lt;wsp:rsid wsp:val=&quot;000540CD&quot;/&gt;&lt;wsp:rsid wsp:val=&quot;000542DD&quot;/&gt;&lt;wsp:rsid wsp:val=&quot;00054378&quot;/&gt;&lt;wsp:rsid wsp:val=&quot;000543CC&quot;/&gt;&lt;wsp:rsid wsp:val=&quot;0005443B&quot;/&gt;&lt;wsp:rsid wsp:val=&quot;0005443C&quot;/&gt;&lt;wsp:rsid wsp:val=&quot;000544E6&quot;/&gt;&lt;wsp:rsid wsp:val=&quot;00054836&quot;/&gt;&lt;wsp:rsid wsp:val=&quot;000549D9&quot;/&gt;&lt;wsp:rsid wsp:val=&quot;00054C82&quot;/&gt;&lt;wsp:rsid wsp:val=&quot;00054CCF&quot;/&gt;&lt;wsp:rsid wsp:val=&quot;000552B4&quot;/&gt;&lt;wsp:rsid wsp:val=&quot;00055343&quot;/&gt;&lt;wsp:rsid wsp:val=&quot;00055414&quot;/&gt;&lt;wsp:rsid wsp:val=&quot;00055642&quot;/&gt;&lt;wsp:rsid wsp:val=&quot;00055715&quot;/&gt;&lt;wsp:rsid wsp:val=&quot;00055764&quot;/&gt;&lt;wsp:rsid wsp:val=&quot;00055A0A&quot;/&gt;&lt;wsp:rsid wsp:val=&quot;00055B8B&quot;/&gt;&lt;wsp:rsid wsp:val=&quot;00055CC5&quot;/&gt;&lt;wsp:rsid wsp:val=&quot;00055E65&quot;/&gt;&lt;wsp:rsid wsp:val=&quot;00055EAF&quot;/&gt;&lt;wsp:rsid wsp:val=&quot;000562A6&quot;/&gt;&lt;wsp:rsid wsp:val=&quot;0005653B&quot;/&gt;&lt;wsp:rsid wsp:val=&quot;00056607&quot;/&gt;&lt;wsp:rsid wsp:val=&quot;0005676B&quot;/&gt;&lt;wsp:rsid wsp:val=&quot;000568E1&quot;/&gt;&lt;wsp:rsid wsp:val=&quot;00056B6B&quot;/&gt;&lt;wsp:rsid wsp:val=&quot;00056B77&quot;/&gt;&lt;wsp:rsid wsp:val=&quot;00056BD9&quot;/&gt;&lt;wsp:rsid wsp:val=&quot;00056DF3&quot;/&gt;&lt;wsp:rsid wsp:val=&quot;0005715E&quot;/&gt;&lt;wsp:rsid wsp:val=&quot;000571B1&quot;/&gt;&lt;wsp:rsid wsp:val=&quot;0005720C&quot;/&gt;&lt;wsp:rsid wsp:val=&quot;000574F6&quot;/&gt;&lt;wsp:rsid wsp:val=&quot;00057561&quot;/&gt;&lt;wsp:rsid wsp:val=&quot;000575D7&quot;/&gt;&lt;wsp:rsid wsp:val=&quot;0005774D&quot;/&gt;&lt;wsp:rsid wsp:val=&quot;00057764&quot;/&gt;&lt;wsp:rsid wsp:val=&quot;0005785F&quot;/&gt;&lt;wsp:rsid wsp:val=&quot;00057B04&quot;/&gt;&lt;wsp:rsid wsp:val=&quot;00057D72&quot;/&gt;&lt;wsp:rsid wsp:val=&quot;00057E28&quot;/&gt;&lt;wsp:rsid wsp:val=&quot;00057E63&quot;/&gt;&lt;wsp:rsid wsp:val=&quot;00057FAA&quot;/&gt;&lt;wsp:rsid wsp:val=&quot;00060055&quot;/&gt;&lt;wsp:rsid wsp:val=&quot;0006006F&quot;/&gt;&lt;wsp:rsid wsp:val=&quot;000600B4&quot;/&gt;&lt;wsp:rsid wsp:val=&quot;00060193&quot;/&gt;&lt;wsp:rsid wsp:val=&quot;00060196&quot;/&gt;&lt;wsp:rsid wsp:val=&quot;00060570&quot;/&gt;&lt;wsp:rsid wsp:val=&quot;0006067F&quot;/&gt;&lt;wsp:rsid wsp:val=&quot;000606B9&quot;/&gt;&lt;wsp:rsid wsp:val=&quot;00060BD5&quot;/&gt;&lt;wsp:rsid wsp:val=&quot;00060DD6&quot;/&gt;&lt;wsp:rsid wsp:val=&quot;00060EE8&quot;/&gt;&lt;wsp:rsid wsp:val=&quot;00060EED&quot;/&gt;&lt;wsp:rsid wsp:val=&quot;0006131F&quot;/&gt;&lt;wsp:rsid wsp:val=&quot;000614DA&quot;/&gt;&lt;wsp:rsid wsp:val=&quot;00061550&quot;/&gt;&lt;wsp:rsid wsp:val=&quot;0006159D&quot;/&gt;&lt;wsp:rsid wsp:val=&quot;0006161A&quot;/&gt;&lt;wsp:rsid wsp:val=&quot;000617B1&quot;/&gt;&lt;wsp:rsid wsp:val=&quot;000617D2&quot;/&gt;&lt;wsp:rsid wsp:val=&quot;00061BC7&quot;/&gt;&lt;wsp:rsid wsp:val=&quot;00061CEC&quot;/&gt;&lt;wsp:rsid wsp:val=&quot;00061D21&quot;/&gt;&lt;wsp:rsid wsp:val=&quot;00062285&quot;/&gt;&lt;wsp:rsid wsp:val=&quot;00062476&quot;/&gt;&lt;wsp:rsid wsp:val=&quot;000624BA&quot;/&gt;&lt;wsp:rsid wsp:val=&quot;0006253E&quot;/&gt;&lt;wsp:rsid wsp:val=&quot;00062950&quot;/&gt;&lt;wsp:rsid wsp:val=&quot;0006298A&quot;/&gt;&lt;wsp:rsid wsp:val=&quot;00062B1A&quot;/&gt;&lt;wsp:rsid wsp:val=&quot;00062DBF&quot;/&gt;&lt;wsp:rsid wsp:val=&quot;00062DCB&quot;/&gt;&lt;wsp:rsid wsp:val=&quot;000631C8&quot;/&gt;&lt;wsp:rsid wsp:val=&quot;00063237&quot;/&gt;&lt;wsp:rsid wsp:val=&quot;00063244&quot;/&gt;&lt;wsp:rsid wsp:val=&quot;0006353F&quot;/&gt;&lt;wsp:rsid wsp:val=&quot;000637C4&quot;/&gt;&lt;wsp:rsid wsp:val=&quot;00063899&quot;/&gt;&lt;wsp:rsid wsp:val=&quot;000639DE&quot;/&gt;&lt;wsp:rsid wsp:val=&quot;00063A9D&quot;/&gt;&lt;wsp:rsid wsp:val=&quot;00063B50&quot;/&gt;&lt;wsp:rsid wsp:val=&quot;00063D89&quot;/&gt;&lt;wsp:rsid wsp:val=&quot;00063DDE&quot;/&gt;&lt;wsp:rsid wsp:val=&quot;00063EBF&quot;/&gt;&lt;wsp:rsid wsp:val=&quot;00063F1D&quot;/&gt;&lt;wsp:rsid wsp:val=&quot;00063F69&quot;/&gt;&lt;wsp:rsid wsp:val=&quot;000640FE&quot;/&gt;&lt;wsp:rsid wsp:val=&quot;00064339&quot;/&gt;&lt;wsp:rsid wsp:val=&quot;0006436A&quot;/&gt;&lt;wsp:rsid wsp:val=&quot;0006443B&quot;/&gt;&lt;wsp:rsid wsp:val=&quot;000645A8&quot;/&gt;&lt;wsp:rsid wsp:val=&quot;0006465B&quot;/&gt;&lt;wsp:rsid wsp:val=&quot;00064880&quot;/&gt;&lt;wsp:rsid wsp:val=&quot;00064CBD&quot;/&gt;&lt;wsp:rsid wsp:val=&quot;00064CD0&quot;/&gt;&lt;wsp:rsid wsp:val=&quot;00064E66&quot;/&gt;&lt;wsp:rsid wsp:val=&quot;00064F61&quot;/&gt;&lt;wsp:rsid wsp:val=&quot;000650A9&quot;/&gt;&lt;wsp:rsid wsp:val=&quot;00065182&quot;/&gt;&lt;wsp:rsid wsp:val=&quot;00065430&quot;/&gt;&lt;wsp:rsid wsp:val=&quot;00065743&quot;/&gt;&lt;wsp:rsid wsp:val=&quot;0006574B&quot;/&gt;&lt;wsp:rsid wsp:val=&quot;000659BD&quot;/&gt;&lt;wsp:rsid wsp:val=&quot;00065AE6&quot;/&gt;&lt;wsp:rsid wsp:val=&quot;00065B36&quot;/&gt;&lt;wsp:rsid wsp:val=&quot;00065B41&quot;/&gt;&lt;wsp:rsid wsp:val=&quot;00065FFD&quot;/&gt;&lt;wsp:rsid wsp:val=&quot;000660A5&quot;/&gt;&lt;wsp:rsid wsp:val=&quot;000662F8&quot;/&gt;&lt;wsp:rsid wsp:val=&quot;00066458&quot;/&gt;&lt;wsp:rsid wsp:val=&quot;00066729&quot;/&gt;&lt;wsp:rsid wsp:val=&quot;00066836&quot;/&gt;&lt;wsp:rsid wsp:val=&quot;000668EC&quot;/&gt;&lt;wsp:rsid wsp:val=&quot;00066A22&quot;/&gt;&lt;wsp:rsid wsp:val=&quot;00066C81&quot;/&gt;&lt;wsp:rsid wsp:val=&quot;00066CFE&quot;/&gt;&lt;wsp:rsid wsp:val=&quot;000671D5&quot;/&gt;&lt;wsp:rsid wsp:val=&quot;000672C9&quot;/&gt;&lt;wsp:rsid wsp:val=&quot;0006755A&quot;/&gt;&lt;wsp:rsid wsp:val=&quot;0006768A&quot;/&gt;&lt;wsp:rsid wsp:val=&quot;000679BB&quot;/&gt;&lt;wsp:rsid wsp:val=&quot;00067A6B&quot;/&gt;&lt;wsp:rsid wsp:val=&quot;00067EE6&quot;/&gt;&lt;wsp:rsid wsp:val=&quot;00067FC0&quot;/&gt;&lt;wsp:rsid wsp:val=&quot;0007012F&quot;/&gt;&lt;wsp:rsid wsp:val=&quot;00070295&quot;/&gt;&lt;wsp:rsid wsp:val=&quot;000702FF&quot;/&gt;&lt;wsp:rsid wsp:val=&quot;000705A0&quot;/&gt;&lt;wsp:rsid wsp:val=&quot;000707EC&quot;/&gt;&lt;wsp:rsid wsp:val=&quot;00070A13&quot;/&gt;&lt;wsp:rsid wsp:val=&quot;00070D54&quot;/&gt;&lt;wsp:rsid wsp:val=&quot;000710CF&quot;/&gt;&lt;wsp:rsid wsp:val=&quot;00071332&quot;/&gt;&lt;wsp:rsid wsp:val=&quot;000713BB&quot;/&gt;&lt;wsp:rsid wsp:val=&quot;00071477&quot;/&gt;&lt;wsp:rsid wsp:val=&quot;00071516&quot;/&gt;&lt;wsp:rsid wsp:val=&quot;0007161C&quot;/&gt;&lt;wsp:rsid wsp:val=&quot;00071694&quot;/&gt;&lt;wsp:rsid wsp:val=&quot;00071701&quot;/&gt;&lt;wsp:rsid wsp:val=&quot;000718AD&quot;/&gt;&lt;wsp:rsid wsp:val=&quot;0007191C&quot;/&gt;&lt;wsp:rsid wsp:val=&quot;00071A71&quot;/&gt;&lt;wsp:rsid wsp:val=&quot;00071B07&quot;/&gt;&lt;wsp:rsid wsp:val=&quot;00071DD1&quot;/&gt;&lt;wsp:rsid wsp:val=&quot;00071FF8&quot;/&gt;&lt;wsp:rsid wsp:val=&quot;00072280&quot;/&gt;&lt;wsp:rsid wsp:val=&quot;000722BE&quot;/&gt;&lt;wsp:rsid wsp:val=&quot;00072364&quot;/&gt;&lt;wsp:rsid wsp:val=&quot;000723C5&quot;/&gt;&lt;wsp:rsid wsp:val=&quot;000726AD&quot;/&gt;&lt;wsp:rsid wsp:val=&quot;00072743&quot;/&gt;&lt;wsp:rsid wsp:val=&quot;00072970&quot;/&gt;&lt;wsp:rsid wsp:val=&quot;000729E1&quot;/&gt;&lt;wsp:rsid wsp:val=&quot;00072B47&quot;/&gt;&lt;wsp:rsid wsp:val=&quot;00072D23&quot;/&gt;&lt;wsp:rsid wsp:val=&quot;00072D43&quot;/&gt;&lt;wsp:rsid wsp:val=&quot;00072D4D&quot;/&gt;&lt;wsp:rsid wsp:val=&quot;00072EF1&quot;/&gt;&lt;wsp:rsid wsp:val=&quot;000731F9&quot;/&gt;&lt;wsp:rsid wsp:val=&quot;0007320C&quot;/&gt;&lt;wsp:rsid wsp:val=&quot;00073354&quot;/&gt;&lt;wsp:rsid wsp:val=&quot;0007350F&quot;/&gt;&lt;wsp:rsid wsp:val=&quot;000736E6&quot;/&gt;&lt;wsp:rsid wsp:val=&quot;0007394F&quot;/&gt;&lt;wsp:rsid wsp:val=&quot;00073A62&quot;/&gt;&lt;wsp:rsid wsp:val=&quot;00073CD4&quot;/&gt;&lt;wsp:rsid wsp:val=&quot;00073F00&quot;/&gt;&lt;wsp:rsid wsp:val=&quot;00073F4B&quot;/&gt;&lt;wsp:rsid wsp:val=&quot;00073FB9&quot;/&gt;&lt;wsp:rsid wsp:val=&quot;00074076&quot;/&gt;&lt;wsp:rsid wsp:val=&quot;00074150&quot;/&gt;&lt;wsp:rsid wsp:val=&quot;000742E5&quot;/&gt;&lt;wsp:rsid wsp:val=&quot;00074326&quot;/&gt;&lt;wsp:rsid wsp:val=&quot;000743B2&quot;/&gt;&lt;wsp:rsid wsp:val=&quot;000744F8&quot;/&gt;&lt;wsp:rsid wsp:val=&quot;0007455F&quot;/&gt;&lt;wsp:rsid wsp:val=&quot;00074717&quot;/&gt;&lt;wsp:rsid wsp:val=&quot;00074843&quot;/&gt;&lt;wsp:rsid wsp:val=&quot;0007487A&quot;/&gt;&lt;wsp:rsid wsp:val=&quot;00074909&quot;/&gt;&lt;wsp:rsid wsp:val=&quot;00074A2B&quot;/&gt;&lt;wsp:rsid wsp:val=&quot;00074B4A&quot;/&gt;&lt;wsp:rsid wsp:val=&quot;00074C28&quot;/&gt;&lt;wsp:rsid wsp:val=&quot;00074DA4&quot;/&gt;&lt;wsp:rsid wsp:val=&quot;000750AC&quot;/&gt;&lt;wsp:rsid wsp:val=&quot;000753CA&quot;/&gt;&lt;wsp:rsid wsp:val=&quot;00075466&quot;/&gt;&lt;wsp:rsid wsp:val=&quot;0007547F&quot;/&gt;&lt;wsp:rsid wsp:val=&quot;0007565D&quot;/&gt;&lt;wsp:rsid wsp:val=&quot;00075813&quot;/&gt;&lt;wsp:rsid wsp:val=&quot;00075C5E&quot;/&gt;&lt;wsp:rsid wsp:val=&quot;00075F8D&quot;/&gt;&lt;wsp:rsid wsp:val=&quot;000760A8&quot;/&gt;&lt;wsp:rsid wsp:val=&quot;000760F6&quot;/&gt;&lt;wsp:rsid wsp:val=&quot;00076483&quot;/&gt;&lt;wsp:rsid wsp:val=&quot;00076537&quot;/&gt;&lt;wsp:rsid wsp:val=&quot;000767D1&quot;/&gt;&lt;wsp:rsid wsp:val=&quot;0007698F&quot;/&gt;&lt;wsp:rsid wsp:val=&quot;00076A3B&quot;/&gt;&lt;wsp:rsid wsp:val=&quot;00076C93&quot;/&gt;&lt;wsp:rsid wsp:val=&quot;00076DB4&quot;/&gt;&lt;wsp:rsid wsp:val=&quot;00076DBD&quot;/&gt;&lt;wsp:rsid wsp:val=&quot;00076E68&quot;/&gt;&lt;wsp:rsid wsp:val=&quot;00076EF1&quot;/&gt;&lt;wsp:rsid wsp:val=&quot;00076F66&quot;/&gt;&lt;wsp:rsid wsp:val=&quot;00076FA3&quot;/&gt;&lt;wsp:rsid wsp:val=&quot;000770A9&quot;/&gt;&lt;wsp:rsid wsp:val=&quot;0007748D&quot;/&gt;&lt;wsp:rsid wsp:val=&quot;00077634&quot;/&gt;&lt;wsp:rsid wsp:val=&quot;000777D3&quot;/&gt;&lt;wsp:rsid wsp:val=&quot;00077800&quot;/&gt;&lt;wsp:rsid wsp:val=&quot;000779E1&quot;/&gt;&lt;wsp:rsid wsp:val=&quot;00077A30&quot;/&gt;&lt;wsp:rsid wsp:val=&quot;00077A63&quot;/&gt;&lt;wsp:rsid wsp:val=&quot;00077D49&quot;/&gt;&lt;wsp:rsid wsp:val=&quot;00077F5B&quot;/&gt;&lt;wsp:rsid wsp:val=&quot;00077F70&quot;/&gt;&lt;wsp:rsid wsp:val=&quot;0008023F&quot;/&gt;&lt;wsp:rsid wsp:val=&quot;000802E8&quot;/&gt;&lt;wsp:rsid wsp:val=&quot;0008092E&quot;/&gt;&lt;wsp:rsid wsp:val=&quot;000809C1&quot;/&gt;&lt;wsp:rsid wsp:val=&quot;00080A20&quot;/&gt;&lt;wsp:rsid wsp:val=&quot;00080A69&quot;/&gt;&lt;wsp:rsid wsp:val=&quot;00080B5B&quot;/&gt;&lt;wsp:rsid wsp:val=&quot;00080B72&quot;/&gt;&lt;wsp:rsid wsp:val=&quot;00080C08&quot;/&gt;&lt;wsp:rsid wsp:val=&quot;0008112A&quot;/&gt;&lt;wsp:rsid wsp:val=&quot;000811BD&quot;/&gt;&lt;wsp:rsid wsp:val=&quot;00081239&quot;/&gt;&lt;wsp:rsid wsp:val=&quot;0008131B&quot;/&gt;&lt;wsp:rsid wsp:val=&quot;00081433&quot;/&gt;&lt;wsp:rsid wsp:val=&quot;00081472&quot;/&gt;&lt;wsp:rsid wsp:val=&quot;000815D4&quot;/&gt;&lt;wsp:rsid wsp:val=&quot;00081600&quot;/&gt;&lt;wsp:rsid wsp:val=&quot;00081957&quot;/&gt;&lt;wsp:rsid wsp:val=&quot;000819BC&quot;/&gt;&lt;wsp:rsid wsp:val=&quot;00081A03&quot;/&gt;&lt;wsp:rsid wsp:val=&quot;00081BC0&quot;/&gt;&lt;wsp:rsid wsp:val=&quot;00081D2A&quot;/&gt;&lt;wsp:rsid wsp:val=&quot;00081D8A&quot;/&gt;&lt;wsp:rsid wsp:val=&quot;00081DA2&quot;/&gt;&lt;wsp:rsid wsp:val=&quot;00081E6E&quot;/&gt;&lt;wsp:rsid wsp:val=&quot;00081FB2&quot;/&gt;&lt;wsp:rsid wsp:val=&quot;0008210A&quot;/&gt;&lt;wsp:rsid wsp:val=&quot;0008217A&quot;/&gt;&lt;wsp:rsid wsp:val=&quot;00082362&quot;/&gt;&lt;wsp:rsid wsp:val=&quot;000823E1&quot;/&gt;&lt;wsp:rsid wsp:val=&quot;00082943&quot;/&gt;&lt;wsp:rsid wsp:val=&quot;000829CA&quot;/&gt;&lt;wsp:rsid wsp:val=&quot;00082A8A&quot;/&gt;&lt;wsp:rsid wsp:val=&quot;00082E80&quot;/&gt;&lt;wsp:rsid wsp:val=&quot;00082F63&quot;/&gt;&lt;wsp:rsid wsp:val=&quot;00083170&quot;/&gt;&lt;wsp:rsid wsp:val=&quot;00083197&quot;/&gt;&lt;wsp:rsid wsp:val=&quot;000833BD&quot;/&gt;&lt;wsp:rsid wsp:val=&quot;00083452&quot;/&gt;&lt;wsp:rsid wsp:val=&quot;0008358D&quot;/&gt;&lt;wsp:rsid wsp:val=&quot;0008365D&quot;/&gt;&lt;wsp:rsid wsp:val=&quot;00083741&quot;/&gt;&lt;wsp:rsid wsp:val=&quot;00083748&quot;/&gt;&lt;wsp:rsid wsp:val=&quot;00083761&quot;/&gt;&lt;wsp:rsid wsp:val=&quot;0008378C&quot;/&gt;&lt;wsp:rsid wsp:val=&quot;00083851&quot;/&gt;&lt;wsp:rsid wsp:val=&quot;0008386A&quot;/&gt;&lt;wsp:rsid wsp:val=&quot;000839F4&quot;/&gt;&lt;wsp:rsid wsp:val=&quot;00083D47&quot;/&gt;&lt;wsp:rsid wsp:val=&quot;00083DFE&quot;/&gt;&lt;wsp:rsid wsp:val=&quot;00084000&quot;/&gt;&lt;wsp:rsid wsp:val=&quot;000842EC&quot;/&gt;&lt;wsp:rsid wsp:val=&quot;000842F8&quot;/&gt;&lt;wsp:rsid wsp:val=&quot;0008433F&quot;/&gt;&lt;wsp:rsid wsp:val=&quot;0008445D&quot;/&gt;&lt;wsp:rsid wsp:val=&quot;000845D5&quot;/&gt;&lt;wsp:rsid wsp:val=&quot;00084700&quot;/&gt;&lt;wsp:rsid wsp:val=&quot;00084B6D&quot;/&gt;&lt;wsp:rsid wsp:val=&quot;00084B7F&quot;/&gt;&lt;wsp:rsid wsp:val=&quot;00084EC6&quot;/&gt;&lt;wsp:rsid wsp:val=&quot;00084EDD&quot;/&gt;&lt;wsp:rsid wsp:val=&quot;00085392&quot;/&gt;&lt;wsp:rsid wsp:val=&quot;00085611&quot;/&gt;&lt;wsp:rsid wsp:val=&quot;00085A2C&quot;/&gt;&lt;wsp:rsid wsp:val=&quot;00085AC8&quot;/&gt;&lt;wsp:rsid wsp:val=&quot;00085B87&quot;/&gt;&lt;wsp:rsid wsp:val=&quot;000862A2&quot;/&gt;&lt;wsp:rsid wsp:val=&quot;00086301&quot;/&gt;&lt;wsp:rsid wsp:val=&quot;00086326&quot;/&gt;&lt;wsp:rsid wsp:val=&quot;000863CC&quot;/&gt;&lt;wsp:rsid wsp:val=&quot;000863ED&quot;/&gt;&lt;wsp:rsid wsp:val=&quot;000863FD&quot;/&gt;&lt;wsp:rsid wsp:val=&quot;00086421&quot;/&gt;&lt;wsp:rsid wsp:val=&quot;0008647F&quot;/&gt;&lt;wsp:rsid wsp:val=&quot;0008656C&quot;/&gt;&lt;wsp:rsid wsp:val=&quot;0008660D&quot;/&gt;&lt;wsp:rsid wsp:val=&quot;000868EA&quot;/&gt;&lt;wsp:rsid wsp:val=&quot;00086DAB&quot;/&gt;&lt;wsp:rsid wsp:val=&quot;00086E2E&quot;/&gt;&lt;wsp:rsid wsp:val=&quot;00086E43&quot;/&gt;&lt;wsp:rsid wsp:val=&quot;00087010&quot;/&gt;&lt;wsp:rsid wsp:val=&quot;000871D5&quot;/&gt;&lt;wsp:rsid wsp:val=&quot;0008735B&quot;/&gt;&lt;wsp:rsid wsp:val=&quot;000873F6&quot;/&gt;&lt;wsp:rsid wsp:val=&quot;00087496&quot;/&gt;&lt;wsp:rsid wsp:val=&quot;00087716&quot;/&gt;&lt;wsp:rsid wsp:val=&quot;000877E1&quot;/&gt;&lt;wsp:rsid wsp:val=&quot;00087A54&quot;/&gt;&lt;wsp:rsid wsp:val=&quot;00087DAB&quot;/&gt;&lt;wsp:rsid wsp:val=&quot;0009020D&quot;/&gt;&lt;wsp:rsid wsp:val=&quot;00090333&quot;/&gt;&lt;wsp:rsid wsp:val=&quot;00090446&quot;/&gt;&lt;wsp:rsid wsp:val=&quot;00090555&quot;/&gt;&lt;wsp:rsid wsp:val=&quot;00090630&quot;/&gt;&lt;wsp:rsid wsp:val=&quot;0009090B&quot;/&gt;&lt;wsp:rsid wsp:val=&quot;00090919&quot;/&gt;&lt;wsp:rsid wsp:val=&quot;00090968&quot;/&gt;&lt;wsp:rsid wsp:val=&quot;000909E4&quot;/&gt;&lt;wsp:rsid wsp:val=&quot;00090A16&quot;/&gt;&lt;wsp:rsid wsp:val=&quot;00090B3C&quot;/&gt;&lt;wsp:rsid wsp:val=&quot;00090DCA&quot;/&gt;&lt;wsp:rsid wsp:val=&quot;000910D0&quot;/&gt;&lt;wsp:rsid wsp:val=&quot;000911CD&quot;/&gt;&lt;wsp:rsid wsp:val=&quot;00091312&quot;/&gt;&lt;wsp:rsid wsp:val=&quot;000913A9&quot;/&gt;&lt;wsp:rsid wsp:val=&quot;000913F0&quot;/&gt;&lt;wsp:rsid wsp:val=&quot;0009143A&quot;/&gt;&lt;wsp:rsid wsp:val=&quot;00091557&quot;/&gt;&lt;wsp:rsid wsp:val=&quot;00091722&quot;/&gt;&lt;wsp:rsid wsp:val=&quot;00091A29&quot;/&gt;&lt;wsp:rsid wsp:val=&quot;00091CA2&quot;/&gt;&lt;wsp:rsid wsp:val=&quot;00091FBD&quot;/&gt;&lt;wsp:rsid wsp:val=&quot;000920BB&quot;/&gt;&lt;wsp:rsid wsp:val=&quot;00092260&quot;/&gt;&lt;wsp:rsid wsp:val=&quot;00092386&quot;/&gt;&lt;wsp:rsid wsp:val=&quot;0009256D&quot;/&gt;&lt;wsp:rsid wsp:val=&quot;000925E8&quot;/&gt;&lt;wsp:rsid wsp:val=&quot;00092615&quot;/&gt;&lt;wsp:rsid wsp:val=&quot;00092657&quot;/&gt;&lt;wsp:rsid wsp:val=&quot;00092754&quot;/&gt;&lt;wsp:rsid wsp:val=&quot;000927B5&quot;/&gt;&lt;wsp:rsid wsp:val=&quot;000928E0&quot;/&gt;&lt;wsp:rsid wsp:val=&quot;00092BBA&quot;/&gt;&lt;wsp:rsid wsp:val=&quot;00092CB1&quot;/&gt;&lt;wsp:rsid wsp:val=&quot;00092D27&quot;/&gt;&lt;wsp:rsid wsp:val=&quot;00092FFD&quot;/&gt;&lt;wsp:rsid wsp:val=&quot;00093081&quot;/&gt;&lt;wsp:rsid wsp:val=&quot;0009328C&quot;/&gt;&lt;wsp:rsid wsp:val=&quot;000934F4&quot;/&gt;&lt;wsp:rsid wsp:val=&quot;0009395D&quot;/&gt;&lt;wsp:rsid wsp:val=&quot;00093A11&quot;/&gt;&lt;wsp:rsid wsp:val=&quot;00093D36&quot;/&gt;&lt;wsp:rsid wsp:val=&quot;0009400A&quot;/&gt;&lt;wsp:rsid wsp:val=&quot;00094042&quot;/&gt;&lt;wsp:rsid wsp:val=&quot;00094102&quot;/&gt;&lt;wsp:rsid wsp:val=&quot;000941AA&quot;/&gt;&lt;wsp:rsid wsp:val=&quot;000941E6&quot;/&gt;&lt;wsp:rsid wsp:val=&quot;000942A1&quot;/&gt;&lt;wsp:rsid wsp:val=&quot;00094886&quot;/&gt;&lt;wsp:rsid wsp:val=&quot;00094A37&quot;/&gt;&lt;wsp:rsid wsp:val=&quot;00094B1F&quot;/&gt;&lt;wsp:rsid wsp:val=&quot;00094BF4&quot;/&gt;&lt;wsp:rsid wsp:val=&quot;00094C2D&quot;/&gt;&lt;wsp:rsid wsp:val=&quot;00094CAA&quot;/&gt;&lt;wsp:rsid wsp:val=&quot;00094D75&quot;/&gt;&lt;wsp:rsid wsp:val=&quot;00094E54&quot;/&gt;&lt;wsp:rsid wsp:val=&quot;000952C9&quot;/&gt;&lt;wsp:rsid wsp:val=&quot;000952E9&quot;/&gt;&lt;wsp:rsid wsp:val=&quot;0009543D&quot;/&gt;&lt;wsp:rsid wsp:val=&quot;0009552E&quot;/&gt;&lt;wsp:rsid wsp:val=&quot;000959D3&quot;/&gt;&lt;wsp:rsid wsp:val=&quot;00095BD5&quot;/&gt;&lt;wsp:rsid wsp:val=&quot;00095D33&quot;/&gt;&lt;wsp:rsid wsp:val=&quot;00095DD7&quot;/&gt;&lt;wsp:rsid wsp:val=&quot;00095EF7&quot;/&gt;&lt;wsp:rsid wsp:val=&quot;00095F94&quot;/&gt;&lt;wsp:rsid wsp:val=&quot;00095FC1&quot;/&gt;&lt;wsp:rsid wsp:val=&quot;00095FCC&quot;/&gt;&lt;wsp:rsid wsp:val=&quot;0009630D&quot;/&gt;&lt;wsp:rsid wsp:val=&quot;0009639C&quot;/&gt;&lt;wsp:rsid wsp:val=&quot;0009643F&quot;/&gt;&lt;wsp:rsid wsp:val=&quot;000964D1&quot;/&gt;&lt;wsp:rsid wsp:val=&quot;000968CA&quot;/&gt;&lt;wsp:rsid wsp:val=&quot;0009695B&quot;/&gt;&lt;wsp:rsid wsp:val=&quot;00096B3D&quot;/&gt;&lt;wsp:rsid wsp:val=&quot;00096CF5&quot;/&gt;&lt;wsp:rsid wsp:val=&quot;00096D85&quot;/&gt;&lt;wsp:rsid wsp:val=&quot;00096E53&quot;/&gt;&lt;wsp:rsid wsp:val=&quot;00096ED0&quot;/&gt;&lt;wsp:rsid wsp:val=&quot;00096F6F&quot;/&gt;&lt;wsp:rsid wsp:val=&quot;00097016&quot;/&gt;&lt;wsp:rsid wsp:val=&quot;00097133&quot;/&gt;&lt;wsp:rsid wsp:val=&quot;000971C0&quot;/&gt;&lt;wsp:rsid wsp:val=&quot;00097234&quot;/&gt;&lt;wsp:rsid wsp:val=&quot;000973ED&quot;/&gt;&lt;wsp:rsid wsp:val=&quot;00097427&quot;/&gt;&lt;wsp:rsid wsp:val=&quot;00097497&quot;/&gt;&lt;wsp:rsid wsp:val=&quot;00097811&quot;/&gt;&lt;wsp:rsid wsp:val=&quot;000979A4&quot;/&gt;&lt;wsp:rsid wsp:val=&quot;00097A3D&quot;/&gt;&lt;wsp:rsid wsp:val=&quot;000A057C&quot;/&gt;&lt;wsp:rsid wsp:val=&quot;000A0745&quot;/&gt;&lt;wsp:rsid wsp:val=&quot;000A0892&quot;/&gt;&lt;wsp:rsid wsp:val=&quot;000A08E1&quot;/&gt;&lt;wsp:rsid wsp:val=&quot;000A0B04&quot;/&gt;&lt;wsp:rsid wsp:val=&quot;000A0B8C&quot;/&gt;&lt;wsp:rsid wsp:val=&quot;000A0D79&quot;/&gt;&lt;wsp:rsid wsp:val=&quot;000A0FDC&quot;/&gt;&lt;wsp:rsid wsp:val=&quot;000A1110&quot;/&gt;&lt;wsp:rsid wsp:val=&quot;000A11F6&quot;/&gt;&lt;wsp:rsid wsp:val=&quot;000A12FE&quot;/&gt;&lt;wsp:rsid wsp:val=&quot;000A1312&quot;/&gt;&lt;wsp:rsid wsp:val=&quot;000A1458&quot;/&gt;&lt;wsp:rsid wsp:val=&quot;000A14BC&quot;/&gt;&lt;wsp:rsid wsp:val=&quot;000A15FE&quot;/&gt;&lt;wsp:rsid wsp:val=&quot;000A1626&quot;/&gt;&lt;wsp:rsid wsp:val=&quot;000A1693&quot;/&gt;&lt;wsp:rsid wsp:val=&quot;000A16EC&quot;/&gt;&lt;wsp:rsid wsp:val=&quot;000A1767&quot;/&gt;&lt;wsp:rsid wsp:val=&quot;000A1862&quot;/&gt;&lt;wsp:rsid wsp:val=&quot;000A18EF&quot;/&gt;&lt;wsp:rsid wsp:val=&quot;000A1F1A&quot;/&gt;&lt;wsp:rsid wsp:val=&quot;000A1F96&quot;/&gt;&lt;wsp:rsid wsp:val=&quot;000A1FB4&quot;/&gt;&lt;wsp:rsid wsp:val=&quot;000A1FB5&quot;/&gt;&lt;wsp:rsid wsp:val=&quot;000A21C5&quot;/&gt;&lt;wsp:rsid wsp:val=&quot;000A24C7&quot;/&gt;&lt;wsp:rsid wsp:val=&quot;000A2589&quot;/&gt;&lt;wsp:rsid wsp:val=&quot;000A2CE7&quot;/&gt;&lt;wsp:rsid wsp:val=&quot;000A2D1E&quot;/&gt;&lt;wsp:rsid wsp:val=&quot;000A322E&quot;/&gt;&lt;wsp:rsid wsp:val=&quot;000A354E&quot;/&gt;&lt;wsp:rsid wsp:val=&quot;000A35B2&quot;/&gt;&lt;wsp:rsid wsp:val=&quot;000A36DD&quot;/&gt;&lt;wsp:rsid wsp:val=&quot;000A3A33&quot;/&gt;&lt;wsp:rsid wsp:val=&quot;000A3A60&quot;/&gt;&lt;wsp:rsid wsp:val=&quot;000A3B42&quot;/&gt;&lt;wsp:rsid wsp:val=&quot;000A3C52&quot;/&gt;&lt;wsp:rsid wsp:val=&quot;000A3D5A&quot;/&gt;&lt;wsp:rsid wsp:val=&quot;000A3E0C&quot;/&gt;&lt;wsp:rsid wsp:val=&quot;000A3F6B&quot;/&gt;&lt;wsp:rsid wsp:val=&quot;000A401C&quot;/&gt;&lt;wsp:rsid wsp:val=&quot;000A4156&quot;/&gt;&lt;wsp:rsid wsp:val=&quot;000A418D&quot;/&gt;&lt;wsp:rsid wsp:val=&quot;000A42D4&quot;/&gt;&lt;wsp:rsid wsp:val=&quot;000A4331&quot;/&gt;&lt;wsp:rsid wsp:val=&quot;000A434C&quot;/&gt;&lt;wsp:rsid wsp:val=&quot;000A4418&quot;/&gt;&lt;wsp:rsid wsp:val=&quot;000A459E&quot;/&gt;&lt;wsp:rsid wsp:val=&quot;000A4A3F&quot;/&gt;&lt;wsp:rsid wsp:val=&quot;000A4AA0&quot;/&gt;&lt;wsp:rsid wsp:val=&quot;000A4B10&quot;/&gt;&lt;wsp:rsid wsp:val=&quot;000A4CA3&quot;/&gt;&lt;wsp:rsid wsp:val=&quot;000A4F6A&quot;/&gt;&lt;wsp:rsid wsp:val=&quot;000A515A&quot;/&gt;&lt;wsp:rsid wsp:val=&quot;000A560F&quot;/&gt;&lt;wsp:rsid wsp:val=&quot;000A57E1&quot;/&gt;&lt;wsp:rsid wsp:val=&quot;000A595D&quot;/&gt;&lt;wsp:rsid wsp:val=&quot;000A59A1&quot;/&gt;&lt;wsp:rsid wsp:val=&quot;000A5A5C&quot;/&gt;&lt;wsp:rsid wsp:val=&quot;000A5BA8&quot;/&gt;&lt;wsp:rsid wsp:val=&quot;000A5C2A&quot;/&gt;&lt;wsp:rsid wsp:val=&quot;000A5E4D&quot;/&gt;&lt;wsp:rsid wsp:val=&quot;000A5EE9&quot;/&gt;&lt;wsp:rsid wsp:val=&quot;000A5F98&quot;/&gt;&lt;wsp:rsid wsp:val=&quot;000A6135&quot;/&gt;&lt;wsp:rsid wsp:val=&quot;000A64FE&quot;/&gt;&lt;wsp:rsid wsp:val=&quot;000A6593&quot;/&gt;&lt;wsp:rsid wsp:val=&quot;000A65C1&quot;/&gt;&lt;wsp:rsid wsp:val=&quot;000A679A&quot;/&gt;&lt;wsp:rsid wsp:val=&quot;000A67E4&quot;/&gt;&lt;wsp:rsid wsp:val=&quot;000A6814&quot;/&gt;&lt;wsp:rsid wsp:val=&quot;000A68A1&quot;/&gt;&lt;wsp:rsid wsp:val=&quot;000A6ABA&quot;/&gt;&lt;wsp:rsid wsp:val=&quot;000A6B78&quot;/&gt;&lt;wsp:rsid wsp:val=&quot;000A6B8D&quot;/&gt;&lt;wsp:rsid wsp:val=&quot;000A6C15&quot;/&gt;&lt;wsp:rsid wsp:val=&quot;000A6DE0&quot;/&gt;&lt;wsp:rsid wsp:val=&quot;000A6FDB&quot;/&gt;&lt;wsp:rsid wsp:val=&quot;000A7092&quot;/&gt;&lt;wsp:rsid wsp:val=&quot;000A7109&quot;/&gt;&lt;wsp:rsid wsp:val=&quot;000A7253&quot;/&gt;&lt;wsp:rsid wsp:val=&quot;000A731B&quot;/&gt;&lt;wsp:rsid wsp:val=&quot;000A73FF&quot;/&gt;&lt;wsp:rsid wsp:val=&quot;000A751C&quot;/&gt;&lt;wsp:rsid wsp:val=&quot;000A7754&quot;/&gt;&lt;wsp:rsid wsp:val=&quot;000A7C4F&quot;/&gt;&lt;wsp:rsid wsp:val=&quot;000A7C90&quot;/&gt;&lt;wsp:rsid wsp:val=&quot;000A7ED1&quot;/&gt;&lt;wsp:rsid wsp:val=&quot;000A7FD0&quot;/&gt;&lt;wsp:rsid wsp:val=&quot;000A7FE6&quot;/&gt;&lt;wsp:rsid wsp:val=&quot;000B033E&quot;/&gt;&lt;wsp:rsid wsp:val=&quot;000B03B5&quot;/&gt;&lt;wsp:rsid wsp:val=&quot;000B0436&quot;/&gt;&lt;wsp:rsid wsp:val=&quot;000B0857&quot;/&gt;&lt;wsp:rsid wsp:val=&quot;000B0DA1&quot;/&gt;&lt;wsp:rsid wsp:val=&quot;000B0E9E&quot;/&gt;&lt;wsp:rsid wsp:val=&quot;000B0F1C&quot;/&gt;&lt;wsp:rsid wsp:val=&quot;000B1449&quot;/&gt;&lt;wsp:rsid wsp:val=&quot;000B1457&quot;/&gt;&lt;wsp:rsid wsp:val=&quot;000B16E6&quot;/&gt;&lt;wsp:rsid wsp:val=&quot;000B178A&quot;/&gt;&lt;wsp:rsid wsp:val=&quot;000B180E&quot;/&gt;&lt;wsp:rsid wsp:val=&quot;000B1947&quot;/&gt;&lt;wsp:rsid wsp:val=&quot;000B19B8&quot;/&gt;&lt;wsp:rsid wsp:val=&quot;000B19E5&quot;/&gt;&lt;wsp:rsid wsp:val=&quot;000B1B25&quot;/&gt;&lt;wsp:rsid wsp:val=&quot;000B1B64&quot;/&gt;&lt;wsp:rsid wsp:val=&quot;000B1BED&quot;/&gt;&lt;wsp:rsid wsp:val=&quot;000B1E14&quot;/&gt;&lt;wsp:rsid wsp:val=&quot;000B223B&quot;/&gt;&lt;wsp:rsid wsp:val=&quot;000B22ED&quot;/&gt;&lt;wsp:rsid wsp:val=&quot;000B249C&quot;/&gt;&lt;wsp:rsid wsp:val=&quot;000B252A&quot;/&gt;&lt;wsp:rsid wsp:val=&quot;000B280A&quot;/&gt;&lt;wsp:rsid wsp:val=&quot;000B29DB&quot;/&gt;&lt;wsp:rsid wsp:val=&quot;000B2B1C&quot;/&gt;&lt;wsp:rsid wsp:val=&quot;000B2B27&quot;/&gt;&lt;wsp:rsid wsp:val=&quot;000B2D3C&quot;/&gt;&lt;wsp:rsid wsp:val=&quot;000B2EB8&quot;/&gt;&lt;wsp:rsid wsp:val=&quot;000B2EC5&quot;/&gt;&lt;wsp:rsid wsp:val=&quot;000B2EF3&quot;/&gt;&lt;wsp:rsid wsp:val=&quot;000B2FF6&quot;/&gt;&lt;wsp:rsid wsp:val=&quot;000B30D3&quot;/&gt;&lt;wsp:rsid wsp:val=&quot;000B315B&quot;/&gt;&lt;wsp:rsid wsp:val=&quot;000B32E9&quot;/&gt;&lt;wsp:rsid wsp:val=&quot;000B3427&quot;/&gt;&lt;wsp:rsid wsp:val=&quot;000B3464&quot;/&gt;&lt;wsp:rsid wsp:val=&quot;000B35AC&quot;/&gt;&lt;wsp:rsid wsp:val=&quot;000B3627&quot;/&gt;&lt;wsp:rsid wsp:val=&quot;000B36ED&quot;/&gt;&lt;wsp:rsid wsp:val=&quot;000B36F8&quot;/&gt;&lt;wsp:rsid wsp:val=&quot;000B3828&quot;/&gt;&lt;wsp:rsid wsp:val=&quot;000B3A73&quot;/&gt;&lt;wsp:rsid wsp:val=&quot;000B3CDD&quot;/&gt;&lt;wsp:rsid wsp:val=&quot;000B3E2F&quot;/&gt;&lt;wsp:rsid wsp:val=&quot;000B3FC2&quot;/&gt;&lt;wsp:rsid wsp:val=&quot;000B3FEB&quot;/&gt;&lt;wsp:rsid wsp:val=&quot;000B4357&quot;/&gt;&lt;wsp:rsid wsp:val=&quot;000B43C0&quot;/&gt;&lt;wsp:rsid wsp:val=&quot;000B4408&quot;/&gt;&lt;wsp:rsid wsp:val=&quot;000B44E9&quot;/&gt;&lt;wsp:rsid wsp:val=&quot;000B4B0E&quot;/&gt;&lt;wsp:rsid wsp:val=&quot;000B4B1F&quot;/&gt;&lt;wsp:rsid wsp:val=&quot;000B4B62&quot;/&gt;&lt;wsp:rsid wsp:val=&quot;000B4B9E&quot;/&gt;&lt;wsp:rsid wsp:val=&quot;000B4C4B&quot;/&gt;&lt;wsp:rsid wsp:val=&quot;000B4C5F&quot;/&gt;&lt;wsp:rsid wsp:val=&quot;000B4DFC&quot;/&gt;&lt;wsp:rsid wsp:val=&quot;000B4E76&quot;/&gt;&lt;wsp:rsid wsp:val=&quot;000B51A9&quot;/&gt;&lt;wsp:rsid wsp:val=&quot;000B51E5&quot;/&gt;&lt;wsp:rsid wsp:val=&quot;000B5361&quot;/&gt;&lt;wsp:rsid wsp:val=&quot;000B53FA&quot;/&gt;&lt;wsp:rsid wsp:val=&quot;000B5507&quot;/&gt;&lt;wsp:rsid wsp:val=&quot;000B5697&quot;/&gt;&lt;wsp:rsid wsp:val=&quot;000B5837&quot;/&gt;&lt;wsp:rsid wsp:val=&quot;000B5B49&quot;/&gt;&lt;wsp:rsid wsp:val=&quot;000B5C48&quot;/&gt;&lt;wsp:rsid wsp:val=&quot;000B5C68&quot;/&gt;&lt;wsp:rsid wsp:val=&quot;000B5DA1&quot;/&gt;&lt;wsp:rsid wsp:val=&quot;000B5E56&quot;/&gt;&lt;wsp:rsid wsp:val=&quot;000B5FC6&quot;/&gt;&lt;wsp:rsid wsp:val=&quot;000B602D&quot;/&gt;&lt;wsp:rsid wsp:val=&quot;000B614B&quot;/&gt;&lt;wsp:rsid wsp:val=&quot;000B6182&quot;/&gt;&lt;wsp:rsid wsp:val=&quot;000B61EE&quot;/&gt;&lt;wsp:rsid wsp:val=&quot;000B6452&quot;/&gt;&lt;wsp:rsid wsp:val=&quot;000B6508&quot;/&gt;&lt;wsp:rsid wsp:val=&quot;000B6554&quot;/&gt;&lt;wsp:rsid wsp:val=&quot;000B66F1&quot;/&gt;&lt;wsp:rsid wsp:val=&quot;000B673D&quot;/&gt;&lt;wsp:rsid wsp:val=&quot;000B6820&quot;/&gt;&lt;wsp:rsid wsp:val=&quot;000B69B2&quot;/&gt;&lt;wsp:rsid wsp:val=&quot;000B6A17&quot;/&gt;&lt;wsp:rsid wsp:val=&quot;000B6E17&quot;/&gt;&lt;wsp:rsid wsp:val=&quot;000B6E8A&quot;/&gt;&lt;wsp:rsid wsp:val=&quot;000B6F73&quot;/&gt;&lt;wsp:rsid wsp:val=&quot;000B70AE&quot;/&gt;&lt;wsp:rsid wsp:val=&quot;000B7196&quot;/&gt;&lt;wsp:rsid wsp:val=&quot;000B730A&quot;/&gt;&lt;wsp:rsid wsp:val=&quot;000B7664&quot;/&gt;&lt;wsp:rsid wsp:val=&quot;000B7A76&quot;/&gt;&lt;wsp:rsid wsp:val=&quot;000B7DAC&quot;/&gt;&lt;wsp:rsid wsp:val=&quot;000B7EBB&quot;/&gt;&lt;wsp:rsid wsp:val=&quot;000B7EEE&quot;/&gt;&lt;wsp:rsid wsp:val=&quot;000B7F91&quot;/&gt;&lt;wsp:rsid wsp:val=&quot;000C01FC&quot;/&gt;&lt;wsp:rsid wsp:val=&quot;000C0407&quot;/&gt;&lt;wsp:rsid wsp:val=&quot;000C04C8&quot;/&gt;&lt;wsp:rsid wsp:val=&quot;000C04CE&quot;/&gt;&lt;wsp:rsid wsp:val=&quot;000C050B&quot;/&gt;&lt;wsp:rsid wsp:val=&quot;000C05E0&quot;/&gt;&lt;wsp:rsid wsp:val=&quot;000C0696&quot;/&gt;&lt;wsp:rsid wsp:val=&quot;000C0806&quot;/&gt;&lt;wsp:rsid wsp:val=&quot;000C09F5&quot;/&gt;&lt;wsp:rsid wsp:val=&quot;000C0A62&quot;/&gt;&lt;wsp:rsid wsp:val=&quot;000C0C75&quot;/&gt;&lt;wsp:rsid wsp:val=&quot;000C0D06&quot;/&gt;&lt;wsp:rsid wsp:val=&quot;000C0E88&quot;/&gt;&lt;wsp:rsid wsp:val=&quot;000C0EF8&quot;/&gt;&lt;wsp:rsid wsp:val=&quot;000C1177&quot;/&gt;&lt;wsp:rsid wsp:val=&quot;000C11B1&quot;/&gt;&lt;wsp:rsid wsp:val=&quot;000C123B&quot;/&gt;&lt;wsp:rsid wsp:val=&quot;000C1334&quot;/&gt;&lt;wsp:rsid wsp:val=&quot;000C17DB&quot;/&gt;&lt;wsp:rsid wsp:val=&quot;000C197F&quot;/&gt;&lt;wsp:rsid wsp:val=&quot;000C1B12&quot;/&gt;&lt;wsp:rsid wsp:val=&quot;000C1D9E&quot;/&gt;&lt;wsp:rsid wsp:val=&quot;000C1E1C&quot;/&gt;&lt;wsp:rsid wsp:val=&quot;000C1E86&quot;/&gt;&lt;wsp:rsid wsp:val=&quot;000C2024&quot;/&gt;&lt;wsp:rsid wsp:val=&quot;000C204F&quot;/&gt;&lt;wsp:rsid wsp:val=&quot;000C2223&quot;/&gt;&lt;wsp:rsid wsp:val=&quot;000C229C&quot;/&gt;&lt;wsp:rsid wsp:val=&quot;000C295A&quot;/&gt;&lt;wsp:rsid wsp:val=&quot;000C2A35&quot;/&gt;&lt;wsp:rsid wsp:val=&quot;000C2AA8&quot;/&gt;&lt;wsp:rsid wsp:val=&quot;000C301D&quot;/&gt;&lt;wsp:rsid wsp:val=&quot;000C33E5&quot;/&gt;&lt;wsp:rsid wsp:val=&quot;000C34CD&quot;/&gt;&lt;wsp:rsid wsp:val=&quot;000C3759&quot;/&gt;&lt;wsp:rsid wsp:val=&quot;000C37F9&quot;/&gt;&lt;wsp:rsid wsp:val=&quot;000C391F&quot;/&gt;&lt;wsp:rsid wsp:val=&quot;000C3921&quot;/&gt;&lt;wsp:rsid wsp:val=&quot;000C3A53&quot;/&gt;&lt;wsp:rsid wsp:val=&quot;000C3AF6&quot;/&gt;&lt;wsp:rsid wsp:val=&quot;000C3CF6&quot;/&gt;&lt;wsp:rsid wsp:val=&quot;000C3D33&quot;/&gt;&lt;wsp:rsid wsp:val=&quot;000C3EED&quot;/&gt;&lt;wsp:rsid wsp:val=&quot;000C3FCB&quot;/&gt;&lt;wsp:rsid wsp:val=&quot;000C3FED&quot;/&gt;&lt;wsp:rsid wsp:val=&quot;000C41B7&quot;/&gt;&lt;wsp:rsid wsp:val=&quot;000C432A&quot;/&gt;&lt;wsp:rsid wsp:val=&quot;000C4577&quot;/&gt;&lt;wsp:rsid wsp:val=&quot;000C45DE&quot;/&gt;&lt;wsp:rsid wsp:val=&quot;000C46AD&quot;/&gt;&lt;wsp:rsid wsp:val=&quot;000C46CB&quot;/&gt;&lt;wsp:rsid wsp:val=&quot;000C4736&quot;/&gt;&lt;wsp:rsid wsp:val=&quot;000C476D&quot;/&gt;&lt;wsp:rsid wsp:val=&quot;000C481E&quot;/&gt;&lt;wsp:rsid wsp:val=&quot;000C4868&quot;/&gt;&lt;wsp:rsid wsp:val=&quot;000C48CD&quot;/&gt;&lt;wsp:rsid wsp:val=&quot;000C49AD&quot;/&gt;&lt;wsp:rsid wsp:val=&quot;000C4BB5&quot;/&gt;&lt;wsp:rsid wsp:val=&quot;000C4D68&quot;/&gt;&lt;wsp:rsid wsp:val=&quot;000C4ED1&quot;/&gt;&lt;wsp:rsid wsp:val=&quot;000C5156&quot;/&gt;&lt;wsp:rsid wsp:val=&quot;000C53E1&quot;/&gt;&lt;wsp:rsid wsp:val=&quot;000C5429&quot;/&gt;&lt;wsp:rsid wsp:val=&quot;000C567D&quot;/&gt;&lt;wsp:rsid wsp:val=&quot;000C568C&quot;/&gt;&lt;wsp:rsid wsp:val=&quot;000C575F&quot;/&gt;&lt;wsp:rsid wsp:val=&quot;000C57F9&quot;/&gt;&lt;wsp:rsid wsp:val=&quot;000C5875&quot;/&gt;&lt;wsp:rsid wsp:val=&quot;000C5A0B&quot;/&gt;&lt;wsp:rsid wsp:val=&quot;000C5CB8&quot;/&gt;&lt;wsp:rsid wsp:val=&quot;000C5E17&quot;/&gt;&lt;wsp:rsid wsp:val=&quot;000C666E&quot;/&gt;&lt;wsp:rsid wsp:val=&quot;000C669E&quot;/&gt;&lt;wsp:rsid wsp:val=&quot;000C6766&quot;/&gt;&lt;wsp:rsid wsp:val=&quot;000C68B6&quot;/&gt;&lt;wsp:rsid wsp:val=&quot;000C6959&quot;/&gt;&lt;wsp:rsid wsp:val=&quot;000C6AD7&quot;/&gt;&lt;wsp:rsid wsp:val=&quot;000C6D8E&quot;/&gt;&lt;wsp:rsid wsp:val=&quot;000C7225&quot;/&gt;&lt;wsp:rsid wsp:val=&quot;000C73A2&quot;/&gt;&lt;wsp:rsid wsp:val=&quot;000C745E&quot;/&gt;&lt;wsp:rsid wsp:val=&quot;000C762B&quot;/&gt;&lt;wsp:rsid wsp:val=&quot;000C76E1&quot;/&gt;&lt;wsp:rsid wsp:val=&quot;000C76F3&quot;/&gt;&lt;wsp:rsid wsp:val=&quot;000C7B5E&quot;/&gt;&lt;wsp:rsid wsp:val=&quot;000C7EA4&quot;/&gt;&lt;wsp:rsid wsp:val=&quot;000C7EB0&quot;/&gt;&lt;wsp:rsid wsp:val=&quot;000C7EC8&quot;/&gt;&lt;wsp:rsid wsp:val=&quot;000C7F91&quot;/&gt;&lt;wsp:rsid wsp:val=&quot;000D003E&quot;/&gt;&lt;wsp:rsid wsp:val=&quot;000D00E3&quot;/&gt;&lt;wsp:rsid wsp:val=&quot;000D0162&quot;/&gt;&lt;wsp:rsid wsp:val=&quot;000D0502&quot;/&gt;&lt;wsp:rsid wsp:val=&quot;000D0765&quot;/&gt;&lt;wsp:rsid wsp:val=&quot;000D0C2D&quot;/&gt;&lt;wsp:rsid wsp:val=&quot;000D0C6D&quot;/&gt;&lt;wsp:rsid wsp:val=&quot;000D0EAD&quot;/&gt;&lt;wsp:rsid wsp:val=&quot;000D0EC9&quot;/&gt;&lt;wsp:rsid wsp:val=&quot;000D1056&quot;/&gt;&lt;wsp:rsid wsp:val=&quot;000D1107&quot;/&gt;&lt;wsp:rsid wsp:val=&quot;000D11BC&quot;/&gt;&lt;wsp:rsid wsp:val=&quot;000D1397&quot;/&gt;&lt;wsp:rsid wsp:val=&quot;000D16E8&quot;/&gt;&lt;wsp:rsid wsp:val=&quot;000D1713&quot;/&gt;&lt;wsp:rsid wsp:val=&quot;000D1900&quot;/&gt;&lt;wsp:rsid wsp:val=&quot;000D1955&quot;/&gt;&lt;wsp:rsid wsp:val=&quot;000D19A7&quot;/&gt;&lt;wsp:rsid wsp:val=&quot;000D19D4&quot;/&gt;&lt;wsp:rsid wsp:val=&quot;000D1A41&quot;/&gt;&lt;wsp:rsid wsp:val=&quot;000D1A94&quot;/&gt;&lt;wsp:rsid wsp:val=&quot;000D1C78&quot;/&gt;&lt;wsp:rsid wsp:val=&quot;000D1CCF&quot;/&gt;&lt;wsp:rsid wsp:val=&quot;000D1DD3&quot;/&gt;&lt;wsp:rsid wsp:val=&quot;000D1ED5&quot;/&gt;&lt;wsp:rsid wsp:val=&quot;000D1FE3&quot;/&gt;&lt;wsp:rsid wsp:val=&quot;000D211A&quot;/&gt;&lt;wsp:rsid wsp:val=&quot;000D2177&quot;/&gt;&lt;wsp:rsid wsp:val=&quot;000D218A&quot;/&gt;&lt;wsp:rsid wsp:val=&quot;000D229E&quot;/&gt;&lt;wsp:rsid wsp:val=&quot;000D24A3&quot;/&gt;&lt;wsp:rsid wsp:val=&quot;000D2546&quot;/&gt;&lt;wsp:rsid wsp:val=&quot;000D27EA&quot;/&gt;&lt;wsp:rsid wsp:val=&quot;000D2833&quot;/&gt;&lt;wsp:rsid wsp:val=&quot;000D2838&quot;/&gt;&lt;wsp:rsid wsp:val=&quot;000D2886&quot;/&gt;&lt;wsp:rsid wsp:val=&quot;000D2EF0&quot;/&gt;&lt;wsp:rsid wsp:val=&quot;000D2F21&quot;/&gt;&lt;wsp:rsid wsp:val=&quot;000D3284&quot;/&gt;&lt;wsp:rsid wsp:val=&quot;000D333E&quot;/&gt;&lt;wsp:rsid wsp:val=&quot;000D363A&quot;/&gt;&lt;wsp:rsid wsp:val=&quot;000D38F1&quot;/&gt;&lt;wsp:rsid wsp:val=&quot;000D395C&quot;/&gt;&lt;wsp:rsid wsp:val=&quot;000D3B33&quot;/&gt;&lt;wsp:rsid wsp:val=&quot;000D3B86&quot;/&gt;&lt;wsp:rsid wsp:val=&quot;000D3E83&quot;/&gt;&lt;wsp:rsid wsp:val=&quot;000D3F52&quot;/&gt;&lt;wsp:rsid wsp:val=&quot;000D3FD2&quot;/&gt;&lt;wsp:rsid wsp:val=&quot;000D4058&quot;/&gt;&lt;wsp:rsid wsp:val=&quot;000D4082&quot;/&gt;&lt;wsp:rsid wsp:val=&quot;000D4527&quot;/&gt;&lt;wsp:rsid wsp:val=&quot;000D4748&quot;/&gt;&lt;wsp:rsid wsp:val=&quot;000D49BF&quot;/&gt;&lt;wsp:rsid wsp:val=&quot;000D4AD8&quot;/&gt;&lt;wsp:rsid wsp:val=&quot;000D4B09&quot;/&gt;&lt;wsp:rsid wsp:val=&quot;000D4B56&quot;/&gt;&lt;wsp:rsid wsp:val=&quot;000D4CA9&quot;/&gt;&lt;wsp:rsid wsp:val=&quot;000D4CE2&quot;/&gt;&lt;wsp:rsid wsp:val=&quot;000D4D6F&quot;/&gt;&lt;wsp:rsid wsp:val=&quot;000D4E95&quot;/&gt;&lt;wsp:rsid wsp:val=&quot;000D4E98&quot;/&gt;&lt;wsp:rsid wsp:val=&quot;000D5020&quot;/&gt;&lt;wsp:rsid wsp:val=&quot;000D504F&quot;/&gt;&lt;wsp:rsid wsp:val=&quot;000D56C3&quot;/&gt;&lt;wsp:rsid wsp:val=&quot;000D5738&quot;/&gt;&lt;wsp:rsid wsp:val=&quot;000D59EB&quot;/&gt;&lt;wsp:rsid wsp:val=&quot;000D5B79&quot;/&gt;&lt;wsp:rsid wsp:val=&quot;000D5BF1&quot;/&gt;&lt;wsp:rsid wsp:val=&quot;000D5CB9&quot;/&gt;&lt;wsp:rsid wsp:val=&quot;000D5E6D&quot;/&gt;&lt;wsp:rsid wsp:val=&quot;000D60C0&quot;/&gt;&lt;wsp:rsid wsp:val=&quot;000D62A6&quot;/&gt;&lt;wsp:rsid wsp:val=&quot;000D63A1&quot;/&gt;&lt;wsp:rsid wsp:val=&quot;000D6558&quot;/&gt;&lt;wsp:rsid wsp:val=&quot;000D655D&quot;/&gt;&lt;wsp:rsid wsp:val=&quot;000D656E&quot;/&gt;&lt;wsp:rsid wsp:val=&quot;000D6AA3&quot;/&gt;&lt;wsp:rsid wsp:val=&quot;000D717B&quot;/&gt;&lt;wsp:rsid wsp:val=&quot;000D7232&quot;/&gt;&lt;wsp:rsid wsp:val=&quot;000D72E1&quot;/&gt;&lt;wsp:rsid wsp:val=&quot;000D730D&quot;/&gt;&lt;wsp:rsid wsp:val=&quot;000D75E0&quot;/&gt;&lt;wsp:rsid wsp:val=&quot;000D76DB&quot;/&gt;&lt;wsp:rsid wsp:val=&quot;000D77F8&quot;/&gt;&lt;wsp:rsid wsp:val=&quot;000D789A&quot;/&gt;&lt;wsp:rsid wsp:val=&quot;000D797A&quot;/&gt;&lt;wsp:rsid wsp:val=&quot;000D7ACE&quot;/&gt;&lt;wsp:rsid wsp:val=&quot;000D7B9C&quot;/&gt;&lt;wsp:rsid wsp:val=&quot;000D7F40&quot;/&gt;&lt;wsp:rsid wsp:val=&quot;000E0095&quot;/&gt;&lt;wsp:rsid wsp:val=&quot;000E00FF&quot;/&gt;&lt;wsp:rsid wsp:val=&quot;000E018E&quot;/&gt;&lt;wsp:rsid wsp:val=&quot;000E01B5&quot;/&gt;&lt;wsp:rsid wsp:val=&quot;000E031A&quot;/&gt;&lt;wsp:rsid wsp:val=&quot;000E032C&quot;/&gt;&lt;wsp:rsid wsp:val=&quot;000E0407&quot;/&gt;&lt;wsp:rsid wsp:val=&quot;000E04A1&quot;/&gt;&lt;wsp:rsid wsp:val=&quot;000E0802&quot;/&gt;&lt;wsp:rsid wsp:val=&quot;000E080F&quot;/&gt;&lt;wsp:rsid wsp:val=&quot;000E0833&quot;/&gt;&lt;wsp:rsid wsp:val=&quot;000E0897&quot;/&gt;&lt;wsp:rsid wsp:val=&quot;000E08C7&quot;/&gt;&lt;wsp:rsid wsp:val=&quot;000E0949&quot;/&gt;&lt;wsp:rsid wsp:val=&quot;000E09FC&quot;/&gt;&lt;wsp:rsid wsp:val=&quot;000E0A58&quot;/&gt;&lt;wsp:rsid wsp:val=&quot;000E0BCC&quot;/&gt;&lt;wsp:rsid wsp:val=&quot;000E0BF7&quot;/&gt;&lt;wsp:rsid wsp:val=&quot;000E0DD3&quot;/&gt;&lt;wsp:rsid wsp:val=&quot;000E0F19&quot;/&gt;&lt;wsp:rsid wsp:val=&quot;000E0F7C&quot;/&gt;&lt;wsp:rsid wsp:val=&quot;000E1192&quot;/&gt;&lt;wsp:rsid wsp:val=&quot;000E1228&quot;/&gt;&lt;wsp:rsid wsp:val=&quot;000E1672&quot;/&gt;&lt;wsp:rsid wsp:val=&quot;000E1896&quot;/&gt;&lt;wsp:rsid wsp:val=&quot;000E18EA&quot;/&gt;&lt;wsp:rsid wsp:val=&quot;000E18EB&quot;/&gt;&lt;wsp:rsid wsp:val=&quot;000E1934&quot;/&gt;&lt;wsp:rsid wsp:val=&quot;000E1941&quot;/&gt;&lt;wsp:rsid wsp:val=&quot;000E1A7A&quot;/&gt;&lt;wsp:rsid wsp:val=&quot;000E1B8B&quot;/&gt;&lt;wsp:rsid wsp:val=&quot;000E1FC4&quot;/&gt;&lt;wsp:rsid wsp:val=&quot;000E1FE7&quot;/&gt;&lt;wsp:rsid wsp:val=&quot;000E1FF0&quot;/&gt;&lt;wsp:rsid wsp:val=&quot;000E2014&quot;/&gt;&lt;wsp:rsid wsp:val=&quot;000E2052&quot;/&gt;&lt;wsp:rsid wsp:val=&quot;000E23EE&quot;/&gt;&lt;wsp:rsid wsp:val=&quot;000E2407&quot;/&gt;&lt;wsp:rsid wsp:val=&quot;000E2433&quot;/&gt;&lt;wsp:rsid wsp:val=&quot;000E24C0&quot;/&gt;&lt;wsp:rsid wsp:val=&quot;000E2533&quot;/&gt;&lt;wsp:rsid wsp:val=&quot;000E2608&quot;/&gt;&lt;wsp:rsid wsp:val=&quot;000E2743&quot;/&gt;&lt;wsp:rsid wsp:val=&quot;000E28B6&quot;/&gt;&lt;wsp:rsid wsp:val=&quot;000E2D4F&quot;/&gt;&lt;wsp:rsid wsp:val=&quot;000E2D52&quot;/&gt;&lt;wsp:rsid wsp:val=&quot;000E2D54&quot;/&gt;&lt;wsp:rsid wsp:val=&quot;000E2F64&quot;/&gt;&lt;wsp:rsid wsp:val=&quot;000E309C&quot;/&gt;&lt;wsp:rsid wsp:val=&quot;000E34C2&quot;/&gt;&lt;wsp:rsid wsp:val=&quot;000E34C4&quot;/&gt;&lt;wsp:rsid wsp:val=&quot;000E3677&quot;/&gt;&lt;wsp:rsid wsp:val=&quot;000E36E3&quot;/&gt;&lt;wsp:rsid wsp:val=&quot;000E3A59&quot;/&gt;&lt;wsp:rsid wsp:val=&quot;000E3ACB&quot;/&gt;&lt;wsp:rsid wsp:val=&quot;000E3B8E&quot;/&gt;&lt;wsp:rsid wsp:val=&quot;000E3C63&quot;/&gt;&lt;wsp:rsid wsp:val=&quot;000E3D89&quot;/&gt;&lt;wsp:rsid wsp:val=&quot;000E3DE0&quot;/&gt;&lt;wsp:rsid wsp:val=&quot;000E3FDB&quot;/&gt;&lt;wsp:rsid wsp:val=&quot;000E3FE0&quot;/&gt;&lt;wsp:rsid wsp:val=&quot;000E4197&quot;/&gt;&lt;wsp:rsid wsp:val=&quot;000E4240&quot;/&gt;&lt;wsp:rsid wsp:val=&quot;000E4267&quot;/&gt;&lt;wsp:rsid wsp:val=&quot;000E4594&quot;/&gt;&lt;wsp:rsid wsp:val=&quot;000E46A9&quot;/&gt;&lt;wsp:rsid wsp:val=&quot;000E48B6&quot;/&gt;&lt;wsp:rsid wsp:val=&quot;000E4A4A&quot;/&gt;&lt;wsp:rsid wsp:val=&quot;000E4A85&quot;/&gt;&lt;wsp:rsid wsp:val=&quot;000E4CA2&quot;/&gt;&lt;wsp:rsid wsp:val=&quot;000E4DAA&quot;/&gt;&lt;wsp:rsid wsp:val=&quot;000E4DDD&quot;/&gt;&lt;wsp:rsid wsp:val=&quot;000E51ED&quot;/&gt;&lt;wsp:rsid wsp:val=&quot;000E523D&quot;/&gt;&lt;wsp:rsid wsp:val=&quot;000E534B&quot;/&gt;&lt;wsp:rsid wsp:val=&quot;000E546A&quot;/&gt;&lt;wsp:rsid wsp:val=&quot;000E5682&quot;/&gt;&lt;wsp:rsid wsp:val=&quot;000E5881&quot;/&gt;&lt;wsp:rsid wsp:val=&quot;000E5915&quot;/&gt;&lt;wsp:rsid wsp:val=&quot;000E5AF1&quot;/&gt;&lt;wsp:rsid wsp:val=&quot;000E5CAB&quot;/&gt;&lt;wsp:rsid wsp:val=&quot;000E5DB6&quot;/&gt;&lt;wsp:rsid wsp:val=&quot;000E6765&quot;/&gt;&lt;wsp:rsid wsp:val=&quot;000E67F5&quot;/&gt;&lt;wsp:rsid wsp:val=&quot;000E6A10&quot;/&gt;&lt;wsp:rsid wsp:val=&quot;000E6FDF&quot;/&gt;&lt;wsp:rsid wsp:val=&quot;000E70EE&quot;/&gt;&lt;wsp:rsid wsp:val=&quot;000E7255&quot;/&gt;&lt;wsp:rsid wsp:val=&quot;000E73BD&quot;/&gt;&lt;wsp:rsid wsp:val=&quot;000E73F3&quot;/&gt;&lt;wsp:rsid wsp:val=&quot;000E750F&quot;/&gt;&lt;wsp:rsid wsp:val=&quot;000E7A0F&quot;/&gt;&lt;wsp:rsid wsp:val=&quot;000E7D5C&quot;/&gt;&lt;wsp:rsid wsp:val=&quot;000E7E1F&quot;/&gt;&lt;wsp:rsid wsp:val=&quot;000F0026&quot;/&gt;&lt;wsp:rsid wsp:val=&quot;000F0388&quot;/&gt;&lt;wsp:rsid wsp:val=&quot;000F0389&quot;/&gt;&lt;wsp:rsid wsp:val=&quot;000F04D5&quot;/&gt;&lt;wsp:rsid wsp:val=&quot;000F057D&quot;/&gt;&lt;wsp:rsid wsp:val=&quot;000F07B1&quot;/&gt;&lt;wsp:rsid wsp:val=&quot;000F0952&quot;/&gt;&lt;wsp:rsid wsp:val=&quot;000F0CF8&quot;/&gt;&lt;wsp:rsid wsp:val=&quot;000F0D0B&quot;/&gt;&lt;wsp:rsid wsp:val=&quot;000F0E01&quot;/&gt;&lt;wsp:rsid wsp:val=&quot;000F0E9B&quot;/&gt;&lt;wsp:rsid wsp:val=&quot;000F1206&quot;/&gt;&lt;wsp:rsid wsp:val=&quot;000F141F&quot;/&gt;&lt;wsp:rsid wsp:val=&quot;000F1531&quot;/&gt;&lt;wsp:rsid wsp:val=&quot;000F15F8&quot;/&gt;&lt;wsp:rsid wsp:val=&quot;000F1A8F&quot;/&gt;&lt;wsp:rsid wsp:val=&quot;000F1E21&quot;/&gt;&lt;wsp:rsid wsp:val=&quot;000F1FFA&quot;/&gt;&lt;wsp:rsid wsp:val=&quot;000F231F&quot;/&gt;&lt;wsp:rsid wsp:val=&quot;000F2491&quot;/&gt;&lt;wsp:rsid wsp:val=&quot;000F249A&quot;/&gt;&lt;wsp:rsid wsp:val=&quot;000F25F7&quot;/&gt;&lt;wsp:rsid wsp:val=&quot;000F264C&quot;/&gt;&lt;wsp:rsid wsp:val=&quot;000F26F5&quot;/&gt;&lt;wsp:rsid wsp:val=&quot;000F2888&quot;/&gt;&lt;wsp:rsid wsp:val=&quot;000F2969&quot;/&gt;&lt;wsp:rsid wsp:val=&quot;000F2D54&quot;/&gt;&lt;wsp:rsid wsp:val=&quot;000F2ED1&quot;/&gt;&lt;wsp:rsid wsp:val=&quot;000F301A&quot;/&gt;&lt;wsp:rsid wsp:val=&quot;000F33FC&quot;/&gt;&lt;wsp:rsid wsp:val=&quot;000F34C7&quot;/&gt;&lt;wsp:rsid wsp:val=&quot;000F37E9&quot;/&gt;&lt;wsp:rsid wsp:val=&quot;000F380D&quot;/&gt;&lt;wsp:rsid wsp:val=&quot;000F3989&quot;/&gt;&lt;wsp:rsid wsp:val=&quot;000F3C92&quot;/&gt;&lt;wsp:rsid wsp:val=&quot;000F406D&quot;/&gt;&lt;wsp:rsid wsp:val=&quot;000F42EF&quot;/&gt;&lt;wsp:rsid wsp:val=&quot;000F4577&quot;/&gt;&lt;wsp:rsid wsp:val=&quot;000F4612&quot;/&gt;&lt;wsp:rsid wsp:val=&quot;000F474A&quot;/&gt;&lt;wsp:rsid wsp:val=&quot;000F47E9&quot;/&gt;&lt;wsp:rsid wsp:val=&quot;000F48F0&quot;/&gt;&lt;wsp:rsid wsp:val=&quot;000F4C04&quot;/&gt;&lt;wsp:rsid wsp:val=&quot;000F4E1E&quot;/&gt;&lt;wsp:rsid wsp:val=&quot;000F5025&quot;/&gt;&lt;wsp:rsid wsp:val=&quot;000F51D5&quot;/&gt;&lt;wsp:rsid wsp:val=&quot;000F52FD&quot;/&gt;&lt;wsp:rsid wsp:val=&quot;000F531E&quot;/&gt;&lt;wsp:rsid wsp:val=&quot;000F53EF&quot;/&gt;&lt;wsp:rsid wsp:val=&quot;000F5661&quot;/&gt;&lt;wsp:rsid wsp:val=&quot;000F583B&quot;/&gt;&lt;wsp:rsid wsp:val=&quot;000F5879&quot;/&gt;&lt;wsp:rsid wsp:val=&quot;000F5980&quot;/&gt;&lt;wsp:rsid wsp:val=&quot;000F5D62&quot;/&gt;&lt;wsp:rsid wsp:val=&quot;000F5ED0&quot;/&gt;&lt;wsp:rsid wsp:val=&quot;000F6396&quot;/&gt;&lt;wsp:rsid wsp:val=&quot;000F6686&quot;/&gt;&lt;wsp:rsid wsp:val=&quot;000F6BCC&quot;/&gt;&lt;wsp:rsid wsp:val=&quot;000F6D75&quot;/&gt;&lt;wsp:rsid wsp:val=&quot;000F7143&quot;/&gt;&lt;wsp:rsid wsp:val=&quot;000F7256&quot;/&gt;&lt;wsp:rsid wsp:val=&quot;000F7601&quot;/&gt;&lt;wsp:rsid wsp:val=&quot;000F7656&quot;/&gt;&lt;wsp:rsid wsp:val=&quot;000F767D&quot;/&gt;&lt;wsp:rsid wsp:val=&quot;000F797D&quot;/&gt;&lt;wsp:rsid wsp:val=&quot;000F7BEF&quot;/&gt;&lt;wsp:rsid wsp:val=&quot;000F7C85&quot;/&gt;&lt;wsp:rsid wsp:val=&quot;000F7DF4&quot;/&gt;&lt;wsp:rsid wsp:val=&quot;000F7E19&quot;/&gt;&lt;wsp:rsid wsp:val=&quot;000F7E73&quot;/&gt;&lt;wsp:rsid wsp:val=&quot;000F7F57&quot;/&gt;&lt;wsp:rsid wsp:val=&quot;00100269&quot;/&gt;&lt;wsp:rsid wsp:val=&quot;001004B6&quot;/&gt;&lt;wsp:rsid wsp:val=&quot;00100579&quot;/&gt;&lt;wsp:rsid wsp:val=&quot;0010059A&quot;/&gt;&lt;wsp:rsid wsp:val=&quot;00100819&quot;/&gt;&lt;wsp:rsid wsp:val=&quot;00100862&quot;/&gt;&lt;wsp:rsid wsp:val=&quot;001009AE&quot;/&gt;&lt;wsp:rsid wsp:val=&quot;00100DA8&quot;/&gt;&lt;wsp:rsid wsp:val=&quot;00101076&quot;/&gt;&lt;wsp:rsid wsp:val=&quot;001010BF&quot;/&gt;&lt;wsp:rsid wsp:val=&quot;00101124&quot;/&gt;&lt;wsp:rsid wsp:val=&quot;001013E9&quot;/&gt;&lt;wsp:rsid wsp:val=&quot;00101455&quot;/&gt;&lt;wsp:rsid wsp:val=&quot;00101730&quot;/&gt;&lt;wsp:rsid wsp:val=&quot;00101793&quot;/&gt;&lt;wsp:rsid wsp:val=&quot;00101844&quot;/&gt;&lt;wsp:rsid wsp:val=&quot;00101AE9&quot;/&gt;&lt;wsp:rsid wsp:val=&quot;00101C73&quot;/&gt;&lt;wsp:rsid wsp:val=&quot;00101C75&quot;/&gt;&lt;wsp:rsid wsp:val=&quot;00101D4F&quot;/&gt;&lt;wsp:rsid wsp:val=&quot;00101E16&quot;/&gt;&lt;wsp:rsid wsp:val=&quot;00101EEF&quot;/&gt;&lt;wsp:rsid wsp:val=&quot;00101FF8&quot;/&gt;&lt;wsp:rsid wsp:val=&quot;00102042&quot;/&gt;&lt;wsp:rsid wsp:val=&quot;001020FD&quot;/&gt;&lt;wsp:rsid wsp:val=&quot;00102388&quot;/&gt;&lt;wsp:rsid wsp:val=&quot;00102746&quot;/&gt;&lt;wsp:rsid wsp:val=&quot;00102A1D&quot;/&gt;&lt;wsp:rsid wsp:val=&quot;00102B5C&quot;/&gt;&lt;wsp:rsid wsp:val=&quot;00102BD0&quot;/&gt;&lt;wsp:rsid wsp:val=&quot;00102CA8&quot;/&gt;&lt;wsp:rsid wsp:val=&quot;001030C2&quot;/&gt;&lt;wsp:rsid wsp:val=&quot;0010317E&quot;/&gt;&lt;wsp:rsid wsp:val=&quot;001033AC&quot;/&gt;&lt;wsp:rsid wsp:val=&quot;001034BA&quot;/&gt;&lt;wsp:rsid wsp:val=&quot;001036A7&quot;/&gt;&lt;wsp:rsid wsp:val=&quot;001037F4&quot;/&gt;&lt;wsp:rsid wsp:val=&quot;00103945&quot;/&gt;&lt;wsp:rsid wsp:val=&quot;00103946&quot;/&gt;&lt;wsp:rsid wsp:val=&quot;00103B3B&quot;/&gt;&lt;wsp:rsid wsp:val=&quot;00103BD6&quot;/&gt;&lt;wsp:rsid wsp:val=&quot;00103C6C&quot;/&gt;&lt;wsp:rsid wsp:val=&quot;00103E3A&quot;/&gt;&lt;wsp:rsid wsp:val=&quot;00103EB6&quot;/&gt;&lt;wsp:rsid wsp:val=&quot;00103F4B&quot;/&gt;&lt;wsp:rsid wsp:val=&quot;00103FDC&quot;/&gt;&lt;wsp:rsid wsp:val=&quot;001048A1&quot;/&gt;&lt;wsp:rsid wsp:val=&quot;00104BA8&quot;/&gt;&lt;wsp:rsid wsp:val=&quot;00104CC5&quot;/&gt;&lt;wsp:rsid wsp:val=&quot;00104E5D&quot;/&gt;&lt;wsp:rsid wsp:val=&quot;00104EAE&quot;/&gt;&lt;wsp:rsid wsp:val=&quot;001051C2&quot;/&gt;&lt;wsp:rsid wsp:val=&quot;00105252&quot;/&gt;&lt;wsp:rsid wsp:val=&quot;00105685&quot;/&gt;&lt;wsp:rsid wsp:val=&quot;001058EE&quot;/&gt;&lt;wsp:rsid wsp:val=&quot;00105BBE&quot;/&gt;&lt;wsp:rsid wsp:val=&quot;00105CD0&quot;/&gt;&lt;wsp:rsid wsp:val=&quot;00105F08&quot;/&gt;&lt;wsp:rsid wsp:val=&quot;001064A3&quot;/&gt;&lt;wsp:rsid wsp:val=&quot;00106516&quot;/&gt;&lt;wsp:rsid wsp:val=&quot;001066AF&quot;/&gt;&lt;wsp:rsid wsp:val=&quot;0010670D&quot;/&gt;&lt;wsp:rsid wsp:val=&quot;00106904&quot;/&gt;&lt;wsp:rsid wsp:val=&quot;0010690A&quot;/&gt;&lt;wsp:rsid wsp:val=&quot;00106ACF&quot;/&gt;&lt;wsp:rsid wsp:val=&quot;00106B84&quot;/&gt;&lt;wsp:rsid wsp:val=&quot;00106EA8&quot;/&gt;&lt;wsp:rsid wsp:val=&quot;00106FB3&quot;/&gt;&lt;wsp:rsid wsp:val=&quot;00107039&quot;/&gt;&lt;wsp:rsid wsp:val=&quot;00107151&quot;/&gt;&lt;wsp:rsid wsp:val=&quot;00107208&quot;/&gt;&lt;wsp:rsid wsp:val=&quot;00107248&quot;/&gt;&lt;wsp:rsid wsp:val=&quot;00107485&quot;/&gt;&lt;wsp:rsid wsp:val=&quot;001074F2&quot;/&gt;&lt;wsp:rsid wsp:val=&quot;001075F9&quot;/&gt;&lt;wsp:rsid wsp:val=&quot;001076DF&quot;/&gt;&lt;wsp:rsid wsp:val=&quot;0010773C&quot;/&gt;&lt;wsp:rsid wsp:val=&quot;00107882&quot;/&gt;&lt;wsp:rsid wsp:val=&quot;00107C61&quot;/&gt;&lt;wsp:rsid wsp:val=&quot;00107D5D&quot;/&gt;&lt;wsp:rsid wsp:val=&quot;00107EFC&quot;/&gt;&lt;wsp:rsid wsp:val=&quot;00107FDA&quot;/&gt;&lt;wsp:rsid wsp:val=&quot;0011012A&quot;/&gt;&lt;wsp:rsid wsp:val=&quot;001105AE&quot;/&gt;&lt;wsp:rsid wsp:val=&quot;001105E4&quot;/&gt;&lt;wsp:rsid wsp:val=&quot;00110635&quot;/&gt;&lt;wsp:rsid wsp:val=&quot;001109CE&quot;/&gt;&lt;wsp:rsid wsp:val=&quot;00110AA2&quot;/&gt;&lt;wsp:rsid wsp:val=&quot;00110AFA&quot;/&gt;&lt;wsp:rsid wsp:val=&quot;00110CB2&quot;/&gt;&lt;wsp:rsid wsp:val=&quot;00110CF2&quot;/&gt;&lt;wsp:rsid wsp:val=&quot;00110EAB&quot;/&gt;&lt;wsp:rsid wsp:val=&quot;00110FB8&quot;/&gt;&lt;wsp:rsid wsp:val=&quot;0011110F&quot;/&gt;&lt;wsp:rsid wsp:val=&quot;00111254&quot;/&gt;&lt;wsp:rsid wsp:val=&quot;00111430&quot;/&gt;&lt;wsp:rsid wsp:val=&quot;001115AB&quot;/&gt;&lt;wsp:rsid wsp:val=&quot;0011160F&quot;/&gt;&lt;wsp:rsid wsp:val=&quot;00111ABB&quot;/&gt;&lt;wsp:rsid wsp:val=&quot;00111B46&quot;/&gt;&lt;wsp:rsid wsp:val=&quot;00111B52&quot;/&gt;&lt;wsp:rsid wsp:val=&quot;0011210B&quot;/&gt;&lt;wsp:rsid wsp:val=&quot;00112296&quot;/&gt;&lt;wsp:rsid wsp:val=&quot;001123A6&quot;/&gt;&lt;wsp:rsid wsp:val=&quot;00112916&quot;/&gt;&lt;wsp:rsid wsp:val=&quot;00112A0C&quot;/&gt;&lt;wsp:rsid wsp:val=&quot;00112A60&quot;/&gt;&lt;wsp:rsid wsp:val=&quot;00112A95&quot;/&gt;&lt;wsp:rsid wsp:val=&quot;00112E14&quot;/&gt;&lt;wsp:rsid wsp:val=&quot;001132ED&quot;/&gt;&lt;wsp:rsid wsp:val=&quot;001135C2&quot;/&gt;&lt;wsp:rsid wsp:val=&quot;00113715&quot;/&gt;&lt;wsp:rsid wsp:val=&quot;00113E2F&quot;/&gt;&lt;wsp:rsid wsp:val=&quot;00113FFF&quot;/&gt;&lt;wsp:rsid wsp:val=&quot;00114033&quot;/&gt;&lt;wsp:rsid wsp:val=&quot;001140A0&quot;/&gt;&lt;wsp:rsid wsp:val=&quot;00114311&quot;/&gt;&lt;wsp:rsid wsp:val=&quot;00114557&quot;/&gt;&lt;wsp:rsid wsp:val=&quot;001145D3&quot;/&gt;&lt;wsp:rsid wsp:val=&quot;00114688&quot;/&gt;&lt;wsp:rsid wsp:val=&quot;001148E6&quot;/&gt;&lt;wsp:rsid wsp:val=&quot;00114935&quot;/&gt;&lt;wsp:rsid wsp:val=&quot;00114D9E&quot;/&gt;&lt;wsp:rsid wsp:val=&quot;00114DE4&quot;/&gt;&lt;wsp:rsid wsp:val=&quot;00114F69&quot;/&gt;&lt;wsp:rsid wsp:val=&quot;00115115&quot;/&gt;&lt;wsp:rsid wsp:val=&quot;0011522C&quot;/&gt;&lt;wsp:rsid wsp:val=&quot;001152A7&quot;/&gt;&lt;wsp:rsid wsp:val=&quot;0011532B&quot;/&gt;&lt;wsp:rsid wsp:val=&quot;001154CC&quot;/&gt;&lt;wsp:rsid wsp:val=&quot;001157D7&quot;/&gt;&lt;wsp:rsid wsp:val=&quot;001157E5&quot;/&gt;&lt;wsp:rsid wsp:val=&quot;001159CE&quot;/&gt;&lt;wsp:rsid wsp:val=&quot;00115B16&quot;/&gt;&lt;wsp:rsid wsp:val=&quot;00115B65&quot;/&gt;&lt;wsp:rsid wsp:val=&quot;001160AB&quot;/&gt;&lt;wsp:rsid wsp:val=&quot;00116298&quot;/&gt;&lt;wsp:rsid wsp:val=&quot;001163BB&quot;/&gt;&lt;wsp:rsid wsp:val=&quot;001163E2&quot;/&gt;&lt;wsp:rsid wsp:val=&quot;001164EB&quot;/&gt;&lt;wsp:rsid wsp:val=&quot;00116520&quot;/&gt;&lt;wsp:rsid wsp:val=&quot;00116530&quot;/&gt;&lt;wsp:rsid wsp:val=&quot;0011674F&quot;/&gt;&lt;wsp:rsid wsp:val=&quot;0011687B&quot;/&gt;&lt;wsp:rsid wsp:val=&quot;00116D9D&quot;/&gt;&lt;wsp:rsid wsp:val=&quot;00116EDC&quot;/&gt;&lt;wsp:rsid wsp:val=&quot;00116FB5&quot;/&gt;&lt;wsp:rsid wsp:val=&quot;001170C6&quot;/&gt;&lt;wsp:rsid wsp:val=&quot;00117146&quot;/&gt;&lt;wsp:rsid wsp:val=&quot;001174C3&quot;/&gt;&lt;wsp:rsid wsp:val=&quot;00117809&quot;/&gt;&lt;wsp:rsid wsp:val=&quot;00117AA3&quot;/&gt;&lt;wsp:rsid wsp:val=&quot;00120185&quot;/&gt;&lt;wsp:rsid wsp:val=&quot;001201F1&quot;/&gt;&lt;wsp:rsid wsp:val=&quot;00120212&quot;/&gt;&lt;wsp:rsid wsp:val=&quot;001204DD&quot;/&gt;&lt;wsp:rsid wsp:val=&quot;00120505&quot;/&gt;&lt;wsp:rsid wsp:val=&quot;00120582&quot;/&gt;&lt;wsp:rsid wsp:val=&quot;001208DF&quot;/&gt;&lt;wsp:rsid wsp:val=&quot;00120AE2&quot;/&gt;&lt;wsp:rsid wsp:val=&quot;00120B16&quot;/&gt;&lt;wsp:rsid wsp:val=&quot;00120B3A&quot;/&gt;&lt;wsp:rsid wsp:val=&quot;001216A8&quot;/&gt;&lt;wsp:rsid wsp:val=&quot;00121B8B&quot;/&gt;&lt;wsp:rsid wsp:val=&quot;00121BDC&quot;/&gt;&lt;wsp:rsid wsp:val=&quot;00121E58&quot;/&gt;&lt;wsp:rsid wsp:val=&quot;00121F49&quot;/&gt;&lt;wsp:rsid wsp:val=&quot;00121FC5&quot;/&gt;&lt;wsp:rsid wsp:val=&quot;00122145&quot;/&gt;&lt;wsp:rsid wsp:val=&quot;00122177&quot;/&gt;&lt;wsp:rsid wsp:val=&quot;00122461&quot;/&gt;&lt;wsp:rsid wsp:val=&quot;0012248D&quot;/&gt;&lt;wsp:rsid wsp:val=&quot;00122593&quot;/&gt;&lt;wsp:rsid wsp:val=&quot;00122845&quot;/&gt;&lt;wsp:rsid wsp:val=&quot;00122C65&quot;/&gt;&lt;wsp:rsid wsp:val=&quot;00122C7D&quot;/&gt;&lt;wsp:rsid wsp:val=&quot;00122C98&quot;/&gt;&lt;wsp:rsid wsp:val=&quot;00122EF7&quot;/&gt;&lt;wsp:rsid wsp:val=&quot;001232F6&quot;/&gt;&lt;wsp:rsid wsp:val=&quot;001233E4&quot;/&gt;&lt;wsp:rsid wsp:val=&quot;00123747&quot;/&gt;&lt;wsp:rsid wsp:val=&quot;001239ED&quot;/&gt;&lt;wsp:rsid wsp:val=&quot;00123A8B&quot;/&gt;&lt;wsp:rsid wsp:val=&quot;00123C63&quot;/&gt;&lt;wsp:rsid wsp:val=&quot;00123F83&quot;/&gt;&lt;wsp:rsid wsp:val=&quot;00124350&quot;/&gt;&lt;wsp:rsid wsp:val=&quot;00124409&quot;/&gt;&lt;wsp:rsid wsp:val=&quot;001244FB&quot;/&gt;&lt;wsp:rsid wsp:val=&quot;001245BA&quot;/&gt;&lt;wsp:rsid wsp:val=&quot;001245D2&quot;/&gt;&lt;wsp:rsid wsp:val=&quot;0012463F&quot;/&gt;&lt;wsp:rsid wsp:val=&quot;00124D21&quot;/&gt;&lt;wsp:rsid wsp:val=&quot;00124D4A&quot;/&gt;&lt;wsp:rsid wsp:val=&quot;001256BF&quot;/&gt;&lt;wsp:rsid wsp:val=&quot;0012572A&quot;/&gt;&lt;wsp:rsid wsp:val=&quot;001257A5&quot;/&gt;&lt;wsp:rsid wsp:val=&quot;001258F2&quot;/&gt;&lt;wsp:rsid wsp:val=&quot;00125919&quot;/&gt;&lt;wsp:rsid wsp:val=&quot;00125930&quot;/&gt;&lt;wsp:rsid wsp:val=&quot;00125B16&quot;/&gt;&lt;wsp:rsid wsp:val=&quot;00125C80&quot;/&gt;&lt;wsp:rsid wsp:val=&quot;00125E24&quot;/&gt;&lt;wsp:rsid wsp:val=&quot;00125E66&quot;/&gt;&lt;wsp:rsid wsp:val=&quot;00125EC3&quot;/&gt;&lt;wsp:rsid wsp:val=&quot;00125F34&quot;/&gt;&lt;wsp:rsid wsp:val=&quot;001260E6&quot;/&gt;&lt;wsp:rsid wsp:val=&quot;00126161&quot;/&gt;&lt;wsp:rsid wsp:val=&quot;001266F5&quot;/&gt;&lt;wsp:rsid wsp:val=&quot;00126804&quot;/&gt;&lt;wsp:rsid wsp:val=&quot;001268BC&quot;/&gt;&lt;wsp:rsid wsp:val=&quot;00126911&quot;/&gt;&lt;wsp:rsid wsp:val=&quot;00126982&quot;/&gt;&lt;wsp:rsid wsp:val=&quot;00126BD0&quot;/&gt;&lt;wsp:rsid wsp:val=&quot;00126CB3&quot;/&gt;&lt;wsp:rsid wsp:val=&quot;00126F39&quot;/&gt;&lt;wsp:rsid wsp:val=&quot;00126F54&quot;/&gt;&lt;wsp:rsid wsp:val=&quot;001272DD&quot;/&gt;&lt;wsp:rsid wsp:val=&quot;00127332&quot;/&gt;&lt;wsp:rsid wsp:val=&quot;00127554&quot;/&gt;&lt;wsp:rsid wsp:val=&quot;00127558&quot;/&gt;&lt;wsp:rsid wsp:val=&quot;00127590&quot;/&gt;&lt;wsp:rsid wsp:val=&quot;001277BF&quot;/&gt;&lt;wsp:rsid wsp:val=&quot;001278D8&quot;/&gt;&lt;wsp:rsid wsp:val=&quot;00127A78&quot;/&gt;&lt;wsp:rsid wsp:val=&quot;00127BA1&quot;/&gt;&lt;wsp:rsid wsp:val=&quot;00127E2C&quot;/&gt;&lt;wsp:rsid wsp:val=&quot;00127ECE&quot;/&gt;&lt;wsp:rsid wsp:val=&quot;00127F40&quot;/&gt;&lt;wsp:rsid wsp:val=&quot;0013004B&quot;/&gt;&lt;wsp:rsid wsp:val=&quot;00130199&quot;/&gt;&lt;wsp:rsid wsp:val=&quot;0013019F&quot;/&gt;&lt;wsp:rsid wsp:val=&quot;0013041B&quot;/&gt;&lt;wsp:rsid wsp:val=&quot;001304EB&quot;/&gt;&lt;wsp:rsid wsp:val=&quot;001305F2&quot;/&gt;&lt;wsp:rsid wsp:val=&quot;001305F3&quot;/&gt;&lt;wsp:rsid wsp:val=&quot;001309B4&quot;/&gt;&lt;wsp:rsid wsp:val=&quot;00130B04&quot;/&gt;&lt;wsp:rsid wsp:val=&quot;00130C0D&quot;/&gt;&lt;wsp:rsid wsp:val=&quot;00130C17&quot;/&gt;&lt;wsp:rsid wsp:val=&quot;00130C25&quot;/&gt;&lt;wsp:rsid wsp:val=&quot;00130E18&quot;/&gt;&lt;wsp:rsid wsp:val=&quot;00130E6F&quot;/&gt;&lt;wsp:rsid wsp:val=&quot;00130F48&quot;/&gt;&lt;wsp:rsid wsp:val=&quot;0013109F&quot;/&gt;&lt;wsp:rsid wsp:val=&quot;00131600&quot;/&gt;&lt;wsp:rsid wsp:val=&quot;001317E2&quot;/&gt;&lt;wsp:rsid wsp:val=&quot;0013183C&quot;/&gt;&lt;wsp:rsid wsp:val=&quot;00131A3F&quot;/&gt;&lt;wsp:rsid wsp:val=&quot;00131F96&quot;/&gt;&lt;wsp:rsid wsp:val=&quot;00132297&quot;/&gt;&lt;wsp:rsid wsp:val=&quot;00132333&quot;/&gt;&lt;wsp:rsid wsp:val=&quot;001324E9&quot;/&gt;&lt;wsp:rsid wsp:val=&quot;001325EE&quot;/&gt;&lt;wsp:rsid wsp:val=&quot;00132746&quot;/&gt;&lt;wsp:rsid wsp:val=&quot;00132821&quot;/&gt;&lt;wsp:rsid wsp:val=&quot;00132881&quot;/&gt;&lt;wsp:rsid wsp:val=&quot;001328B6&quot;/&gt;&lt;wsp:rsid wsp:val=&quot;00132991&quot;/&gt;&lt;wsp:rsid wsp:val=&quot;001329A4&quot;/&gt;&lt;wsp:rsid wsp:val=&quot;00132A5E&quot;/&gt;&lt;wsp:rsid wsp:val=&quot;00132E25&quot;/&gt;&lt;wsp:rsid wsp:val=&quot;00132E3E&quot;/&gt;&lt;wsp:rsid wsp:val=&quot;0013303B&quot;/&gt;&lt;wsp:rsid wsp:val=&quot;0013312A&quot;/&gt;&lt;wsp:rsid wsp:val=&quot;00133165&quot;/&gt;&lt;wsp:rsid wsp:val=&quot;001333FC&quot;/&gt;&lt;wsp:rsid wsp:val=&quot;00133BAF&quot;/&gt;&lt;wsp:rsid wsp:val=&quot;001341A4&quot;/&gt;&lt;wsp:rsid wsp:val=&quot;00134522&quot;/&gt;&lt;wsp:rsid wsp:val=&quot;00134523&quot;/&gt;&lt;wsp:rsid wsp:val=&quot;00134564&quot;/&gt;&lt;wsp:rsid wsp:val=&quot;00134574&quot;/&gt;&lt;wsp:rsid wsp:val=&quot;001345A4&quot;/&gt;&lt;wsp:rsid wsp:val=&quot;001347EC&quot;/&gt;&lt;wsp:rsid wsp:val=&quot;0013480A&quot;/&gt;&lt;wsp:rsid wsp:val=&quot;00134841&quot;/&gt;&lt;wsp:rsid wsp:val=&quot;00134B17&quot;/&gt;&lt;wsp:rsid wsp:val=&quot;00134F81&quot;/&gt;&lt;wsp:rsid wsp:val=&quot;0013511E&quot;/&gt;&lt;wsp:rsid wsp:val=&quot;00135264&quot;/&gt;&lt;wsp:rsid wsp:val=&quot;001353E4&quot;/&gt;&lt;wsp:rsid wsp:val=&quot;00135637&quot;/&gt;&lt;wsp:rsid wsp:val=&quot;00135728&quot;/&gt;&lt;wsp:rsid wsp:val=&quot;0013594A&quot;/&gt;&lt;wsp:rsid wsp:val=&quot;0013598C&quot;/&gt;&lt;wsp:rsid wsp:val=&quot;00135A15&quot;/&gt;&lt;wsp:rsid wsp:val=&quot;00135B82&quot;/&gt;&lt;wsp:rsid wsp:val=&quot;00135D61&quot;/&gt;&lt;wsp:rsid wsp:val=&quot;00135F67&quot;/&gt;&lt;wsp:rsid wsp:val=&quot;00135F7A&quot;/&gt;&lt;wsp:rsid wsp:val=&quot;00135FF1&quot;/&gt;&lt;wsp:rsid wsp:val=&quot;00136061&quot;/&gt;&lt;wsp:rsid wsp:val=&quot;00136237&quot;/&gt;&lt;wsp:rsid wsp:val=&quot;001362CC&quot;/&gt;&lt;wsp:rsid wsp:val=&quot;001362DA&quot;/&gt;&lt;wsp:rsid wsp:val=&quot;001363F9&quot;/&gt;&lt;wsp:rsid wsp:val=&quot;0013651F&quot;/&gt;&lt;wsp:rsid wsp:val=&quot;001366E2&quot;/&gt;&lt;wsp:rsid wsp:val=&quot;00136CD7&quot;/&gt;&lt;wsp:rsid wsp:val=&quot;00136D45&quot;/&gt;&lt;wsp:rsid wsp:val=&quot;00136DFA&quot;/&gt;&lt;wsp:rsid wsp:val=&quot;00136E6A&quot;/&gt;&lt;wsp:rsid wsp:val=&quot;00137025&quot;/&gt;&lt;wsp:rsid wsp:val=&quot;00137124&quot;/&gt;&lt;wsp:rsid wsp:val=&quot;00137265&quot;/&gt;&lt;wsp:rsid wsp:val=&quot;00137279&quot;/&gt;&lt;wsp:rsid wsp:val=&quot;001372C4&quot;/&gt;&lt;wsp:rsid wsp:val=&quot;001373AB&quot;/&gt;&lt;wsp:rsid wsp:val=&quot;0013761E&quot;/&gt;&lt;wsp:rsid wsp:val=&quot;00137661&quot;/&gt;&lt;wsp:rsid wsp:val=&quot;00137B4D&quot;/&gt;&lt;wsp:rsid wsp:val=&quot;00137F84&quot;/&gt;&lt;wsp:rsid wsp:val=&quot;00137F9A&quot;/&gt;&lt;wsp:rsid wsp:val=&quot;001406E8&quot;/&gt;&lt;wsp:rsid wsp:val=&quot;001407D4&quot;/&gt;&lt;wsp:rsid wsp:val=&quot;00140A69&quot;/&gt;&lt;wsp:rsid wsp:val=&quot;00140D8A&quot;/&gt;&lt;wsp:rsid wsp:val=&quot;0014118E&quot;/&gt;&lt;wsp:rsid wsp:val=&quot;001411B7&quot;/&gt;&lt;wsp:rsid wsp:val=&quot;001412A5&quot;/&gt;&lt;wsp:rsid wsp:val=&quot;00141559&quot;/&gt;&lt;wsp:rsid wsp:val=&quot;0014165D&quot;/&gt;&lt;wsp:rsid wsp:val=&quot;00141786&quot;/&gt;&lt;wsp:rsid wsp:val=&quot;001418E9&quot;/&gt;&lt;wsp:rsid wsp:val=&quot;00141A79&quot;/&gt;&lt;wsp:rsid wsp:val=&quot;00141BCD&quot;/&gt;&lt;wsp:rsid wsp:val=&quot;00141DDD&quot;/&gt;&lt;wsp:rsid wsp:val=&quot;00142075&quot;/&gt;&lt;wsp:rsid wsp:val=&quot;001420CF&quot;/&gt;&lt;wsp:rsid wsp:val=&quot;001421AE&quot;/&gt;&lt;wsp:rsid wsp:val=&quot;0014271E&quot;/&gt;&lt;wsp:rsid wsp:val=&quot;001427D6&quot;/&gt;&lt;wsp:rsid wsp:val=&quot;0014295F&quot;/&gt;&lt;wsp:rsid wsp:val=&quot;00142AE8&quot;/&gt;&lt;wsp:rsid wsp:val=&quot;00142B06&quot;/&gt;&lt;wsp:rsid wsp:val=&quot;00142C42&quot;/&gt;&lt;wsp:rsid wsp:val=&quot;00142D3B&quot;/&gt;&lt;wsp:rsid wsp:val=&quot;00142D56&quot;/&gt;&lt;wsp:rsid wsp:val=&quot;00142E79&quot;/&gt;&lt;wsp:rsid wsp:val=&quot;00142EB2&quot;/&gt;&lt;wsp:rsid wsp:val=&quot;00142F59&quot;/&gt;&lt;wsp:rsid wsp:val=&quot;00143042&quot;/&gt;&lt;wsp:rsid wsp:val=&quot;00143313&quot;/&gt;&lt;wsp:rsid wsp:val=&quot;0014337C&quot;/&gt;&lt;wsp:rsid wsp:val=&quot;00143696&quot;/&gt;&lt;wsp:rsid wsp:val=&quot;00143B36&quot;/&gt;&lt;wsp:rsid wsp:val=&quot;00143C88&quot;/&gt;&lt;wsp:rsid wsp:val=&quot;00143C8A&quot;/&gt;&lt;wsp:rsid wsp:val=&quot;001441B7&quot;/&gt;&lt;wsp:rsid wsp:val=&quot;00144435&quot;/&gt;&lt;wsp:rsid wsp:val=&quot;00144741&quot;/&gt;&lt;wsp:rsid wsp:val=&quot;0014489E&quot;/&gt;&lt;wsp:rsid wsp:val=&quot;001449A3&quot;/&gt;&lt;wsp:rsid wsp:val=&quot;00144A5C&quot;/&gt;&lt;wsp:rsid wsp:val=&quot;00144C9D&quot;/&gt;&lt;wsp:rsid wsp:val=&quot;00144DAB&quot;/&gt;&lt;wsp:rsid wsp:val=&quot;0014510E&quot;/&gt;&lt;wsp:rsid wsp:val=&quot;0014532B&quot;/&gt;&lt;wsp:rsid wsp:val=&quot;00145331&quot;/&gt;&lt;wsp:rsid wsp:val=&quot;00145408&quot;/&gt;&lt;wsp:rsid wsp:val=&quot;0014551A&quot;/&gt;&lt;wsp:rsid wsp:val=&quot;0014555E&quot;/&gt;&lt;wsp:rsid wsp:val=&quot;001458CD&quot;/&gt;&lt;wsp:rsid wsp:val=&quot;001458E1&quot;/&gt;&lt;wsp:rsid wsp:val=&quot;00145C56&quot;/&gt;&lt;wsp:rsid wsp:val=&quot;00145D17&quot;/&gt;&lt;wsp:rsid wsp:val=&quot;00145D4D&quot;/&gt;&lt;wsp:rsid wsp:val=&quot;00145E48&quot;/&gt;&lt;wsp:rsid wsp:val=&quot;0014611C&quot;/&gt;&lt;wsp:rsid wsp:val=&quot;00146228&quot;/&gt;&lt;wsp:rsid wsp:val=&quot;0014631C&quot;/&gt;&lt;wsp:rsid wsp:val=&quot;00146355&quot;/&gt;&lt;wsp:rsid wsp:val=&quot;0014636A&quot;/&gt;&lt;wsp:rsid wsp:val=&quot;001464C0&quot;/&gt;&lt;wsp:rsid wsp:val=&quot;001464E8&quot;/&gt;&lt;wsp:rsid wsp:val=&quot;0014660E&quot;/&gt;&lt;wsp:rsid wsp:val=&quot;00146622&quot;/&gt;&lt;wsp:rsid wsp:val=&quot;00146960&quot;/&gt;&lt;wsp:rsid wsp:val=&quot;00146974&quot;/&gt;&lt;wsp:rsid wsp:val=&quot;00146AF3&quot;/&gt;&lt;wsp:rsid wsp:val=&quot;00146D6D&quot;/&gt;&lt;wsp:rsid wsp:val=&quot;00146DCE&quot;/&gt;&lt;wsp:rsid wsp:val=&quot;001470D5&quot;/&gt;&lt;wsp:rsid wsp:val=&quot;001470F6&quot;/&gt;&lt;wsp:rsid wsp:val=&quot;0014724E&quot;/&gt;&lt;wsp:rsid wsp:val=&quot;0014730C&quot;/&gt;&lt;wsp:rsid wsp:val=&quot;00147321&quot;/&gt;&lt;wsp:rsid wsp:val=&quot;00147355&quot;/&gt;&lt;wsp:rsid wsp:val=&quot;00147540&quot;/&gt;&lt;wsp:rsid wsp:val=&quot;00147695&quot;/&gt;&lt;wsp:rsid wsp:val=&quot;00147763&quot;/&gt;&lt;wsp:rsid wsp:val=&quot;001477C7&quot;/&gt;&lt;wsp:rsid wsp:val=&quot;001477E3&quot;/&gt;&lt;wsp:rsid wsp:val=&quot;00147947&quot;/&gt;&lt;wsp:rsid wsp:val=&quot;00147A08&quot;/&gt;&lt;wsp:rsid wsp:val=&quot;00147A1F&quot;/&gt;&lt;wsp:rsid wsp:val=&quot;00147B56&quot;/&gt;&lt;wsp:rsid wsp:val=&quot;00147B93&quot;/&gt;&lt;wsp:rsid wsp:val=&quot;00147CE3&quot;/&gt;&lt;wsp:rsid wsp:val=&quot;00147D70&quot;/&gt;&lt;wsp:rsid wsp:val=&quot;00147F56&quot;/&gt;&lt;wsp:rsid wsp:val=&quot;001500FF&quot;/&gt;&lt;wsp:rsid wsp:val=&quot;0015026A&quot;/&gt;&lt;wsp:rsid wsp:val=&quot;001504AC&quot;/&gt;&lt;wsp:rsid wsp:val=&quot;00150550&quot;/&gt;&lt;wsp:rsid wsp:val=&quot;00150628&quot;/&gt;&lt;wsp:rsid wsp:val=&quot;00150A6B&quot;/&gt;&lt;wsp:rsid wsp:val=&quot;00150AF4&quot;/&gt;&lt;wsp:rsid wsp:val=&quot;00150CF0&quot;/&gt;&lt;wsp:rsid wsp:val=&quot;00150D05&quot;/&gt;&lt;wsp:rsid wsp:val=&quot;00150EB4&quot;/&gt;&lt;wsp:rsid wsp:val=&quot;00151307&quot;/&gt;&lt;wsp:rsid wsp:val=&quot;0015139E&quot;/&gt;&lt;wsp:rsid wsp:val=&quot;001515BB&quot;/&gt;&lt;wsp:rsid wsp:val=&quot;00151734&quot;/&gt;&lt;wsp:rsid wsp:val=&quot;001518AD&quot;/&gt;&lt;wsp:rsid wsp:val=&quot;00151B4B&quot;/&gt;&lt;wsp:rsid wsp:val=&quot;00151BC7&quot;/&gt;&lt;wsp:rsid wsp:val=&quot;00151C4F&quot;/&gt;&lt;wsp:rsid wsp:val=&quot;00151DFB&quot;/&gt;&lt;wsp:rsid wsp:val=&quot;00151EC3&quot;/&gt;&lt;wsp:rsid wsp:val=&quot;00152221&quot;/&gt;&lt;wsp:rsid wsp:val=&quot;001522A3&quot;/&gt;&lt;wsp:rsid wsp:val=&quot;00152428&quot;/&gt;&lt;wsp:rsid wsp:val=&quot;0015261D&quot;/&gt;&lt;wsp:rsid wsp:val=&quot;001526F1&quot;/&gt;&lt;wsp:rsid wsp:val=&quot;00152774&quot;/&gt;&lt;wsp:rsid wsp:val=&quot;001527DE&quot;/&gt;&lt;wsp:rsid wsp:val=&quot;0015293D&quot;/&gt;&lt;wsp:rsid wsp:val=&quot;00152A99&quot;/&gt;&lt;wsp:rsid wsp:val=&quot;00152C9D&quot;/&gt;&lt;wsp:rsid wsp:val=&quot;00152D88&quot;/&gt;&lt;wsp:rsid wsp:val=&quot;00152DED&quot;/&gt;&lt;wsp:rsid wsp:val=&quot;00152EB4&quot;/&gt;&lt;wsp:rsid wsp:val=&quot;00152ED7&quot;/&gt;&lt;wsp:rsid wsp:val=&quot;00152F6A&quot;/&gt;&lt;wsp:rsid wsp:val=&quot;00152FD1&quot;/&gt;&lt;wsp:rsid wsp:val=&quot;001530D0&quot;/&gt;&lt;wsp:rsid wsp:val=&quot;0015319E&quot;/&gt;&lt;wsp:rsid wsp:val=&quot;0015326A&quot;/&gt;&lt;wsp:rsid wsp:val=&quot;00153320&quot;/&gt;&lt;wsp:rsid wsp:val=&quot;001533D6&quot;/&gt;&lt;wsp:rsid wsp:val=&quot;001534F4&quot;/&gt;&lt;wsp:rsid wsp:val=&quot;00153535&quot;/&gt;&lt;wsp:rsid wsp:val=&quot;00153877&quot;/&gt;&lt;wsp:rsid wsp:val=&quot;00153A71&quot;/&gt;&lt;wsp:rsid wsp:val=&quot;00153B2B&quot;/&gt;&lt;wsp:rsid wsp:val=&quot;00153EC2&quot;/&gt;&lt;wsp:rsid wsp:val=&quot;00154112&quot;/&gt;&lt;wsp:rsid wsp:val=&quot;0015411F&quot;/&gt;&lt;wsp:rsid wsp:val=&quot;001541FE&quot;/&gt;&lt;wsp:rsid wsp:val=&quot;00154331&quot;/&gt;&lt;wsp:rsid wsp:val=&quot;00154462&quot;/&gt;&lt;wsp:rsid wsp:val=&quot;001544B2&quot;/&gt;&lt;wsp:rsid wsp:val=&quot;00154647&quot;/&gt;&lt;wsp:rsid wsp:val=&quot;00154759&quot;/&gt;&lt;wsp:rsid wsp:val=&quot;001547C6&quot;/&gt;&lt;wsp:rsid wsp:val=&quot;00154976&quot;/&gt;&lt;wsp:rsid wsp:val=&quot;001549BD&quot;/&gt;&lt;wsp:rsid wsp:val=&quot;001549DE&quot;/&gt;&lt;wsp:rsid wsp:val=&quot;00154F0E&quot;/&gt;&lt;wsp:rsid wsp:val=&quot;00154F60&quot;/&gt;&lt;wsp:rsid wsp:val=&quot;0015506B&quot;/&gt;&lt;wsp:rsid wsp:val=&quot;0015511C&quot;/&gt;&lt;wsp:rsid wsp:val=&quot;00155126&quot;/&gt;&lt;wsp:rsid wsp:val=&quot;001551E0&quot;/&gt;&lt;wsp:rsid wsp:val=&quot;00155421&quot;/&gt;&lt;wsp:rsid wsp:val=&quot;0015548A&quot;/&gt;&lt;wsp:rsid wsp:val=&quot;001554CB&quot;/&gt;&lt;wsp:rsid wsp:val=&quot;001554DB&quot;/&gt;&lt;wsp:rsid wsp:val=&quot;001555CA&quot;/&gt;&lt;wsp:rsid wsp:val=&quot;00155811&quot;/&gt;&lt;wsp:rsid wsp:val=&quot;001558DE&quot;/&gt;&lt;wsp:rsid wsp:val=&quot;001559BD&quot;/&gt;&lt;wsp:rsid wsp:val=&quot;00155BFD&quot;/&gt;&lt;wsp:rsid wsp:val=&quot;00155C0C&quot;/&gt;&lt;wsp:rsid wsp:val=&quot;00155CBB&quot;/&gt;&lt;wsp:rsid wsp:val=&quot;00155F4D&quot;/&gt;&lt;wsp:rsid wsp:val=&quot;0015605E&quot;/&gt;&lt;wsp:rsid wsp:val=&quot;001562FB&quot;/&gt;&lt;wsp:rsid wsp:val=&quot;00156356&quot;/&gt;&lt;wsp:rsid wsp:val=&quot;001563E4&quot;/&gt;&lt;wsp:rsid wsp:val=&quot;00156A30&quot;/&gt;&lt;wsp:rsid wsp:val=&quot;00156A8B&quot;/&gt;&lt;wsp:rsid wsp:val=&quot;00156B1D&quot;/&gt;&lt;wsp:rsid wsp:val=&quot;00156B2F&quot;/&gt;&lt;wsp:rsid wsp:val=&quot;00156B69&quot;/&gt;&lt;wsp:rsid wsp:val=&quot;00156B6D&quot;/&gt;&lt;wsp:rsid wsp:val=&quot;00156E83&quot;/&gt;&lt;wsp:rsid wsp:val=&quot;00157089&quot;/&gt;&lt;wsp:rsid wsp:val=&quot;00157542&quot;/&gt;&lt;wsp:rsid wsp:val=&quot;001575CC&quot;/&gt;&lt;wsp:rsid wsp:val=&quot;001577C9&quot;/&gt;&lt;wsp:rsid wsp:val=&quot;00157B16&quot;/&gt;&lt;wsp:rsid wsp:val=&quot;00157C95&quot;/&gt;&lt;wsp:rsid wsp:val=&quot;00157CF3&quot;/&gt;&lt;wsp:rsid wsp:val=&quot;00157D12&quot;/&gt;&lt;wsp:rsid wsp:val=&quot;00157F47&quot;/&gt;&lt;wsp:rsid wsp:val=&quot;00160064&quot;/&gt;&lt;wsp:rsid wsp:val=&quot;0016011D&quot;/&gt;&lt;wsp:rsid wsp:val=&quot;001601BE&quot;/&gt;&lt;wsp:rsid wsp:val=&quot;00160298&quot;/&gt;&lt;wsp:rsid wsp:val=&quot;00160299&quot;/&gt;&lt;wsp:rsid wsp:val=&quot;0016037D&quot;/&gt;&lt;wsp:rsid wsp:val=&quot;001603DE&quot;/&gt;&lt;wsp:rsid wsp:val=&quot;001604E8&quot;/&gt;&lt;wsp:rsid wsp:val=&quot;00160789&quot;/&gt;&lt;wsp:rsid wsp:val=&quot;00160821&quot;/&gt;&lt;wsp:rsid wsp:val=&quot;001609BB&quot;/&gt;&lt;wsp:rsid wsp:val=&quot;00160B91&quot;/&gt;&lt;wsp:rsid wsp:val=&quot;00160CEE&quot;/&gt;&lt;wsp:rsid wsp:val=&quot;00160DF2&quot;/&gt;&lt;wsp:rsid wsp:val=&quot;00160F59&quot;/&gt;&lt;wsp:rsid wsp:val=&quot;00161168&quot;/&gt;&lt;wsp:rsid wsp:val=&quot;00161187&quot;/&gt;&lt;wsp:rsid wsp:val=&quot;0016132F&quot;/&gt;&lt;wsp:rsid wsp:val=&quot;001618E4&quot;/&gt;&lt;wsp:rsid wsp:val=&quot;0016191F&quot;/&gt;&lt;wsp:rsid wsp:val=&quot;00161BE7&quot;/&gt;&lt;wsp:rsid wsp:val=&quot;00161E60&quot;/&gt;&lt;wsp:rsid wsp:val=&quot;001620C3&quot;/&gt;&lt;wsp:rsid wsp:val=&quot;00162224&quot;/&gt;&lt;wsp:rsid wsp:val=&quot;00162353&quot;/&gt;&lt;wsp:rsid wsp:val=&quot;00162354&quot;/&gt;&lt;wsp:rsid wsp:val=&quot;001624AC&quot;/&gt;&lt;wsp:rsid wsp:val=&quot;001629B9&quot;/&gt;&lt;wsp:rsid wsp:val=&quot;00162BFF&quot;/&gt;&lt;wsp:rsid wsp:val=&quot;00162DEB&quot;/&gt;&lt;wsp:rsid wsp:val=&quot;00162E1F&quot;/&gt;&lt;wsp:rsid wsp:val=&quot;00162ECF&quot;/&gt;&lt;wsp:rsid wsp:val=&quot;0016300B&quot;/&gt;&lt;wsp:rsid wsp:val=&quot;001630FD&quot;/&gt;&lt;wsp:rsid wsp:val=&quot;001631A1&quot;/&gt;&lt;wsp:rsid wsp:val=&quot;001631C5&quot;/&gt;&lt;wsp:rsid wsp:val=&quot;001637BF&quot;/&gt;&lt;wsp:rsid wsp:val=&quot;001637C1&quot;/&gt;&lt;wsp:rsid wsp:val=&quot;001638A9&quot;/&gt;&lt;wsp:rsid wsp:val=&quot;00163AA3&quot;/&gt;&lt;wsp:rsid wsp:val=&quot;00163B94&quot;/&gt;&lt;wsp:rsid wsp:val=&quot;00163E53&quot;/&gt;&lt;wsp:rsid wsp:val=&quot;00164018&quot;/&gt;&lt;wsp:rsid wsp:val=&quot;0016421C&quot;/&gt;&lt;wsp:rsid wsp:val=&quot;00164341&quot;/&gt;&lt;wsp:rsid wsp:val=&quot;0016456A&quot;/&gt;&lt;wsp:rsid wsp:val=&quot;0016462D&quot;/&gt;&lt;wsp:rsid wsp:val=&quot;0016469E&quot;/&gt;&lt;wsp:rsid wsp:val=&quot;001646BD&quot;/&gt;&lt;wsp:rsid wsp:val=&quot;0016471A&quot;/&gt;&lt;wsp:rsid wsp:val=&quot;00164795&quot;/&gt;&lt;wsp:rsid wsp:val=&quot;00164881&quot;/&gt;&lt;wsp:rsid wsp:val=&quot;001648B8&quot;/&gt;&lt;wsp:rsid wsp:val=&quot;00164E6A&quot;/&gt;&lt;wsp:rsid wsp:val=&quot;00165089&quot;/&gt;&lt;wsp:rsid wsp:val=&quot;00165371&quot;/&gt;&lt;wsp:rsid wsp:val=&quot;0016541C&quot;/&gt;&lt;wsp:rsid wsp:val=&quot;0016543C&quot;/&gt;&lt;wsp:rsid wsp:val=&quot;001654E7&quot;/&gt;&lt;wsp:rsid wsp:val=&quot;001656AF&quot;/&gt;&lt;wsp:rsid wsp:val=&quot;001657FB&quot;/&gt;&lt;wsp:rsid wsp:val=&quot;00165D3E&quot;/&gt;&lt;wsp:rsid wsp:val=&quot;00165D4E&quot;/&gt;&lt;wsp:rsid wsp:val=&quot;00165F5E&quot;/&gt;&lt;wsp:rsid wsp:val=&quot;00166061&quot;/&gt;&lt;wsp:rsid wsp:val=&quot;0016617C&quot;/&gt;&lt;wsp:rsid wsp:val=&quot;001661FE&quot;/&gt;&lt;wsp:rsid wsp:val=&quot;00166403&quot;/&gt;&lt;wsp:rsid wsp:val=&quot;001665D9&quot;/&gt;&lt;wsp:rsid wsp:val=&quot;001665DA&quot;/&gt;&lt;wsp:rsid wsp:val=&quot;00166710&quot;/&gt;&lt;wsp:rsid wsp:val=&quot;00166AA2&quot;/&gt;&lt;wsp:rsid wsp:val=&quot;00166B73&quot;/&gt;&lt;wsp:rsid wsp:val=&quot;00166CE7&quot;/&gt;&lt;wsp:rsid wsp:val=&quot;00166EA3&quot;/&gt;&lt;wsp:rsid wsp:val=&quot;00167153&quot;/&gt;&lt;wsp:rsid wsp:val=&quot;0016753B&quot;/&gt;&lt;wsp:rsid wsp:val=&quot;00167650&quot;/&gt;&lt;wsp:rsid wsp:val=&quot;00167759&quot;/&gt;&lt;wsp:rsid wsp:val=&quot;00167936&quot;/&gt;&lt;wsp:rsid wsp:val=&quot;00167AC3&quot;/&gt;&lt;wsp:rsid wsp:val=&quot;00167AFE&quot;/&gt;&lt;wsp:rsid wsp:val=&quot;00167D4D&quot;/&gt;&lt;wsp:rsid wsp:val=&quot;00167F80&quot;/&gt;&lt;wsp:rsid wsp:val=&quot;00167F9F&quot;/&gt;&lt;wsp:rsid wsp:val=&quot;00170070&quot;/&gt;&lt;wsp:rsid wsp:val=&quot;0017051F&quot;/&gt;&lt;wsp:rsid wsp:val=&quot;0017085F&quot;/&gt;&lt;wsp:rsid wsp:val=&quot;001709C7&quot;/&gt;&lt;wsp:rsid wsp:val=&quot;00170A70&quot;/&gt;&lt;wsp:rsid wsp:val=&quot;00170C31&quot;/&gt;&lt;wsp:rsid wsp:val=&quot;00170C6E&quot;/&gt;&lt;wsp:rsid wsp:val=&quot;00170DB6&quot;/&gt;&lt;wsp:rsid wsp:val=&quot;001711A2&quot;/&gt;&lt;wsp:rsid wsp:val=&quot;0017121D&quot;/&gt;&lt;wsp:rsid wsp:val=&quot;001716D2&quot;/&gt;&lt;wsp:rsid wsp:val=&quot;00171703&quot;/&gt;&lt;wsp:rsid wsp:val=&quot;00171972&quot;/&gt;&lt;wsp:rsid wsp:val=&quot;00171BBE&quot;/&gt;&lt;wsp:rsid wsp:val=&quot;00171CDD&quot;/&gt;&lt;wsp:rsid wsp:val=&quot;00171E48&quot;/&gt;&lt;wsp:rsid wsp:val=&quot;00171F39&quot;/&gt;&lt;wsp:rsid wsp:val=&quot;0017224C&quot;/&gt;&lt;wsp:rsid wsp:val=&quot;001722ED&quot;/&gt;&lt;wsp:rsid wsp:val=&quot;001724B8&quot;/&gt;&lt;wsp:rsid wsp:val=&quot;0017276A&quot;/&gt;&lt;wsp:rsid wsp:val=&quot;00172D31&quot;/&gt;&lt;wsp:rsid wsp:val=&quot;00172E93&quot;/&gt;&lt;wsp:rsid wsp:val=&quot;00172F9E&quot;/&gt;&lt;wsp:rsid wsp:val=&quot;0017311B&quot;/&gt;&lt;wsp:rsid wsp:val=&quot;00173330&quot;/&gt;&lt;wsp:rsid wsp:val=&quot;00173629&quot;/&gt;&lt;wsp:rsid wsp:val=&quot;0017368B&quot;/&gt;&lt;wsp:rsid wsp:val=&quot;00173921&quot;/&gt;&lt;wsp:rsid wsp:val=&quot;00173B43&quot;/&gt;&lt;wsp:rsid wsp:val=&quot;00173BA7&quot;/&gt;&lt;wsp:rsid wsp:val=&quot;00173CAB&quot;/&gt;&lt;wsp:rsid wsp:val=&quot;00173E84&quot;/&gt;&lt;wsp:rsid wsp:val=&quot;00173F4F&quot;/&gt;&lt;wsp:rsid wsp:val=&quot;00173F69&quot;/&gt;&lt;wsp:rsid wsp:val=&quot;00174032&quot;/&gt;&lt;wsp:rsid wsp:val=&quot;00174362&quot;/&gt;&lt;wsp:rsid wsp:val=&quot;00174A33&quot;/&gt;&lt;wsp:rsid wsp:val=&quot;00174E9C&quot;/&gt;&lt;wsp:rsid wsp:val=&quot;00174E9E&quot;/&gt;&lt;wsp:rsid wsp:val=&quot;00175098&quot;/&gt;&lt;wsp:rsid wsp:val=&quot;00175126&quot;/&gt;&lt;wsp:rsid wsp:val=&quot;00175178&quot;/&gt;&lt;wsp:rsid wsp:val=&quot;00175299&quot;/&gt;&lt;wsp:rsid wsp:val=&quot;001752D9&quot;/&gt;&lt;wsp:rsid wsp:val=&quot;001754D6&quot;/&gt;&lt;wsp:rsid wsp:val=&quot;001755BF&quot;/&gt;&lt;wsp:rsid wsp:val=&quot;0017599D&quot;/&gt;&lt;wsp:rsid wsp:val=&quot;00175D9C&quot;/&gt;&lt;wsp:rsid wsp:val=&quot;00175EB0&quot;/&gt;&lt;wsp:rsid wsp:val=&quot;001762AC&quot;/&gt;&lt;wsp:rsid wsp:val=&quot;0017633F&quot;/&gt;&lt;wsp:rsid wsp:val=&quot;001763A0&quot;/&gt;&lt;wsp:rsid wsp:val=&quot;00176B06&quot;/&gt;&lt;wsp:rsid wsp:val=&quot;00176DB0&quot;/&gt;&lt;wsp:rsid wsp:val=&quot;00176DB3&quot;/&gt;&lt;wsp:rsid wsp:val=&quot;00176FA8&quot;/&gt;&lt;wsp:rsid wsp:val=&quot;00177132&quot;/&gt;&lt;wsp:rsid wsp:val=&quot;00177341&quot;/&gt;&lt;wsp:rsid wsp:val=&quot;00177417&quot;/&gt;&lt;wsp:rsid wsp:val=&quot;001775B9&quot;/&gt;&lt;wsp:rsid wsp:val=&quot;001778FA&quot;/&gt;&lt;wsp:rsid wsp:val=&quot;00177920&quot;/&gt;&lt;wsp:rsid wsp:val=&quot;001779E8&quot;/&gt;&lt;wsp:rsid wsp:val=&quot;00177A61&quot;/&gt;&lt;wsp:rsid wsp:val=&quot;00177AF0&quot;/&gt;&lt;wsp:rsid wsp:val=&quot;00177B83&quot;/&gt;&lt;wsp:rsid wsp:val=&quot;001800E6&quot;/&gt;&lt;wsp:rsid wsp:val=&quot;00180109&quot;/&gt;&lt;wsp:rsid wsp:val=&quot;00180134&quot;/&gt;&lt;wsp:rsid wsp:val=&quot;001801E9&quot;/&gt;&lt;wsp:rsid wsp:val=&quot;0018028C&quot;/&gt;&lt;wsp:rsid wsp:val=&quot;00180321&quot;/&gt;&lt;wsp:rsid wsp:val=&quot;00180680&quot;/&gt;&lt;wsp:rsid wsp:val=&quot;00180720&quot;/&gt;&lt;wsp:rsid wsp:val=&quot;00180D5B&quot;/&gt;&lt;wsp:rsid wsp:val=&quot;00180D5C&quot;/&gt;&lt;wsp:rsid wsp:val=&quot;0018103E&quot;/&gt;&lt;wsp:rsid wsp:val=&quot;0018115B&quot;/&gt;&lt;wsp:rsid wsp:val=&quot;00181268&quot;/&gt;&lt;wsp:rsid wsp:val=&quot;00181303&quot;/&gt;&lt;wsp:rsid wsp:val=&quot;00181620&quot;/&gt;&lt;wsp:rsid wsp:val=&quot;0018163F&quot;/&gt;&lt;wsp:rsid wsp:val=&quot;001816B2&quot;/&gt;&lt;wsp:rsid wsp:val=&quot;0018180A&quot;/&gt;&lt;wsp:rsid wsp:val=&quot;00181C67&quot;/&gt;&lt;wsp:rsid wsp:val=&quot;00182151&quot;/&gt;&lt;wsp:rsid wsp:val=&quot;00182201&quot;/&gt;&lt;wsp:rsid wsp:val=&quot;00182229&quot;/&gt;&lt;wsp:rsid wsp:val=&quot;00182365&quot;/&gt;&lt;wsp:rsid wsp:val=&quot;0018244B&quot;/&gt;&lt;wsp:rsid wsp:val=&quot;001824A1&quot;/&gt;&lt;wsp:rsid wsp:val=&quot;00182BA1&quot;/&gt;&lt;wsp:rsid wsp:val=&quot;001830B5&quot;/&gt;&lt;wsp:rsid wsp:val=&quot;001831CA&quot;/&gt;&lt;wsp:rsid wsp:val=&quot;00183490&quot;/&gt;&lt;wsp:rsid wsp:val=&quot;00183B47&quot;/&gt;&lt;wsp:rsid wsp:val=&quot;00183C26&quot;/&gt;&lt;wsp:rsid wsp:val=&quot;00183C58&quot;/&gt;&lt;wsp:rsid wsp:val=&quot;00183D24&quot;/&gt;&lt;wsp:rsid wsp:val=&quot;00183D5F&quot;/&gt;&lt;wsp:rsid wsp:val=&quot;00183E1A&quot;/&gt;&lt;wsp:rsid wsp:val=&quot;00183E53&quot;/&gt;&lt;wsp:rsid wsp:val=&quot;00183E91&quot;/&gt;&lt;wsp:rsid wsp:val=&quot;001840AE&quot;/&gt;&lt;wsp:rsid wsp:val=&quot;00184103&quot;/&gt;&lt;wsp:rsid wsp:val=&quot;001841B2&quot;/&gt;&lt;wsp:rsid wsp:val=&quot;00184327&quot;/&gt;&lt;wsp:rsid wsp:val=&quot;001843B8&quot;/&gt;&lt;wsp:rsid wsp:val=&quot;00184529&quot;/&gt;&lt;wsp:rsid wsp:val=&quot;001847BF&quot;/&gt;&lt;wsp:rsid wsp:val=&quot;00184821&quot;/&gt;&lt;wsp:rsid wsp:val=&quot;0018499E&quot;/&gt;&lt;wsp:rsid wsp:val=&quot;001849D8&quot;/&gt;&lt;wsp:rsid wsp:val=&quot;00184B8C&quot;/&gt;&lt;wsp:rsid wsp:val=&quot;00184C8F&quot;/&gt;&lt;wsp:rsid wsp:val=&quot;00184CB3&quot;/&gt;&lt;wsp:rsid wsp:val=&quot;00184DFB&quot;/&gt;&lt;wsp:rsid wsp:val=&quot;00185137&quot;/&gt;&lt;wsp:rsid wsp:val=&quot;0018544E&quot;/&gt;&lt;wsp:rsid wsp:val=&quot;0018554D&quot;/&gt;&lt;wsp:rsid wsp:val=&quot;00185759&quot;/&gt;&lt;wsp:rsid wsp:val=&quot;00185888&quot;/&gt;&lt;wsp:rsid wsp:val=&quot;00185AB2&quot;/&gt;&lt;wsp:rsid wsp:val=&quot;00185D57&quot;/&gt;&lt;wsp:rsid wsp:val=&quot;00186031&quot;/&gt;&lt;wsp:rsid wsp:val=&quot;00186350&quot;/&gt;&lt;wsp:rsid wsp:val=&quot;00186433&quot;/&gt;&lt;wsp:rsid wsp:val=&quot;001864F6&quot;/&gt;&lt;wsp:rsid wsp:val=&quot;00186802&quot;/&gt;&lt;wsp:rsid wsp:val=&quot;001868AD&quot;/&gt;&lt;wsp:rsid wsp:val=&quot;00186955&quot;/&gt;&lt;wsp:rsid wsp:val=&quot;00186A5B&quot;/&gt;&lt;wsp:rsid wsp:val=&quot;00186E01&quot;/&gt;&lt;wsp:rsid wsp:val=&quot;00186FF9&quot;/&gt;&lt;wsp:rsid wsp:val=&quot;001871C1&quot;/&gt;&lt;wsp:rsid wsp:val=&quot;001872CD&quot;/&gt;&lt;wsp:rsid wsp:val=&quot;001874DA&quot;/&gt;&lt;wsp:rsid wsp:val=&quot;00187898&quot;/&gt;&lt;wsp:rsid wsp:val=&quot;00187A0E&quot;/&gt;&lt;wsp:rsid wsp:val=&quot;00187B90&quot;/&gt;&lt;wsp:rsid wsp:val=&quot;00187C27&quot;/&gt;&lt;wsp:rsid wsp:val=&quot;00190008&quot;/&gt;&lt;wsp:rsid wsp:val=&quot;0019032D&quot;/&gt;&lt;wsp:rsid wsp:val=&quot;0019058B&quot;/&gt;&lt;wsp:rsid wsp:val=&quot;0019068B&quot;/&gt;&lt;wsp:rsid wsp:val=&quot;001906F0&quot;/&gt;&lt;wsp:rsid wsp:val=&quot;001908AF&quot;/&gt;&lt;wsp:rsid wsp:val=&quot;00190929&quot;/&gt;&lt;wsp:rsid wsp:val=&quot;0019095A&quot;/&gt;&lt;wsp:rsid wsp:val=&quot;00190A44&quot;/&gt;&lt;wsp:rsid wsp:val=&quot;00190A98&quot;/&gt;&lt;wsp:rsid wsp:val=&quot;00190BFB&quot;/&gt;&lt;wsp:rsid wsp:val=&quot;00190C3D&quot;/&gt;&lt;wsp:rsid wsp:val=&quot;00190C6A&quot;/&gt;&lt;wsp:rsid wsp:val=&quot;00190E63&quot;/&gt;&lt;wsp:rsid wsp:val=&quot;00190F76&quot;/&gt;&lt;wsp:rsid wsp:val=&quot;00190FD7&quot;/&gt;&lt;wsp:rsid wsp:val=&quot;00190FF5&quot;/&gt;&lt;wsp:rsid wsp:val=&quot;0019107D&quot;/&gt;&lt;wsp:rsid wsp:val=&quot;00191116&quot;/&gt;&lt;wsp:rsid wsp:val=&quot;0019121C&quot;/&gt;&lt;wsp:rsid wsp:val=&quot;001915B8&quot;/&gt;&lt;wsp:rsid wsp:val=&quot;0019165F&quot;/&gt;&lt;wsp:rsid wsp:val=&quot;001917DF&quot;/&gt;&lt;wsp:rsid wsp:val=&quot;0019189D&quot;/&gt;&lt;wsp:rsid wsp:val=&quot;00191A78&quot;/&gt;&lt;wsp:rsid wsp:val=&quot;00191AA0&quot;/&gt;&lt;wsp:rsid wsp:val=&quot;00191E2C&quot;/&gt;&lt;wsp:rsid wsp:val=&quot;00191E7B&quot;/&gt;&lt;wsp:rsid wsp:val=&quot;00191E91&quot;/&gt;&lt;wsp:rsid wsp:val=&quot;00191F14&quot;/&gt;&lt;wsp:rsid wsp:val=&quot;00192222&quot;/&gt;&lt;wsp:rsid wsp:val=&quot;0019226B&quot;/&gt;&lt;wsp:rsid wsp:val=&quot;001923D9&quot;/&gt;&lt;wsp:rsid wsp:val=&quot;0019240A&quot;/&gt;&lt;wsp:rsid wsp:val=&quot;001928B6&quot;/&gt;&lt;wsp:rsid wsp:val=&quot;00192ADD&quot;/&gt;&lt;wsp:rsid wsp:val=&quot;00192B52&quot;/&gt;&lt;wsp:rsid wsp:val=&quot;00192CF7&quot;/&gt;&lt;wsp:rsid wsp:val=&quot;001930B0&quot;/&gt;&lt;wsp:rsid wsp:val=&quot;00193278&quot;/&gt;&lt;wsp:rsid wsp:val=&quot;001932CA&quot;/&gt;&lt;wsp:rsid wsp:val=&quot;001934E2&quot;/&gt;&lt;wsp:rsid wsp:val=&quot;00193599&quot;/&gt;&lt;wsp:rsid wsp:val=&quot;001936BA&quot;/&gt;&lt;wsp:rsid wsp:val=&quot;0019386A&quot;/&gt;&lt;wsp:rsid wsp:val=&quot;0019391A&quot;/&gt;&lt;wsp:rsid wsp:val=&quot;00193943&quot;/&gt;&lt;wsp:rsid wsp:val=&quot;00193B0C&quot;/&gt;&lt;wsp:rsid wsp:val=&quot;00193BCA&quot;/&gt;&lt;wsp:rsid wsp:val=&quot;00193D05&quot;/&gt;&lt;wsp:rsid wsp:val=&quot;00193D7F&quot;/&gt;&lt;wsp:rsid wsp:val=&quot;00193DDD&quot;/&gt;&lt;wsp:rsid wsp:val=&quot;00193DFA&quot;/&gt;&lt;wsp:rsid wsp:val=&quot;0019419F&quot;/&gt;&lt;wsp:rsid wsp:val=&quot;001941E3&quot;/&gt;&lt;wsp:rsid wsp:val=&quot;0019428B&quot;/&gt;&lt;wsp:rsid wsp:val=&quot;001944E2&quot;/&gt;&lt;wsp:rsid wsp:val=&quot;001947BA&quot;/&gt;&lt;wsp:rsid wsp:val=&quot;001948F4&quot;/&gt;&lt;wsp:rsid wsp:val=&quot;00194D31&quot;/&gt;&lt;wsp:rsid wsp:val=&quot;00194D45&quot;/&gt;&lt;wsp:rsid wsp:val=&quot;00194D6E&quot;/&gt;&lt;wsp:rsid wsp:val=&quot;00194E3F&quot;/&gt;&lt;wsp:rsid wsp:val=&quot;00194FFA&quot;/&gt;&lt;wsp:rsid wsp:val=&quot;0019503D&quot;/&gt;&lt;wsp:rsid wsp:val=&quot;001950C6&quot;/&gt;&lt;wsp:rsid wsp:val=&quot;0019525F&quot;/&gt;&lt;wsp:rsid wsp:val=&quot;00195386&quot;/&gt;&lt;wsp:rsid wsp:val=&quot;00195577&quot;/&gt;&lt;wsp:rsid wsp:val=&quot;0019580F&quot;/&gt;&lt;wsp:rsid wsp:val=&quot;0019581C&quot;/&gt;&lt;wsp:rsid wsp:val=&quot;0019583D&quot;/&gt;&lt;wsp:rsid wsp:val=&quot;00195931&quot;/&gt;&lt;wsp:rsid wsp:val=&quot;00195B54&quot;/&gt;&lt;wsp:rsid wsp:val=&quot;00195C73&quot;/&gt;&lt;wsp:rsid wsp:val=&quot;00195D75&quot;/&gt;&lt;wsp:rsid wsp:val=&quot;00195E78&quot;/&gt;&lt;wsp:rsid wsp:val=&quot;00195FEE&quot;/&gt;&lt;wsp:rsid wsp:val=&quot;00196142&quot;/&gt;&lt;wsp:rsid wsp:val=&quot;001961B2&quot;/&gt;&lt;wsp:rsid wsp:val=&quot;001962CF&quot;/&gt;&lt;wsp:rsid wsp:val=&quot;00196600&quot;/&gt;&lt;wsp:rsid wsp:val=&quot;00196857&quot;/&gt;&lt;wsp:rsid wsp:val=&quot;00196922&quot;/&gt;&lt;wsp:rsid wsp:val=&quot;00196B8C&quot;/&gt;&lt;wsp:rsid wsp:val=&quot;00196BAD&quot;/&gt;&lt;wsp:rsid wsp:val=&quot;00196D13&quot;/&gt;&lt;wsp:rsid wsp:val=&quot;0019724A&quot;/&gt;&lt;wsp:rsid wsp:val=&quot;001973CB&quot;/&gt;&lt;wsp:rsid wsp:val=&quot;001975C3&quot;/&gt;&lt;wsp:rsid wsp:val=&quot;001976FD&quot;/&gt;&lt;wsp:rsid wsp:val=&quot;001977B5&quot;/&gt;&lt;wsp:rsid wsp:val=&quot;001978BE&quot;/&gt;&lt;wsp:rsid wsp:val=&quot;001978F3&quot;/&gt;&lt;wsp:rsid wsp:val=&quot;00197922&quot;/&gt;&lt;wsp:rsid wsp:val=&quot;0019795A&quot;/&gt;&lt;wsp:rsid wsp:val=&quot;00197A2B&quot;/&gt;&lt;wsp:rsid wsp:val=&quot;00197B81&quot;/&gt;&lt;wsp:rsid wsp:val=&quot;00197B85&quot;/&gt;&lt;wsp:rsid wsp:val=&quot;00197CEF&quot;/&gt;&lt;wsp:rsid wsp:val=&quot;001A0198&quot;/&gt;&lt;wsp:rsid wsp:val=&quot;001A0456&quot;/&gt;&lt;wsp:rsid wsp:val=&quot;001A07C0&quot;/&gt;&lt;wsp:rsid wsp:val=&quot;001A0B73&quot;/&gt;&lt;wsp:rsid wsp:val=&quot;001A0B7F&quot;/&gt;&lt;wsp:rsid wsp:val=&quot;001A0BE2&quot;/&gt;&lt;wsp:rsid wsp:val=&quot;001A0E10&quot;/&gt;&lt;wsp:rsid wsp:val=&quot;001A0E95&quot;/&gt;&lt;wsp:rsid wsp:val=&quot;001A0ED1&quot;/&gt;&lt;wsp:rsid wsp:val=&quot;001A10D7&quot;/&gt;&lt;wsp:rsid wsp:val=&quot;001A1142&quot;/&gt;&lt;wsp:rsid wsp:val=&quot;001A116A&quot;/&gt;&lt;wsp:rsid wsp:val=&quot;001A1220&quot;/&gt;&lt;wsp:rsid wsp:val=&quot;001A1436&quot;/&gt;&lt;wsp:rsid wsp:val=&quot;001A1447&quot;/&gt;&lt;wsp:rsid wsp:val=&quot;001A14AD&quot;/&gt;&lt;wsp:rsid wsp:val=&quot;001A14C6&quot;/&gt;&lt;wsp:rsid wsp:val=&quot;001A168C&quot;/&gt;&lt;wsp:rsid wsp:val=&quot;001A18EE&quot;/&gt;&lt;wsp:rsid wsp:val=&quot;001A1A48&quot;/&gt;&lt;wsp:rsid wsp:val=&quot;001A1A58&quot;/&gt;&lt;wsp:rsid wsp:val=&quot;001A203E&quot;/&gt;&lt;wsp:rsid wsp:val=&quot;001A2158&quot;/&gt;&lt;wsp:rsid wsp:val=&quot;001A21EA&quot;/&gt;&lt;wsp:rsid wsp:val=&quot;001A22D7&quot;/&gt;&lt;wsp:rsid wsp:val=&quot;001A23F2&quot;/&gt;&lt;wsp:rsid wsp:val=&quot;001A2800&quot;/&gt;&lt;wsp:rsid wsp:val=&quot;001A2DA0&quot;/&gt;&lt;wsp:rsid wsp:val=&quot;001A2F9B&quot;/&gt;&lt;wsp:rsid wsp:val=&quot;001A2F9D&quot;/&gt;&lt;wsp:rsid wsp:val=&quot;001A3090&quot;/&gt;&lt;wsp:rsid wsp:val=&quot;001A3127&quot;/&gt;&lt;wsp:rsid wsp:val=&quot;001A329C&quot;/&gt;&lt;wsp:rsid wsp:val=&quot;001A3642&quot;/&gt;&lt;wsp:rsid wsp:val=&quot;001A4082&quot;/&gt;&lt;wsp:rsid wsp:val=&quot;001A41FA&quot;/&gt;&lt;wsp:rsid wsp:val=&quot;001A4287&quot;/&gt;&lt;wsp:rsid wsp:val=&quot;001A4423&quot;/&gt;&lt;wsp:rsid wsp:val=&quot;001A4537&quot;/&gt;&lt;wsp:rsid wsp:val=&quot;001A4657&quot;/&gt;&lt;wsp:rsid wsp:val=&quot;001A4679&quot;/&gt;&lt;wsp:rsid wsp:val=&quot;001A4723&quot;/&gt;&lt;wsp:rsid wsp:val=&quot;001A4794&quot;/&gt;&lt;wsp:rsid wsp:val=&quot;001A479E&quot;/&gt;&lt;wsp:rsid wsp:val=&quot;001A4833&quot;/&gt;&lt;wsp:rsid wsp:val=&quot;001A4B8D&quot;/&gt;&lt;wsp:rsid wsp:val=&quot;001A4C16&quot;/&gt;&lt;wsp:rsid wsp:val=&quot;001A4C4A&quot;/&gt;&lt;wsp:rsid wsp:val=&quot;001A4E06&quot;/&gt;&lt;wsp:rsid wsp:val=&quot;001A4E86&quot;/&gt;&lt;wsp:rsid wsp:val=&quot;001A50B6&quot;/&gt;&lt;wsp:rsid wsp:val=&quot;001A511C&quot;/&gt;&lt;wsp:rsid wsp:val=&quot;001A514C&quot;/&gt;&lt;wsp:rsid wsp:val=&quot;001A5343&quot;/&gt;&lt;wsp:rsid wsp:val=&quot;001A5490&quot;/&gt;&lt;wsp:rsid wsp:val=&quot;001A54A8&quot;/&gt;&lt;wsp:rsid wsp:val=&quot;001A5522&quot;/&gt;&lt;wsp:rsid wsp:val=&quot;001A5695&quot;/&gt;&lt;wsp:rsid wsp:val=&quot;001A56F2&quot;/&gt;&lt;wsp:rsid wsp:val=&quot;001A58D3&quot;/&gt;&lt;wsp:rsid wsp:val=&quot;001A5A08&quot;/&gt;&lt;wsp:rsid wsp:val=&quot;001A5B99&quot;/&gt;&lt;wsp:rsid wsp:val=&quot;001A5BCE&quot;/&gt;&lt;wsp:rsid wsp:val=&quot;001A5DC0&quot;/&gt;&lt;wsp:rsid wsp:val=&quot;001A6192&quot;/&gt;&lt;wsp:rsid wsp:val=&quot;001A61D6&quot;/&gt;&lt;wsp:rsid wsp:val=&quot;001A662F&quot;/&gt;&lt;wsp:rsid wsp:val=&quot;001A66CE&quot;/&gt;&lt;wsp:rsid wsp:val=&quot;001A6A51&quot;/&gt;&lt;wsp:rsid wsp:val=&quot;001A6ACE&quot;/&gt;&lt;wsp:rsid wsp:val=&quot;001A6C29&quot;/&gt;&lt;wsp:rsid wsp:val=&quot;001A6D30&quot;/&gt;&lt;wsp:rsid wsp:val=&quot;001A6D55&quot;/&gt;&lt;wsp:rsid wsp:val=&quot;001A6E2C&quot;/&gt;&lt;wsp:rsid wsp:val=&quot;001A702E&quot;/&gt;&lt;wsp:rsid wsp:val=&quot;001A704B&quot;/&gt;&lt;wsp:rsid wsp:val=&quot;001A7122&quot;/&gt;&lt;wsp:rsid wsp:val=&quot;001A72EE&quot;/&gt;&lt;wsp:rsid wsp:val=&quot;001A73BE&quot;/&gt;&lt;wsp:rsid wsp:val=&quot;001A752E&quot;/&gt;&lt;wsp:rsid wsp:val=&quot;001A7694&quot;/&gt;&lt;wsp:rsid wsp:val=&quot;001A79E0&quot;/&gt;&lt;wsp:rsid wsp:val=&quot;001A7E99&quot;/&gt;&lt;wsp:rsid wsp:val=&quot;001A7F04&quot;/&gt;&lt;wsp:rsid wsp:val=&quot;001A7F23&quot;/&gt;&lt;wsp:rsid wsp:val=&quot;001A7FBD&quot;/&gt;&lt;wsp:rsid wsp:val=&quot;001B01C3&quot;/&gt;&lt;wsp:rsid wsp:val=&quot;001B03FC&quot;/&gt;&lt;wsp:rsid wsp:val=&quot;001B0414&quot;/&gt;&lt;wsp:rsid wsp:val=&quot;001B0480&quot;/&gt;&lt;wsp:rsid wsp:val=&quot;001B0572&quot;/&gt;&lt;wsp:rsid wsp:val=&quot;001B0634&quot;/&gt;&lt;wsp:rsid wsp:val=&quot;001B0700&quot;/&gt;&lt;wsp:rsid wsp:val=&quot;001B07F9&quot;/&gt;&lt;wsp:rsid wsp:val=&quot;001B083B&quot;/&gt;&lt;wsp:rsid wsp:val=&quot;001B09B0&quot;/&gt;&lt;wsp:rsid wsp:val=&quot;001B0B09&quot;/&gt;&lt;wsp:rsid wsp:val=&quot;001B0B5A&quot;/&gt;&lt;wsp:rsid wsp:val=&quot;001B0C5E&quot;/&gt;&lt;wsp:rsid wsp:val=&quot;001B0ED5&quot;/&gt;&lt;wsp:rsid wsp:val=&quot;001B12AC&quot;/&gt;&lt;wsp:rsid wsp:val=&quot;001B1429&quot;/&gt;&lt;wsp:rsid wsp:val=&quot;001B147F&quot;/&gt;&lt;wsp:rsid wsp:val=&quot;001B14CF&quot;/&gt;&lt;wsp:rsid wsp:val=&quot;001B17B0&quot;/&gt;&lt;wsp:rsid wsp:val=&quot;001B189C&quot;/&gt;&lt;wsp:rsid wsp:val=&quot;001B18F8&quot;/&gt;&lt;wsp:rsid wsp:val=&quot;001B1981&quot;/&gt;&lt;wsp:rsid wsp:val=&quot;001B1A3D&quot;/&gt;&lt;wsp:rsid wsp:val=&quot;001B1B36&quot;/&gt;&lt;wsp:rsid wsp:val=&quot;001B1CC5&quot;/&gt;&lt;wsp:rsid wsp:val=&quot;001B1D6A&quot;/&gt;&lt;wsp:rsid wsp:val=&quot;001B1DDF&quot;/&gt;&lt;wsp:rsid wsp:val=&quot;001B1EC7&quot;/&gt;&lt;wsp:rsid wsp:val=&quot;001B1FA9&quot;/&gt;&lt;wsp:rsid wsp:val=&quot;001B2195&quot;/&gt;&lt;wsp:rsid wsp:val=&quot;001B21F7&quot;/&gt;&lt;wsp:rsid wsp:val=&quot;001B2222&quot;/&gt;&lt;wsp:rsid wsp:val=&quot;001B227D&quot;/&gt;&lt;wsp:rsid wsp:val=&quot;001B232D&quot;/&gt;&lt;wsp:rsid wsp:val=&quot;001B2343&quot;/&gt;&lt;wsp:rsid wsp:val=&quot;001B2716&quot;/&gt;&lt;wsp:rsid wsp:val=&quot;001B27A5&quot;/&gt;&lt;wsp:rsid wsp:val=&quot;001B2859&quot;/&gt;&lt;wsp:rsid wsp:val=&quot;001B2888&quot;/&gt;&lt;wsp:rsid wsp:val=&quot;001B28CF&quot;/&gt;&lt;wsp:rsid wsp:val=&quot;001B290E&quot;/&gt;&lt;wsp:rsid wsp:val=&quot;001B2A9F&quot;/&gt;&lt;wsp:rsid wsp:val=&quot;001B2BA1&quot;/&gt;&lt;wsp:rsid wsp:val=&quot;001B2F57&quot;/&gt;&lt;wsp:rsid wsp:val=&quot;001B309F&quot;/&gt;&lt;wsp:rsid wsp:val=&quot;001B30BF&quot;/&gt;&lt;wsp:rsid wsp:val=&quot;001B344A&quot;/&gt;&lt;wsp:rsid wsp:val=&quot;001B35D5&quot;/&gt;&lt;wsp:rsid wsp:val=&quot;001B35FC&quot;/&gt;&lt;wsp:rsid wsp:val=&quot;001B388E&quot;/&gt;&lt;wsp:rsid wsp:val=&quot;001B3A79&quot;/&gt;&lt;wsp:rsid wsp:val=&quot;001B3B0A&quot;/&gt;&lt;wsp:rsid wsp:val=&quot;001B3EE7&quot;/&gt;&lt;wsp:rsid wsp:val=&quot;001B3FA1&quot;/&gt;&lt;wsp:rsid wsp:val=&quot;001B4149&quot;/&gt;&lt;wsp:rsid wsp:val=&quot;001B4322&quot;/&gt;&lt;wsp:rsid wsp:val=&quot;001B4452&quot;/&gt;&lt;wsp:rsid wsp:val=&quot;001B4493&quot;/&gt;&lt;wsp:rsid wsp:val=&quot;001B4494&quot;/&gt;&lt;wsp:rsid wsp:val=&quot;001B4497&quot;/&gt;&lt;wsp:rsid wsp:val=&quot;001B44C1&quot;/&gt;&lt;wsp:rsid wsp:val=&quot;001B44FA&quot;/&gt;&lt;wsp:rsid wsp:val=&quot;001B4761&quot;/&gt;&lt;wsp:rsid wsp:val=&quot;001B47A9&quot;/&gt;&lt;wsp:rsid wsp:val=&quot;001B48E1&quot;/&gt;&lt;wsp:rsid wsp:val=&quot;001B49E4&quot;/&gt;&lt;wsp:rsid wsp:val=&quot;001B4AAA&quot;/&gt;&lt;wsp:rsid wsp:val=&quot;001B4CBE&quot;/&gt;&lt;wsp:rsid wsp:val=&quot;001B4FBF&quot;/&gt;&lt;wsp:rsid wsp:val=&quot;001B4FED&quot;/&gt;&lt;wsp:rsid wsp:val=&quot;001B5026&quot;/&gt;&lt;wsp:rsid wsp:val=&quot;001B50AC&quot;/&gt;&lt;wsp:rsid wsp:val=&quot;001B5169&quot;/&gt;&lt;wsp:rsid wsp:val=&quot;001B53AD&quot;/&gt;&lt;wsp:rsid wsp:val=&quot;001B5490&quot;/&gt;&lt;wsp:rsid wsp:val=&quot;001B54DC&quot;/&gt;&lt;wsp:rsid wsp:val=&quot;001B5586&quot;/&gt;&lt;wsp:rsid wsp:val=&quot;001B58B0&quot;/&gt;&lt;wsp:rsid wsp:val=&quot;001B5969&quot;/&gt;&lt;wsp:rsid wsp:val=&quot;001B59ED&quot;/&gt;&lt;wsp:rsid wsp:val=&quot;001B5ACB&quot;/&gt;&lt;wsp:rsid wsp:val=&quot;001B5B69&quot;/&gt;&lt;wsp:rsid wsp:val=&quot;001B5D9B&quot;/&gt;&lt;wsp:rsid wsp:val=&quot;001B5E4D&quot;/&gt;&lt;wsp:rsid wsp:val=&quot;001B63EF&quot;/&gt;&lt;wsp:rsid wsp:val=&quot;001B6717&quot;/&gt;&lt;wsp:rsid wsp:val=&quot;001B679F&quot;/&gt;&lt;wsp:rsid wsp:val=&quot;001B67E3&quot;/&gt;&lt;wsp:rsid wsp:val=&quot;001B69F6&quot;/&gt;&lt;wsp:rsid wsp:val=&quot;001B69F7&quot;/&gt;&lt;wsp:rsid wsp:val=&quot;001B6B0E&quot;/&gt;&lt;wsp:rsid wsp:val=&quot;001B6B44&quot;/&gt;&lt;wsp:rsid wsp:val=&quot;001B6B85&quot;/&gt;&lt;wsp:rsid wsp:val=&quot;001B6FA3&quot;/&gt;&lt;wsp:rsid wsp:val=&quot;001B6FB5&quot;/&gt;&lt;wsp:rsid wsp:val=&quot;001B6FE8&quot;/&gt;&lt;wsp:rsid wsp:val=&quot;001B7112&quot;/&gt;&lt;wsp:rsid wsp:val=&quot;001B73DA&quot;/&gt;&lt;wsp:rsid wsp:val=&quot;001B740A&quot;/&gt;&lt;wsp:rsid wsp:val=&quot;001B7430&quot;/&gt;&lt;wsp:rsid wsp:val=&quot;001B75CC&quot;/&gt;&lt;wsp:rsid wsp:val=&quot;001B7682&quot;/&gt;&lt;wsp:rsid wsp:val=&quot;001B7794&quot;/&gt;&lt;wsp:rsid wsp:val=&quot;001B7798&quot;/&gt;&lt;wsp:rsid wsp:val=&quot;001B7898&quot;/&gt;&lt;wsp:rsid wsp:val=&quot;001B78C6&quot;/&gt;&lt;wsp:rsid wsp:val=&quot;001B79AF&quot;/&gt;&lt;wsp:rsid wsp:val=&quot;001B7C9A&quot;/&gt;&lt;wsp:rsid wsp:val=&quot;001B7CE0&quot;/&gt;&lt;wsp:rsid wsp:val=&quot;001B7D24&quot;/&gt;&lt;wsp:rsid wsp:val=&quot;001B7F78&quot;/&gt;&lt;wsp:rsid wsp:val=&quot;001B7FE9&quot;/&gt;&lt;wsp:rsid wsp:val=&quot;001C004A&quot;/&gt;&lt;wsp:rsid wsp:val=&quot;001C00BE&quot;/&gt;&lt;wsp:rsid wsp:val=&quot;001C0143&quot;/&gt;&lt;wsp:rsid wsp:val=&quot;001C0423&quot;/&gt;&lt;wsp:rsid wsp:val=&quot;001C0652&quot;/&gt;&lt;wsp:rsid wsp:val=&quot;001C067A&quot;/&gt;&lt;wsp:rsid wsp:val=&quot;001C080F&quot;/&gt;&lt;wsp:rsid wsp:val=&quot;001C0E94&quot;/&gt;&lt;wsp:rsid wsp:val=&quot;001C13BB&quot;/&gt;&lt;wsp:rsid wsp:val=&quot;001C15B7&quot;/&gt;&lt;wsp:rsid wsp:val=&quot;001C1956&quot;/&gt;&lt;wsp:rsid wsp:val=&quot;001C1AE6&quot;/&gt;&lt;wsp:rsid wsp:val=&quot;001C1BD3&quot;/&gt;&lt;wsp:rsid wsp:val=&quot;001C1D5D&quot;/&gt;&lt;wsp:rsid wsp:val=&quot;001C1EBA&quot;/&gt;&lt;wsp:rsid wsp:val=&quot;001C2197&quot;/&gt;&lt;wsp:rsid wsp:val=&quot;001C2382&quot;/&gt;&lt;wsp:rsid wsp:val=&quot;001C2448&quot;/&gt;&lt;wsp:rsid wsp:val=&quot;001C2953&quot;/&gt;&lt;wsp:rsid wsp:val=&quot;001C2977&quot;/&gt;&lt;wsp:rsid wsp:val=&quot;001C2BB9&quot;/&gt;&lt;wsp:rsid wsp:val=&quot;001C2C13&quot;/&gt;&lt;wsp:rsid wsp:val=&quot;001C2D0B&quot;/&gt;&lt;wsp:rsid wsp:val=&quot;001C2DBB&quot;/&gt;&lt;wsp:rsid wsp:val=&quot;001C31F9&quot;/&gt;&lt;wsp:rsid wsp:val=&quot;001C3244&quot;/&gt;&lt;wsp:rsid wsp:val=&quot;001C32AC&quot;/&gt;&lt;wsp:rsid wsp:val=&quot;001C32FE&quot;/&gt;&lt;wsp:rsid wsp:val=&quot;001C36E2&quot;/&gt;&lt;wsp:rsid wsp:val=&quot;001C36F5&quot;/&gt;&lt;wsp:rsid wsp:val=&quot;001C38A1&quot;/&gt;&lt;wsp:rsid wsp:val=&quot;001C38EE&quot;/&gt;&lt;wsp:rsid wsp:val=&quot;001C3D02&quot;/&gt;&lt;wsp:rsid wsp:val=&quot;001C3F3B&quot;/&gt;&lt;wsp:rsid wsp:val=&quot;001C3F73&quot;/&gt;&lt;wsp:rsid wsp:val=&quot;001C40AE&quot;/&gt;&lt;wsp:rsid wsp:val=&quot;001C4221&quot;/&gt;&lt;wsp:rsid wsp:val=&quot;001C425E&quot;/&gt;&lt;wsp:rsid wsp:val=&quot;001C458C&quot;/&gt;&lt;wsp:rsid wsp:val=&quot;001C478C&quot;/&gt;&lt;wsp:rsid wsp:val=&quot;001C4A65&quot;/&gt;&lt;wsp:rsid wsp:val=&quot;001C4A7A&quot;/&gt;&lt;wsp:rsid wsp:val=&quot;001C4EFF&quot;/&gt;&lt;wsp:rsid wsp:val=&quot;001C5689&quot;/&gt;&lt;wsp:rsid wsp:val=&quot;001C57BD&quot;/&gt;&lt;wsp:rsid wsp:val=&quot;001C598E&quot;/&gt;&lt;wsp:rsid wsp:val=&quot;001C5A0C&quot;/&gt;&lt;wsp:rsid wsp:val=&quot;001C5A9C&quot;/&gt;&lt;wsp:rsid wsp:val=&quot;001C5B17&quot;/&gt;&lt;wsp:rsid wsp:val=&quot;001C5C1D&quot;/&gt;&lt;wsp:rsid wsp:val=&quot;001C5C3C&quot;/&gt;&lt;wsp:rsid wsp:val=&quot;001C5F7E&quot;/&gt;&lt;wsp:rsid wsp:val=&quot;001C60ED&quot;/&gt;&lt;wsp:rsid wsp:val=&quot;001C62CC&quot;/&gt;&lt;wsp:rsid wsp:val=&quot;001C630F&quot;/&gt;&lt;wsp:rsid wsp:val=&quot;001C642A&quot;/&gt;&lt;wsp:rsid wsp:val=&quot;001C6507&quot;/&gt;&lt;wsp:rsid wsp:val=&quot;001C6573&quot;/&gt;&lt;wsp:rsid wsp:val=&quot;001C6802&quot;/&gt;&lt;wsp:rsid wsp:val=&quot;001C682A&quot;/&gt;&lt;wsp:rsid wsp:val=&quot;001C68B2&quot;/&gt;&lt;wsp:rsid wsp:val=&quot;001C68CB&quot;/&gt;&lt;wsp:rsid wsp:val=&quot;001C69C1&quot;/&gt;&lt;wsp:rsid wsp:val=&quot;001C69FE&quot;/&gt;&lt;wsp:rsid wsp:val=&quot;001C6B74&quot;/&gt;&lt;wsp:rsid wsp:val=&quot;001C6CCE&quot;/&gt;&lt;wsp:rsid wsp:val=&quot;001C6D7D&quot;/&gt;&lt;wsp:rsid wsp:val=&quot;001C6E31&quot;/&gt;&lt;wsp:rsid wsp:val=&quot;001C6E81&quot;/&gt;&lt;wsp:rsid wsp:val=&quot;001C6FC4&quot;/&gt;&lt;wsp:rsid wsp:val=&quot;001C7122&quot;/&gt;&lt;wsp:rsid wsp:val=&quot;001C71D0&quot;/&gt;&lt;wsp:rsid wsp:val=&quot;001C75E3&quot;/&gt;&lt;wsp:rsid wsp:val=&quot;001C76C4&quot;/&gt;&lt;wsp:rsid wsp:val=&quot;001C7774&quot;/&gt;&lt;wsp:rsid wsp:val=&quot;001C7821&quot;/&gt;&lt;wsp:rsid wsp:val=&quot;001C78BB&quot;/&gt;&lt;wsp:rsid wsp:val=&quot;001C79F9&quot;/&gt;&lt;wsp:rsid wsp:val=&quot;001C7ADC&quot;/&gt;&lt;wsp:rsid wsp:val=&quot;001C7C52&quot;/&gt;&lt;wsp:rsid wsp:val=&quot;001D0221&quot;/&gt;&lt;wsp:rsid wsp:val=&quot;001D026B&quot;/&gt;&lt;wsp:rsid wsp:val=&quot;001D02C0&quot;/&gt;&lt;wsp:rsid wsp:val=&quot;001D045E&quot;/&gt;&lt;wsp:rsid wsp:val=&quot;001D049F&quot;/&gt;&lt;wsp:rsid wsp:val=&quot;001D05F9&quot;/&gt;&lt;wsp:rsid wsp:val=&quot;001D0913&quot;/&gt;&lt;wsp:rsid wsp:val=&quot;001D0D45&quot;/&gt;&lt;wsp:rsid wsp:val=&quot;001D1091&quot;/&gt;&lt;wsp:rsid wsp:val=&quot;001D129E&quot;/&gt;&lt;wsp:rsid wsp:val=&quot;001D186D&quot;/&gt;&lt;wsp:rsid wsp:val=&quot;001D1A04&quot;/&gt;&lt;wsp:rsid wsp:val=&quot;001D1C79&quot;/&gt;&lt;wsp:rsid wsp:val=&quot;001D2025&quot;/&gt;&lt;wsp:rsid wsp:val=&quot;001D20A3&quot;/&gt;&lt;wsp:rsid wsp:val=&quot;001D22A1&quot;/&gt;&lt;wsp:rsid wsp:val=&quot;001D25D9&quot;/&gt;&lt;wsp:rsid wsp:val=&quot;001D2647&quot;/&gt;&lt;wsp:rsid wsp:val=&quot;001D26EF&quot;/&gt;&lt;wsp:rsid wsp:val=&quot;001D279D&quot;/&gt;&lt;wsp:rsid wsp:val=&quot;001D27C5&quot;/&gt;&lt;wsp:rsid wsp:val=&quot;001D28AD&quot;/&gt;&lt;wsp:rsid wsp:val=&quot;001D28F8&quot;/&gt;&lt;wsp:rsid wsp:val=&quot;001D2950&quot;/&gt;&lt;wsp:rsid wsp:val=&quot;001D2B73&quot;/&gt;&lt;wsp:rsid wsp:val=&quot;001D2C16&quot;/&gt;&lt;wsp:rsid wsp:val=&quot;001D2C18&quot;/&gt;&lt;wsp:rsid wsp:val=&quot;001D2CDF&quot;/&gt;&lt;wsp:rsid wsp:val=&quot;001D2F24&quot;/&gt;&lt;wsp:rsid wsp:val=&quot;001D2F88&quot;/&gt;&lt;wsp:rsid wsp:val=&quot;001D2FEA&quot;/&gt;&lt;wsp:rsid wsp:val=&quot;001D3370&quot;/&gt;&lt;wsp:rsid wsp:val=&quot;001D3447&quot;/&gt;&lt;wsp:rsid wsp:val=&quot;001D35E4&quot;/&gt;&lt;wsp:rsid wsp:val=&quot;001D365A&quot;/&gt;&lt;wsp:rsid wsp:val=&quot;001D377E&quot;/&gt;&lt;wsp:rsid wsp:val=&quot;001D37B1&quot;/&gt;&lt;wsp:rsid wsp:val=&quot;001D3844&quot;/&gt;&lt;wsp:rsid wsp:val=&quot;001D3B11&quot;/&gt;&lt;wsp:rsid wsp:val=&quot;001D3C2D&quot;/&gt;&lt;wsp:rsid wsp:val=&quot;001D3D37&quot;/&gt;&lt;wsp:rsid wsp:val=&quot;001D3D3D&quot;/&gt;&lt;wsp:rsid wsp:val=&quot;001D3DDA&quot;/&gt;&lt;wsp:rsid wsp:val=&quot;001D4021&quot;/&gt;&lt;wsp:rsid wsp:val=&quot;001D4124&quot;/&gt;&lt;wsp:rsid wsp:val=&quot;001D417C&quot;/&gt;&lt;wsp:rsid wsp:val=&quot;001D469A&quot;/&gt;&lt;wsp:rsid wsp:val=&quot;001D4739&quot;/&gt;&lt;wsp:rsid wsp:val=&quot;001D4794&quot;/&gt;&lt;wsp:rsid wsp:val=&quot;001D47EE&quot;/&gt;&lt;wsp:rsid wsp:val=&quot;001D4A5A&quot;/&gt;&lt;wsp:rsid wsp:val=&quot;001D4A9B&quot;/&gt;&lt;wsp:rsid wsp:val=&quot;001D4BB5&quot;/&gt;&lt;wsp:rsid wsp:val=&quot;001D534B&quot;/&gt;&lt;wsp:rsid wsp:val=&quot;001D54ED&quot;/&gt;&lt;wsp:rsid wsp:val=&quot;001D55F6&quot;/&gt;&lt;wsp:rsid wsp:val=&quot;001D5602&quot;/&gt;&lt;wsp:rsid wsp:val=&quot;001D576E&quot;/&gt;&lt;wsp:rsid wsp:val=&quot;001D5891&quot;/&gt;&lt;wsp:rsid wsp:val=&quot;001D5A75&quot;/&gt;&lt;wsp:rsid wsp:val=&quot;001D5AEB&quot;/&gt;&lt;wsp:rsid wsp:val=&quot;001D5B34&quot;/&gt;&lt;wsp:rsid wsp:val=&quot;001D5FFD&quot;/&gt;&lt;wsp:rsid wsp:val=&quot;001D6008&quot;/&gt;&lt;wsp:rsid wsp:val=&quot;001D60F3&quot;/&gt;&lt;wsp:rsid wsp:val=&quot;001D6402&quot;/&gt;&lt;wsp:rsid wsp:val=&quot;001D642C&quot;/&gt;&lt;wsp:rsid wsp:val=&quot;001D6450&quot;/&gt;&lt;wsp:rsid wsp:val=&quot;001D65DD&quot;/&gt;&lt;wsp:rsid wsp:val=&quot;001D67F5&quot;/&gt;&lt;wsp:rsid wsp:val=&quot;001D6883&quot;/&gt;&lt;wsp:rsid wsp:val=&quot;001D688B&quot;/&gt;&lt;wsp:rsid wsp:val=&quot;001D69BC&quot;/&gt;&lt;wsp:rsid wsp:val=&quot;001D6A2E&quot;/&gt;&lt;wsp:rsid wsp:val=&quot;001D6B4E&quot;/&gt;&lt;wsp:rsid wsp:val=&quot;001D6B74&quot;/&gt;&lt;wsp:rsid wsp:val=&quot;001D6C59&quot;/&gt;&lt;wsp:rsid wsp:val=&quot;001D6E42&quot;/&gt;&lt;wsp:rsid wsp:val=&quot;001D6EA3&quot;/&gt;&lt;wsp:rsid wsp:val=&quot;001D73E2&quot;/&gt;&lt;wsp:rsid wsp:val=&quot;001D73EB&quot;/&gt;&lt;wsp:rsid wsp:val=&quot;001D74C9&quot;/&gt;&lt;wsp:rsid wsp:val=&quot;001D75C2&quot;/&gt;&lt;wsp:rsid wsp:val=&quot;001D766F&quot;/&gt;&lt;wsp:rsid wsp:val=&quot;001D770F&quot;/&gt;&lt;wsp:rsid wsp:val=&quot;001D7782&quot;/&gt;&lt;wsp:rsid wsp:val=&quot;001D799B&quot;/&gt;&lt;wsp:rsid wsp:val=&quot;001D7ABE&quot;/&gt;&lt;wsp:rsid wsp:val=&quot;001D7B07&quot;/&gt;&lt;wsp:rsid wsp:val=&quot;001D7BDD&quot;/&gt;&lt;wsp:rsid wsp:val=&quot;001D7C8C&quot;/&gt;&lt;wsp:rsid wsp:val=&quot;001D7DA0&quot;/&gt;&lt;wsp:rsid wsp:val=&quot;001D7E17&quot;/&gt;&lt;wsp:rsid wsp:val=&quot;001D7E57&quot;/&gt;&lt;wsp:rsid wsp:val=&quot;001D7FCB&quot;/&gt;&lt;wsp:rsid wsp:val=&quot;001E0046&quot;/&gt;&lt;wsp:rsid wsp:val=&quot;001E0788&quot;/&gt;&lt;wsp:rsid wsp:val=&quot;001E0969&quot;/&gt;&lt;wsp:rsid wsp:val=&quot;001E0977&quot;/&gt;&lt;wsp:rsid wsp:val=&quot;001E0B5A&quot;/&gt;&lt;wsp:rsid wsp:val=&quot;001E0C2F&quot;/&gt;&lt;wsp:rsid wsp:val=&quot;001E0CFB&quot;/&gt;&lt;wsp:rsid wsp:val=&quot;001E1000&quot;/&gt;&lt;wsp:rsid wsp:val=&quot;001E104F&quot;/&gt;&lt;wsp:rsid wsp:val=&quot;001E10DF&quot;/&gt;&lt;wsp:rsid wsp:val=&quot;001E10E7&quot;/&gt;&lt;wsp:rsid wsp:val=&quot;001E12C5&quot;/&gt;&lt;wsp:rsid wsp:val=&quot;001E16AB&quot;/&gt;&lt;wsp:rsid wsp:val=&quot;001E17E3&quot;/&gt;&lt;wsp:rsid wsp:val=&quot;001E1807&quot;/&gt;&lt;wsp:rsid wsp:val=&quot;001E1819&quot;/&gt;&lt;wsp:rsid wsp:val=&quot;001E1846&quot;/&gt;&lt;wsp:rsid wsp:val=&quot;001E194C&quot;/&gt;&lt;wsp:rsid wsp:val=&quot;001E196D&quot;/&gt;&lt;wsp:rsid wsp:val=&quot;001E1D23&quot;/&gt;&lt;wsp:rsid wsp:val=&quot;001E1FF6&quot;/&gt;&lt;wsp:rsid wsp:val=&quot;001E206C&quot;/&gt;&lt;wsp:rsid wsp:val=&quot;001E246E&quot;/&gt;&lt;wsp:rsid wsp:val=&quot;001E2492&quot;/&gt;&lt;wsp:rsid wsp:val=&quot;001E27A5&quot;/&gt;&lt;wsp:rsid wsp:val=&quot;001E2856&quot;/&gt;&lt;wsp:rsid wsp:val=&quot;001E2A83&quot;/&gt;&lt;wsp:rsid wsp:val=&quot;001E2C25&quot;/&gt;&lt;wsp:rsid wsp:val=&quot;001E2E52&quot;/&gt;&lt;wsp:rsid wsp:val=&quot;001E30A3&quot;/&gt;&lt;wsp:rsid wsp:val=&quot;001E30A8&quot;/&gt;&lt;wsp:rsid wsp:val=&quot;001E310B&quot;/&gt;&lt;wsp:rsid wsp:val=&quot;001E33A7&quot;/&gt;&lt;wsp:rsid wsp:val=&quot;001E35C3&quot;/&gt;&lt;wsp:rsid wsp:val=&quot;001E3645&quot;/&gt;&lt;wsp:rsid wsp:val=&quot;001E3ABA&quot;/&gt;&lt;wsp:rsid wsp:val=&quot;001E3ABE&quot;/&gt;&lt;wsp:rsid wsp:val=&quot;001E3F86&quot;/&gt;&lt;wsp:rsid wsp:val=&quot;001E4023&quot;/&gt;&lt;wsp:rsid wsp:val=&quot;001E4130&quot;/&gt;&lt;wsp:rsid wsp:val=&quot;001E41FB&quot;/&gt;&lt;wsp:rsid wsp:val=&quot;001E430A&quot;/&gt;&lt;wsp:rsid wsp:val=&quot;001E4492&quot;/&gt;&lt;wsp:rsid wsp:val=&quot;001E452C&quot;/&gt;&lt;wsp:rsid wsp:val=&quot;001E4648&quot;/&gt;&lt;wsp:rsid wsp:val=&quot;001E4809&quot;/&gt;&lt;wsp:rsid wsp:val=&quot;001E496D&quot;/&gt;&lt;wsp:rsid wsp:val=&quot;001E4B00&quot;/&gt;&lt;wsp:rsid wsp:val=&quot;001E53C4&quot;/&gt;&lt;wsp:rsid wsp:val=&quot;001E5674&quot;/&gt;&lt;wsp:rsid wsp:val=&quot;001E588A&quot;/&gt;&lt;wsp:rsid wsp:val=&quot;001E5A1A&quot;/&gt;&lt;wsp:rsid wsp:val=&quot;001E5B9A&quot;/&gt;&lt;wsp:rsid wsp:val=&quot;001E5C03&quot;/&gt;&lt;wsp:rsid wsp:val=&quot;001E60CA&quot;/&gt;&lt;wsp:rsid wsp:val=&quot;001E6118&quot;/&gt;&lt;wsp:rsid wsp:val=&quot;001E6853&quot;/&gt;&lt;wsp:rsid wsp:val=&quot;001E69DD&quot;/&gt;&lt;wsp:rsid wsp:val=&quot;001E6B23&quot;/&gt;&lt;wsp:rsid wsp:val=&quot;001E6B8D&quot;/&gt;&lt;wsp:rsid wsp:val=&quot;001E6CCD&quot;/&gt;&lt;wsp:rsid wsp:val=&quot;001E6E23&quot;/&gt;&lt;wsp:rsid wsp:val=&quot;001E6FD3&quot;/&gt;&lt;wsp:rsid wsp:val=&quot;001E7022&quot;/&gt;&lt;wsp:rsid wsp:val=&quot;001E7266&quot;/&gt;&lt;wsp:rsid wsp:val=&quot;001E75F6&quot;/&gt;&lt;wsp:rsid wsp:val=&quot;001E7696&quot;/&gt;&lt;wsp:rsid wsp:val=&quot;001E7928&quot;/&gt;&lt;wsp:rsid wsp:val=&quot;001E79ED&quot;/&gt;&lt;wsp:rsid wsp:val=&quot;001E7B52&quot;/&gt;&lt;wsp:rsid wsp:val=&quot;001E7C51&quot;/&gt;&lt;wsp:rsid wsp:val=&quot;001E7FFE&quot;/&gt;&lt;wsp:rsid wsp:val=&quot;001F013E&quot;/&gt;&lt;wsp:rsid wsp:val=&quot;001F0248&quot;/&gt;&lt;wsp:rsid wsp:val=&quot;001F0438&quot;/&gt;&lt;wsp:rsid wsp:val=&quot;001F06A2&quot;/&gt;&lt;wsp:rsid wsp:val=&quot;001F06AC&quot;/&gt;&lt;wsp:rsid wsp:val=&quot;001F0877&quot;/&gt;&lt;wsp:rsid wsp:val=&quot;001F090C&quot;/&gt;&lt;wsp:rsid wsp:val=&quot;001F0978&quot;/&gt;&lt;wsp:rsid wsp:val=&quot;001F0EBE&quot;/&gt;&lt;wsp:rsid wsp:val=&quot;001F1073&quot;/&gt;&lt;wsp:rsid wsp:val=&quot;001F10E5&quot;/&gt;&lt;wsp:rsid wsp:val=&quot;001F11D9&quot;/&gt;&lt;wsp:rsid wsp:val=&quot;001F11F0&quot;/&gt;&lt;wsp:rsid wsp:val=&quot;001F137E&quot;/&gt;&lt;wsp:rsid wsp:val=&quot;001F1509&quot;/&gt;&lt;wsp:rsid wsp:val=&quot;001F17D7&quot;/&gt;&lt;wsp:rsid wsp:val=&quot;001F1B03&quot;/&gt;&lt;wsp:rsid wsp:val=&quot;001F1C2E&quot;/&gt;&lt;wsp:rsid wsp:val=&quot;001F1F9F&quot;/&gt;&lt;wsp:rsid wsp:val=&quot;001F21D9&quot;/&gt;&lt;wsp:rsid wsp:val=&quot;001F2360&quot;/&gt;&lt;wsp:rsid wsp:val=&quot;001F26AA&quot;/&gt;&lt;wsp:rsid wsp:val=&quot;001F2726&quot;/&gt;&lt;wsp:rsid wsp:val=&quot;001F2B39&quot;/&gt;&lt;wsp:rsid wsp:val=&quot;001F2B81&quot;/&gt;&lt;wsp:rsid wsp:val=&quot;001F2C1B&quot;/&gt;&lt;wsp:rsid wsp:val=&quot;001F2C2D&quot;/&gt;&lt;wsp:rsid wsp:val=&quot;001F2C3E&quot;/&gt;&lt;wsp:rsid wsp:val=&quot;001F2F62&quot;/&gt;&lt;wsp:rsid wsp:val=&quot;001F3019&quot;/&gt;&lt;wsp:rsid wsp:val=&quot;001F3328&quot;/&gt;&lt;wsp:rsid wsp:val=&quot;001F340B&quot;/&gt;&lt;wsp:rsid wsp:val=&quot;001F3524&quot;/&gt;&lt;wsp:rsid wsp:val=&quot;001F353B&quot;/&gt;&lt;wsp:rsid wsp:val=&quot;001F35FC&quot;/&gt;&lt;wsp:rsid wsp:val=&quot;001F37D0&quot;/&gt;&lt;wsp:rsid wsp:val=&quot;001F391A&quot;/&gt;&lt;wsp:rsid wsp:val=&quot;001F398A&quot;/&gt;&lt;wsp:rsid wsp:val=&quot;001F39BD&quot;/&gt;&lt;wsp:rsid wsp:val=&quot;001F3A5E&quot;/&gt;&lt;wsp:rsid wsp:val=&quot;001F3BDF&quot;/&gt;&lt;wsp:rsid wsp:val=&quot;001F3D85&quot;/&gt;&lt;wsp:rsid wsp:val=&quot;001F42B4&quot;/&gt;&lt;wsp:rsid wsp:val=&quot;001F43E7&quot;/&gt;&lt;wsp:rsid wsp:val=&quot;001F448D&quot;/&gt;&lt;wsp:rsid wsp:val=&quot;001F44EB&quot;/&gt;&lt;wsp:rsid wsp:val=&quot;001F450A&quot;/&gt;&lt;wsp:rsid wsp:val=&quot;001F48A8&quot;/&gt;&lt;wsp:rsid wsp:val=&quot;001F492D&quot;/&gt;&lt;wsp:rsid wsp:val=&quot;001F4CED&quot;/&gt;&lt;wsp:rsid wsp:val=&quot;001F4D27&quot;/&gt;&lt;wsp:rsid wsp:val=&quot;001F5110&quot;/&gt;&lt;wsp:rsid wsp:val=&quot;001F5358&quot;/&gt;&lt;wsp:rsid wsp:val=&quot;001F53DA&quot;/&gt;&lt;wsp:rsid wsp:val=&quot;001F5440&quot;/&gt;&lt;wsp:rsid wsp:val=&quot;001F5454&quot;/&gt;&lt;wsp:rsid wsp:val=&quot;001F549C&quot;/&gt;&lt;wsp:rsid wsp:val=&quot;001F54AA&quot;/&gt;&lt;wsp:rsid wsp:val=&quot;001F54D5&quot;/&gt;&lt;wsp:rsid wsp:val=&quot;001F564F&quot;/&gt;&lt;wsp:rsid wsp:val=&quot;001F5684&quot;/&gt;&lt;wsp:rsid wsp:val=&quot;001F58CB&quot;/&gt;&lt;wsp:rsid wsp:val=&quot;001F5C10&quot;/&gt;&lt;wsp:rsid wsp:val=&quot;001F6113&quot;/&gt;&lt;wsp:rsid wsp:val=&quot;001F6203&quot;/&gt;&lt;wsp:rsid wsp:val=&quot;001F6219&quot;/&gt;&lt;wsp:rsid wsp:val=&quot;001F66E0&quot;/&gt;&lt;wsp:rsid wsp:val=&quot;001F675E&quot;/&gt;&lt;wsp:rsid wsp:val=&quot;001F6A2A&quot;/&gt;&lt;wsp:rsid wsp:val=&quot;001F6A3B&quot;/&gt;&lt;wsp:rsid wsp:val=&quot;001F6C93&quot;/&gt;&lt;wsp:rsid wsp:val=&quot;001F6CA1&quot;/&gt;&lt;wsp:rsid wsp:val=&quot;001F6D52&quot;/&gt;&lt;wsp:rsid wsp:val=&quot;001F6D59&quot;/&gt;&lt;wsp:rsid wsp:val=&quot;001F73C6&quot;/&gt;&lt;wsp:rsid wsp:val=&quot;001F74F3&quot;/&gt;&lt;wsp:rsid wsp:val=&quot;001F7653&quot;/&gt;&lt;wsp:rsid wsp:val=&quot;001F76CA&quot;/&gt;&lt;wsp:rsid wsp:val=&quot;001F7807&quot;/&gt;&lt;wsp:rsid wsp:val=&quot;001F7814&quot;/&gt;&lt;wsp:rsid wsp:val=&quot;001F789D&quot;/&gt;&lt;wsp:rsid wsp:val=&quot;001F7C9F&quot;/&gt;&lt;wsp:rsid wsp:val=&quot;001F7DB8&quot;/&gt;&lt;wsp:rsid wsp:val=&quot;001F7E1F&quot;/&gt;&lt;wsp:rsid wsp:val=&quot;00200193&quot;/&gt;&lt;wsp:rsid wsp:val=&quot;00200319&quot;/&gt;&lt;wsp:rsid wsp:val=&quot;002004BC&quot;/&gt;&lt;wsp:rsid wsp:val=&quot;00200674&quot;/&gt;&lt;wsp:rsid wsp:val=&quot;002006F6&quot;/&gt;&lt;wsp:rsid wsp:val=&quot;00200732&quot;/&gt;&lt;wsp:rsid wsp:val=&quot;00200777&quot;/&gt;&lt;wsp:rsid wsp:val=&quot;00200913&quot;/&gt;&lt;wsp:rsid wsp:val=&quot;00200CFB&quot;/&gt;&lt;wsp:rsid wsp:val=&quot;00200ECF&quot;/&gt;&lt;wsp:rsid wsp:val=&quot;00201309&quot;/&gt;&lt;wsp:rsid wsp:val=&quot;0020183D&quot;/&gt;&lt;wsp:rsid wsp:val=&quot;00201840&quot;/&gt;&lt;wsp:rsid wsp:val=&quot;0020185D&quot;/&gt;&lt;wsp:rsid wsp:val=&quot;00201DEF&quot;/&gt;&lt;wsp:rsid wsp:val=&quot;00202115&quot;/&gt;&lt;wsp:rsid wsp:val=&quot;00202544&quot;/&gt;&lt;wsp:rsid wsp:val=&quot;00202AE6&quot;/&gt;&lt;wsp:rsid wsp:val=&quot;00202C60&quot;/&gt;&lt;wsp:rsid wsp:val=&quot;00202C67&quot;/&gt;&lt;wsp:rsid wsp:val=&quot;00203159&quot;/&gt;&lt;wsp:rsid wsp:val=&quot;00203493&quot;/&gt;&lt;wsp:rsid wsp:val=&quot;002039E3&quot;/&gt;&lt;wsp:rsid wsp:val=&quot;00203A51&quot;/&gt;&lt;wsp:rsid wsp:val=&quot;00203B33&quot;/&gt;&lt;wsp:rsid wsp:val=&quot;00203B7F&quot;/&gt;&lt;wsp:rsid wsp:val=&quot;00203ED1&quot;/&gt;&lt;wsp:rsid wsp:val=&quot;0020401C&quot;/&gt;&lt;wsp:rsid wsp:val=&quot;0020433C&quot;/&gt;&lt;wsp:rsid wsp:val=&quot;00204496&quot;/&gt;&lt;wsp:rsid wsp:val=&quot;002045B4&quot;/&gt;&lt;wsp:rsid wsp:val=&quot;002048CB&quot;/&gt;&lt;wsp:rsid wsp:val=&quot;00204906&quot;/&gt;&lt;wsp:rsid wsp:val=&quot;00204D44&quot;/&gt;&lt;wsp:rsid wsp:val=&quot;0020505D&quot;/&gt;&lt;wsp:rsid wsp:val=&quot;002051B8&quot;/&gt;&lt;wsp:rsid wsp:val=&quot;002052B3&quot;/&gt;&lt;wsp:rsid wsp:val=&quot;00205462&quot;/&gt;&lt;wsp:rsid wsp:val=&quot;002057E5&quot;/&gt;&lt;wsp:rsid wsp:val=&quot;002057FB&quot;/&gt;&lt;wsp:rsid wsp:val=&quot;002059E4&quot;/&gt;&lt;wsp:rsid wsp:val=&quot;00205A9D&quot;/&gt;&lt;wsp:rsid wsp:val=&quot;00205C21&quot;/&gt;&lt;wsp:rsid wsp:val=&quot;00205D06&quot;/&gt;&lt;wsp:rsid wsp:val=&quot;002060A3&quot;/&gt;&lt;wsp:rsid wsp:val=&quot;002062A7&quot;/&gt;&lt;wsp:rsid wsp:val=&quot;002068CD&quot;/&gt;&lt;wsp:rsid wsp:val=&quot;00206A18&quot;/&gt;&lt;wsp:rsid wsp:val=&quot;00206B57&quot;/&gt;&lt;wsp:rsid wsp:val=&quot;00206BED&quot;/&gt;&lt;wsp:rsid wsp:val=&quot;00206DE7&quot;/&gt;&lt;wsp:rsid wsp:val=&quot;00206E2E&quot;/&gt;&lt;wsp:rsid wsp:val=&quot;00206F1D&quot;/&gt;&lt;wsp:rsid wsp:val=&quot;00206FAD&quot;/&gt;&lt;wsp:rsid wsp:val=&quot;00207050&quot;/&gt;&lt;wsp:rsid wsp:val=&quot;002070DE&quot;/&gt;&lt;wsp:rsid wsp:val=&quot;002074F3&quot;/&gt;&lt;wsp:rsid wsp:val=&quot;0020750C&quot;/&gt;&lt;wsp:rsid wsp:val=&quot;00207693&quot;/&gt;&lt;wsp:rsid wsp:val=&quot;002076F7&quot;/&gt;&lt;wsp:rsid wsp:val=&quot;00207922&quot;/&gt;&lt;wsp:rsid wsp:val=&quot;00207A0E&quot;/&gt;&lt;wsp:rsid wsp:val=&quot;00207C9E&quot;/&gt;&lt;wsp:rsid wsp:val=&quot;00210050&quot;/&gt;&lt;wsp:rsid wsp:val=&quot;0021005C&quot;/&gt;&lt;wsp:rsid wsp:val=&quot;0021016F&quot;/&gt;&lt;wsp:rsid wsp:val=&quot;0021023A&quot;/&gt;&lt;wsp:rsid wsp:val=&quot;00210246&quot;/&gt;&lt;wsp:rsid wsp:val=&quot;0021035B&quot;/&gt;&lt;wsp:rsid wsp:val=&quot;002103C7&quot;/&gt;&lt;wsp:rsid wsp:val=&quot;00210418&quot;/&gt;&lt;wsp:rsid wsp:val=&quot;002105A3&quot;/&gt;&lt;wsp:rsid wsp:val=&quot;00210979&quot;/&gt;&lt;wsp:rsid wsp:val=&quot;00210AF9&quot;/&gt;&lt;wsp:rsid wsp:val=&quot;00210D7F&quot;/&gt;&lt;wsp:rsid wsp:val=&quot;00210DEB&quot;/&gt;&lt;wsp:rsid wsp:val=&quot;00210E07&quot;/&gt;&lt;wsp:rsid wsp:val=&quot;00210FD5&quot;/&gt;&lt;wsp:rsid wsp:val=&quot;002111AC&quot;/&gt;&lt;wsp:rsid wsp:val=&quot;002111F1&quot;/&gt;&lt;wsp:rsid wsp:val=&quot;0021136F&quot;/&gt;&lt;wsp:rsid wsp:val=&quot;002113A3&quot;/&gt;&lt;wsp:rsid wsp:val=&quot;00211493&quot;/&gt;&lt;wsp:rsid wsp:val=&quot;0021163D&quot;/&gt;&lt;wsp:rsid wsp:val=&quot;00211950&quot;/&gt;&lt;wsp:rsid wsp:val=&quot;00211B0E&quot;/&gt;&lt;wsp:rsid wsp:val=&quot;00211B62&quot;/&gt;&lt;wsp:rsid wsp:val=&quot;00211DCF&quot;/&gt;&lt;wsp:rsid wsp:val=&quot;00211F14&quot;/&gt;&lt;wsp:rsid wsp:val=&quot;00211F25&quot;/&gt;&lt;wsp:rsid wsp:val=&quot;00211FE8&quot;/&gt;&lt;wsp:rsid wsp:val=&quot;00212050&quot;/&gt;&lt;wsp:rsid wsp:val=&quot;002123E9&quot;/&gt;&lt;wsp:rsid wsp:val=&quot;00212547&quot;/&gt;&lt;wsp:rsid wsp:val=&quot;00212565&quot;/&gt;&lt;wsp:rsid wsp:val=&quot;00212695&quot;/&gt;&lt;wsp:rsid wsp:val=&quot;0021277F&quot;/&gt;&lt;wsp:rsid wsp:val=&quot;00212909&quot;/&gt;&lt;wsp:rsid wsp:val=&quot;00212C32&quot;/&gt;&lt;wsp:rsid wsp:val=&quot;00212ED4&quot;/&gt;&lt;wsp:rsid wsp:val=&quot;00213234&quot;/&gt;&lt;wsp:rsid wsp:val=&quot;00213370&quot;/&gt;&lt;wsp:rsid wsp:val=&quot;002134A3&quot;/&gt;&lt;wsp:rsid wsp:val=&quot;00213516&quot;/&gt;&lt;wsp:rsid wsp:val=&quot;00213599&quot;/&gt;&lt;wsp:rsid wsp:val=&quot;002138E0&quot;/&gt;&lt;wsp:rsid wsp:val=&quot;00213B7F&quot;/&gt;&lt;wsp:rsid wsp:val=&quot;00213BE1&quot;/&gt;&lt;wsp:rsid wsp:val=&quot;00213DB1&quot;/&gt;&lt;wsp:rsid wsp:val=&quot;00213DCC&quot;/&gt;&lt;wsp:rsid wsp:val=&quot;00213E5B&quot;/&gt;&lt;wsp:rsid wsp:val=&quot;00213F14&quot;/&gt;&lt;wsp:rsid wsp:val=&quot;002144A6&quot;/&gt;&lt;wsp:rsid wsp:val=&quot;002145D3&quot;/&gt;&lt;wsp:rsid wsp:val=&quot;00214692&quot;/&gt;&lt;wsp:rsid wsp:val=&quot;00214896&quot;/&gt;&lt;wsp:rsid wsp:val=&quot;00214C1C&quot;/&gt;&lt;wsp:rsid wsp:val=&quot;00214EDE&quot;/&gt;&lt;wsp:rsid wsp:val=&quot;00215018&quot;/&gt;&lt;wsp:rsid wsp:val=&quot;00215181&quot;/&gt;&lt;wsp:rsid wsp:val=&quot;00215187&quot;/&gt;&lt;wsp:rsid wsp:val=&quot;002151AC&quot;/&gt;&lt;wsp:rsid wsp:val=&quot;0021530D&quot;/&gt;&lt;wsp:rsid wsp:val=&quot;00215835&quot;/&gt;&lt;wsp:rsid wsp:val=&quot;00215921&quot;/&gt;&lt;wsp:rsid wsp:val=&quot;002159CC&quot;/&gt;&lt;wsp:rsid wsp:val=&quot;00215A28&quot;/&gt;&lt;wsp:rsid wsp:val=&quot;00215C22&quot;/&gt;&lt;wsp:rsid wsp:val=&quot;00215C62&quot;/&gt;&lt;wsp:rsid wsp:val=&quot;002160A0&quot;/&gt;&lt;wsp:rsid wsp:val=&quot;00216218&quot;/&gt;&lt;wsp:rsid wsp:val=&quot;002162F4&quot;/&gt;&lt;wsp:rsid wsp:val=&quot;0021648A&quot;/&gt;&lt;wsp:rsid wsp:val=&quot;00216BEE&quot;/&gt;&lt;wsp:rsid wsp:val=&quot;00216C7F&quot;/&gt;&lt;wsp:rsid wsp:val=&quot;00216C9A&quot;/&gt;&lt;wsp:rsid wsp:val=&quot;00216E49&quot;/&gt;&lt;wsp:rsid wsp:val=&quot;00216EFD&quot;/&gt;&lt;wsp:rsid wsp:val=&quot;00216F3B&quot;/&gt;&lt;wsp:rsid wsp:val=&quot;00216FC9&quot;/&gt;&lt;wsp:rsid wsp:val=&quot;002170B8&quot;/&gt;&lt;wsp:rsid wsp:val=&quot;00217200&quot;/&gt;&lt;wsp:rsid wsp:val=&quot;002172C5&quot;/&gt;&lt;wsp:rsid wsp:val=&quot;002173BD&quot;/&gt;&lt;wsp:rsid wsp:val=&quot;002173BF&quot;/&gt;&lt;wsp:rsid wsp:val=&quot;00217942&quot;/&gt;&lt;wsp:rsid wsp:val=&quot;002179C8&quot;/&gt;&lt;wsp:rsid wsp:val=&quot;00217F6D&quot;/&gt;&lt;wsp:rsid wsp:val=&quot;00220150&quot;/&gt;&lt;wsp:rsid wsp:val=&quot;00220230&quot;/&gt;&lt;wsp:rsid wsp:val=&quot;00220279&quot;/&gt;&lt;wsp:rsid wsp:val=&quot;00220303&quot;/&gt;&lt;wsp:rsid wsp:val=&quot;00220421&quot;/&gt;&lt;wsp:rsid wsp:val=&quot;002207BF&quot;/&gt;&lt;wsp:rsid wsp:val=&quot;00220BC4&quot;/&gt;&lt;wsp:rsid wsp:val=&quot;00220BD9&quot;/&gt;&lt;wsp:rsid wsp:val=&quot;00220C5C&quot;/&gt;&lt;wsp:rsid wsp:val=&quot;00220F09&quot;/&gt;&lt;wsp:rsid wsp:val=&quot;002210BF&quot;/&gt;&lt;wsp:rsid wsp:val=&quot;0022110B&quot;/&gt;&lt;wsp:rsid wsp:val=&quot;002211F1&quot;/&gt;&lt;wsp:rsid wsp:val=&quot;0022139F&quot;/&gt;&lt;wsp:rsid wsp:val=&quot;00221503&quot;/&gt;&lt;wsp:rsid wsp:val=&quot;00221606&quot;/&gt;&lt;wsp:rsid wsp:val=&quot;0022180C&quot;/&gt;&lt;wsp:rsid wsp:val=&quot;00221951&quot;/&gt;&lt;wsp:rsid wsp:val=&quot;00221A6F&quot;/&gt;&lt;wsp:rsid wsp:val=&quot;00221ADC&quot;/&gt;&lt;wsp:rsid wsp:val=&quot;00221BD0&quot;/&gt;&lt;wsp:rsid wsp:val=&quot;00221C3B&quot;/&gt;&lt;wsp:rsid wsp:val=&quot;00221E1A&quot;/&gt;&lt;wsp:rsid wsp:val=&quot;00221E47&quot;/&gt;&lt;wsp:rsid wsp:val=&quot;00221F33&quot;/&gt;&lt;wsp:rsid wsp:val=&quot;00221F88&quot;/&gt;&lt;wsp:rsid wsp:val=&quot;00221F89&quot;/&gt;&lt;wsp:rsid wsp:val=&quot;00222073&quot;/&gt;&lt;wsp:rsid wsp:val=&quot;0022231D&quot;/&gt;&lt;wsp:rsid wsp:val=&quot;0022242C&quot;/&gt;&lt;wsp:rsid wsp:val=&quot;002224B5&quot;/&gt;&lt;wsp:rsid wsp:val=&quot;00222859&quot;/&gt;&lt;wsp:rsid wsp:val=&quot;00222929&quot;/&gt;&lt;wsp:rsid wsp:val=&quot;00222A21&quot;/&gt;&lt;wsp:rsid wsp:val=&quot;00222D49&quot;/&gt;&lt;wsp:rsid wsp:val=&quot;00222F40&quot;/&gt;&lt;wsp:rsid wsp:val=&quot;00222F77&quot;/&gt;&lt;wsp:rsid wsp:val=&quot;00223127&quot;/&gt;&lt;wsp:rsid wsp:val=&quot;0022314B&quot;/&gt;&lt;wsp:rsid wsp:val=&quot;00223167&quot;/&gt;&lt;wsp:rsid wsp:val=&quot;0022324E&quot;/&gt;&lt;wsp:rsid wsp:val=&quot;00223310&quot;/&gt;&lt;wsp:rsid wsp:val=&quot;00223858&quot;/&gt;&lt;wsp:rsid wsp:val=&quot;002238FB&quot;/&gt;&lt;wsp:rsid wsp:val=&quot;00223966&quot;/&gt;&lt;wsp:rsid wsp:val=&quot;002239F8&quot;/&gt;&lt;wsp:rsid wsp:val=&quot;00223A96&quot;/&gt;&lt;wsp:rsid wsp:val=&quot;00223EE7&quot;/&gt;&lt;wsp:rsid wsp:val=&quot;0022436E&quot;/&gt;&lt;wsp:rsid wsp:val=&quot;002243A5&quot;/&gt;&lt;wsp:rsid wsp:val=&quot;002244A6&quot;/&gt;&lt;wsp:rsid wsp:val=&quot;0022464D&quot;/&gt;&lt;wsp:rsid wsp:val=&quot;0022473A&quot;/&gt;&lt;wsp:rsid wsp:val=&quot;00224B95&quot;/&gt;&lt;wsp:rsid wsp:val=&quot;00224C55&quot;/&gt;&lt;wsp:rsid wsp:val=&quot;00224D37&quot;/&gt;&lt;wsp:rsid wsp:val=&quot;00224E6B&quot;/&gt;&lt;wsp:rsid wsp:val=&quot;00225146&quot;/&gt;&lt;wsp:rsid wsp:val=&quot;002251F3&quot;/&gt;&lt;wsp:rsid wsp:val=&quot;0022521B&quot;/&gt;&lt;wsp:rsid wsp:val=&quot;002252FF&quot;/&gt;&lt;wsp:rsid wsp:val=&quot;00225585&quot;/&gt;&lt;wsp:rsid wsp:val=&quot;002255D1&quot;/&gt;&lt;wsp:rsid wsp:val=&quot;00225AB2&quot;/&gt;&lt;wsp:rsid wsp:val=&quot;00225B0A&quot;/&gt;&lt;wsp:rsid wsp:val=&quot;00225E0B&quot;/&gt;&lt;wsp:rsid wsp:val=&quot;00225EAE&quot;/&gt;&lt;wsp:rsid wsp:val=&quot;00225F48&quot;/&gt;&lt;wsp:rsid wsp:val=&quot;00226017&quot;/&gt;&lt;wsp:rsid wsp:val=&quot;002260AA&quot;/&gt;&lt;wsp:rsid wsp:val=&quot;002262BF&quot;/&gt;&lt;wsp:rsid wsp:val=&quot;002262E4&quot;/&gt;&lt;wsp:rsid wsp:val=&quot;00226669&quot;/&gt;&lt;wsp:rsid wsp:val=&quot;0022682B&quot;/&gt;&lt;wsp:rsid wsp:val=&quot;002269C2&quot;/&gt;&lt;wsp:rsid wsp:val=&quot;00226A9A&quot;/&gt;&lt;wsp:rsid wsp:val=&quot;00226AE4&quot;/&gt;&lt;wsp:rsid wsp:val=&quot;00226C17&quot;/&gt;&lt;wsp:rsid wsp:val=&quot;00226DAC&quot;/&gt;&lt;wsp:rsid wsp:val=&quot;002270F2&quot;/&gt;&lt;wsp:rsid wsp:val=&quot;002273D2&quot;/&gt;&lt;wsp:rsid wsp:val=&quot;002273F4&quot;/&gt;&lt;wsp:rsid wsp:val=&quot;0022743E&quot;/&gt;&lt;wsp:rsid wsp:val=&quot;00227677&quot;/&gt;&lt;wsp:rsid wsp:val=&quot;00227729&quot;/&gt;&lt;wsp:rsid wsp:val=&quot;00227A6F&quot;/&gt;&lt;wsp:rsid wsp:val=&quot;00227C47&quot;/&gt;&lt;wsp:rsid wsp:val=&quot;00227E64&quot;/&gt;&lt;wsp:rsid wsp:val=&quot;00227F81&quot;/&gt;&lt;wsp:rsid wsp:val=&quot;0023014B&quot;/&gt;&lt;wsp:rsid wsp:val=&quot;0023033C&quot;/&gt;&lt;wsp:rsid wsp:val=&quot;0023049F&quot;/&gt;&lt;wsp:rsid wsp:val=&quot;00230521&quot;/&gt;&lt;wsp:rsid wsp:val=&quot;002305B8&quot;/&gt;&lt;wsp:rsid wsp:val=&quot;002305D7&quot;/&gt;&lt;wsp:rsid wsp:val=&quot;00230891&quot;/&gt;&lt;wsp:rsid wsp:val=&quot;00230A10&quot;/&gt;&lt;wsp:rsid wsp:val=&quot;00230ABE&quot;/&gt;&lt;wsp:rsid wsp:val=&quot;00230CC7&quot;/&gt;&lt;wsp:rsid wsp:val=&quot;00231202&quot;/&gt;&lt;wsp:rsid wsp:val=&quot;0023133F&quot;/&gt;&lt;wsp:rsid wsp:val=&quot;002313F3&quot;/&gt;&lt;wsp:rsid wsp:val=&quot;0023140A&quot;/&gt;&lt;wsp:rsid wsp:val=&quot;00231AEF&quot;/&gt;&lt;wsp:rsid wsp:val=&quot;00231BC2&quot;/&gt;&lt;wsp:rsid wsp:val=&quot;00231D47&quot;/&gt;&lt;wsp:rsid wsp:val=&quot;00232022&quot;/&gt;&lt;wsp:rsid wsp:val=&quot;002320D8&quot;/&gt;&lt;wsp:rsid wsp:val=&quot;002321F6&quot;/&gt;&lt;wsp:rsid wsp:val=&quot;002324C7&quot;/&gt;&lt;wsp:rsid wsp:val=&quot;00232601&quot;/&gt;&lt;wsp:rsid wsp:val=&quot;00232685&quot;/&gt;&lt;wsp:rsid wsp:val=&quot;00232807&quot;/&gt;&lt;wsp:rsid wsp:val=&quot;00232B54&quot;/&gt;&lt;wsp:rsid wsp:val=&quot;00232BDE&quot;/&gt;&lt;wsp:rsid wsp:val=&quot;00232EBA&quot;/&gt;&lt;wsp:rsid wsp:val=&quot;00232F9B&quot;/&gt;&lt;wsp:rsid wsp:val=&quot;00233254&quot;/&gt;&lt;wsp:rsid wsp:val=&quot;00233426&quot;/&gt;&lt;wsp:rsid wsp:val=&quot;00233455&quot;/&gt;&lt;wsp:rsid wsp:val=&quot;0023352F&quot;/&gt;&lt;wsp:rsid wsp:val=&quot;002336A4&quot;/&gt;&lt;wsp:rsid wsp:val=&quot;00233841&quot;/&gt;&lt;wsp:rsid wsp:val=&quot;0023388E&quot;/&gt;&lt;wsp:rsid wsp:val=&quot;00233C87&quot;/&gt;&lt;wsp:rsid wsp:val=&quot;00233E74&quot;/&gt;&lt;wsp:rsid wsp:val=&quot;00234151&quot;/&gt;&lt;wsp:rsid wsp:val=&quot;00234152&quot;/&gt;&lt;wsp:rsid wsp:val=&quot;002341A7&quot;/&gt;&lt;wsp:rsid wsp:val=&quot;002341B7&quot;/&gt;&lt;wsp:rsid wsp:val=&quot;0023464D&quot;/&gt;&lt;wsp:rsid wsp:val=&quot;002346D6&quot;/&gt;&lt;wsp:rsid wsp:val=&quot;00234A24&quot;/&gt;&lt;wsp:rsid wsp:val=&quot;00234BA8&quot;/&gt;&lt;wsp:rsid wsp:val=&quot;00234D72&quot;/&gt;&lt;wsp:rsid wsp:val=&quot;00234F63&quot;/&gt;&lt;wsp:rsid wsp:val=&quot;002352A6&quot;/&gt;&lt;wsp:rsid wsp:val=&quot;002353AD&quot;/&gt;&lt;wsp:rsid wsp:val=&quot;00235516&quot;/&gt;&lt;wsp:rsid wsp:val=&quot;00235839&quot;/&gt;&lt;wsp:rsid wsp:val=&quot;00235981&quot;/&gt;&lt;wsp:rsid wsp:val=&quot;00235C9A&quot;/&gt;&lt;wsp:rsid wsp:val=&quot;00235E1B&quot;/&gt;&lt;wsp:rsid wsp:val=&quot;0023600F&quot;/&gt;&lt;wsp:rsid wsp:val=&quot;0023602B&quot;/&gt;&lt;wsp:rsid wsp:val=&quot;00236562&quot;/&gt;&lt;wsp:rsid wsp:val=&quot;00236771&quot;/&gt;&lt;wsp:rsid wsp:val=&quot;0023692B&quot;/&gt;&lt;wsp:rsid wsp:val=&quot;00236A07&quot;/&gt;&lt;wsp:rsid wsp:val=&quot;00236A55&quot;/&gt;&lt;wsp:rsid wsp:val=&quot;00236B00&quot;/&gt;&lt;wsp:rsid wsp:val=&quot;00236B07&quot;/&gt;&lt;wsp:rsid wsp:val=&quot;00236C39&quot;/&gt;&lt;wsp:rsid wsp:val=&quot;00236D89&quot;/&gt;&lt;wsp:rsid wsp:val=&quot;0023750F&quot;/&gt;&lt;wsp:rsid wsp:val=&quot;0023769D&quot;/&gt;&lt;wsp:rsid wsp:val=&quot;002378BC&quot;/&gt;&lt;wsp:rsid wsp:val=&quot;002378D0&quot;/&gt;&lt;wsp:rsid wsp:val=&quot;00237E0D&quot;/&gt;&lt;wsp:rsid wsp:val=&quot;00237E54&quot;/&gt;&lt;wsp:rsid wsp:val=&quot;002400EF&quot;/&gt;&lt;wsp:rsid wsp:val=&quot;0024010A&quot;/&gt;&lt;wsp:rsid wsp:val=&quot;00240206&quot;/&gt;&lt;wsp:rsid wsp:val=&quot;00240300&quot;/&gt;&lt;wsp:rsid wsp:val=&quot;00240340&quot;/&gt;&lt;wsp:rsid wsp:val=&quot;00240513&quot;/&gt;&lt;wsp:rsid wsp:val=&quot;002405C7&quot;/&gt;&lt;wsp:rsid wsp:val=&quot;0024090B&quot;/&gt;&lt;wsp:rsid wsp:val=&quot;00240C7A&quot;/&gt;&lt;wsp:rsid wsp:val=&quot;00240DF9&quot;/&gt;&lt;wsp:rsid wsp:val=&quot;00240E46&quot;/&gt;&lt;wsp:rsid wsp:val=&quot;00240E81&quot;/&gt;&lt;wsp:rsid wsp:val=&quot;002411A4&quot;/&gt;&lt;wsp:rsid wsp:val=&quot;0024128E&quot;/&gt;&lt;wsp:rsid wsp:val=&quot;00241550&quot;/&gt;&lt;wsp:rsid wsp:val=&quot;0024158C&quot;/&gt;&lt;wsp:rsid wsp:val=&quot;0024164D&quot;/&gt;&lt;wsp:rsid wsp:val=&quot;00241725&quot;/&gt;&lt;wsp:rsid wsp:val=&quot;00241910&quot;/&gt;&lt;wsp:rsid wsp:val=&quot;0024198E&quot;/&gt;&lt;wsp:rsid wsp:val=&quot;00241A03&quot;/&gt;&lt;wsp:rsid wsp:val=&quot;00241CCF&quot;/&gt;&lt;wsp:rsid wsp:val=&quot;00241FE3&quot;/&gt;&lt;wsp:rsid wsp:val=&quot;002421A8&quot;/&gt;&lt;wsp:rsid wsp:val=&quot;0024237C&quot;/&gt;&lt;wsp:rsid wsp:val=&quot;002423C9&quot;/&gt;&lt;wsp:rsid wsp:val=&quot;0024241D&quot;/&gt;&lt;wsp:rsid wsp:val=&quot;002424BD&quot;/&gt;&lt;wsp:rsid wsp:val=&quot;00242576&quot;/&gt;&lt;wsp:rsid wsp:val=&quot;0024274B&quot;/&gt;&lt;wsp:rsid wsp:val=&quot;002427B8&quot;/&gt;&lt;wsp:rsid wsp:val=&quot;0024283D&quot;/&gt;&lt;wsp:rsid wsp:val=&quot;00242CEE&quot;/&gt;&lt;wsp:rsid wsp:val=&quot;00242D07&quot;/&gt;&lt;wsp:rsid wsp:val=&quot;00242D53&quot;/&gt;&lt;wsp:rsid wsp:val=&quot;00242E45&quot;/&gt;&lt;wsp:rsid wsp:val=&quot;00242ECB&quot;/&gt;&lt;wsp:rsid wsp:val=&quot;00243169&quot;/&gt;&lt;wsp:rsid wsp:val=&quot;00243180&quot;/&gt;&lt;wsp:rsid wsp:val=&quot;0024356A&quot;/&gt;&lt;wsp:rsid wsp:val=&quot;002436B1&quot;/&gt;&lt;wsp:rsid wsp:val=&quot;00243890&quot;/&gt;&lt;wsp:rsid wsp:val=&quot;0024396F&quot;/&gt;&lt;wsp:rsid wsp:val=&quot;00243A31&quot;/&gt;&lt;wsp:rsid wsp:val=&quot;00243BD8&quot;/&gt;&lt;wsp:rsid wsp:val=&quot;0024400B&quot;/&gt;&lt;wsp:rsid wsp:val=&quot;00244135&quot;/&gt;&lt;wsp:rsid wsp:val=&quot;0024421B&quot;/&gt;&lt;wsp:rsid wsp:val=&quot;002442D0&quot;/&gt;&lt;wsp:rsid wsp:val=&quot;002444A7&quot;/&gt;&lt;wsp:rsid wsp:val=&quot;00244748&quot;/&gt;&lt;wsp:rsid wsp:val=&quot;002449C6&quot;/&gt;&lt;wsp:rsid wsp:val=&quot;00244A78&quot;/&gt;&lt;wsp:rsid wsp:val=&quot;00244B0A&quot;/&gt;&lt;wsp:rsid wsp:val=&quot;00244C9D&quot;/&gt;&lt;wsp:rsid wsp:val=&quot;00244D0C&quot;/&gt;&lt;wsp:rsid wsp:val=&quot;00244E77&quot;/&gt;&lt;wsp:rsid wsp:val=&quot;002450CF&quot;/&gt;&lt;wsp:rsid wsp:val=&quot;002450DE&quot;/&gt;&lt;wsp:rsid wsp:val=&quot;0024511C&quot;/&gt;&lt;wsp:rsid wsp:val=&quot;00245898&quot;/&gt;&lt;wsp:rsid wsp:val=&quot;002458CD&quot;/&gt;&lt;wsp:rsid wsp:val=&quot;0024599B&quot;/&gt;&lt;wsp:rsid wsp:val=&quot;00245B21&quot;/&gt;&lt;wsp:rsid wsp:val=&quot;00245B80&quot;/&gt;&lt;wsp:rsid wsp:val=&quot;00245D0F&quot;/&gt;&lt;wsp:rsid wsp:val=&quot;00245DA2&quot;/&gt;&lt;wsp:rsid wsp:val=&quot;0024636D&quot;/&gt;&lt;wsp:rsid wsp:val=&quot;002464A4&quot;/&gt;&lt;wsp:rsid wsp:val=&quot;002465A7&quot;/&gt;&lt;wsp:rsid wsp:val=&quot;00246755&quot;/&gt;&lt;wsp:rsid wsp:val=&quot;002467C2&quot;/&gt;&lt;wsp:rsid wsp:val=&quot;00246DA7&quot;/&gt;&lt;wsp:rsid wsp:val=&quot;00247021&quot;/&gt;&lt;wsp:rsid wsp:val=&quot;0024705D&quot;/&gt;&lt;wsp:rsid wsp:val=&quot;00247292&quot;/&gt;&lt;wsp:rsid wsp:val=&quot;0024730F&quot;/&gt;&lt;wsp:rsid wsp:val=&quot;00247318&quot;/&gt;&lt;wsp:rsid wsp:val=&quot;0024743F&quot;/&gt;&lt;wsp:rsid wsp:val=&quot;0024762A&quot;/&gt;&lt;wsp:rsid wsp:val=&quot;00247639&quot;/&gt;&lt;wsp:rsid wsp:val=&quot;0024774B&quot;/&gt;&lt;wsp:rsid wsp:val=&quot;0024788B&quot;/&gt;&lt;wsp:rsid wsp:val=&quot;00247A44&quot;/&gt;&lt;wsp:rsid wsp:val=&quot;00247A9B&quot;/&gt;&lt;wsp:rsid wsp:val=&quot;00247B1A&quot;/&gt;&lt;wsp:rsid wsp:val=&quot;00247B87&quot;/&gt;&lt;wsp:rsid wsp:val=&quot;00247EB8&quot;/&gt;&lt;wsp:rsid wsp:val=&quot;00247EC0&quot;/&gt;&lt;wsp:rsid wsp:val=&quot;00247FBB&quot;/&gt;&lt;wsp:rsid wsp:val=&quot;002500A7&quot;/&gt;&lt;wsp:rsid wsp:val=&quot;00250463&quot;/&gt;&lt;wsp:rsid wsp:val=&quot;00250508&quot;/&gt;&lt;wsp:rsid wsp:val=&quot;00250565&quot;/&gt;&lt;wsp:rsid wsp:val=&quot;00250577&quot;/&gt;&lt;wsp:rsid wsp:val=&quot;002507A5&quot;/&gt;&lt;wsp:rsid wsp:val=&quot;002508BD&quot;/&gt;&lt;wsp:rsid wsp:val=&quot;0025091A&quot;/&gt;&lt;wsp:rsid wsp:val=&quot;00250BF8&quot;/&gt;&lt;wsp:rsid wsp:val=&quot;00250D41&quot;/&gt;&lt;wsp:rsid wsp:val=&quot;00250E25&quot;/&gt;&lt;wsp:rsid wsp:val=&quot;00250F0F&quot;/&gt;&lt;wsp:rsid wsp:val=&quot;0025116A&quot;/&gt;&lt;wsp:rsid wsp:val=&quot;002511CE&quot;/&gt;&lt;wsp:rsid wsp:val=&quot;002514A4&quot;/&gt;&lt;wsp:rsid wsp:val=&quot;00251515&quot;/&gt;&lt;wsp:rsid wsp:val=&quot;00251548&quot;/&gt;&lt;wsp:rsid wsp:val=&quot;0025169D&quot;/&gt;&lt;wsp:rsid wsp:val=&quot;0025183B&quot;/&gt;&lt;wsp:rsid wsp:val=&quot;00251D43&quot;/&gt;&lt;wsp:rsid wsp:val=&quot;00251DAE&quot;/&gt;&lt;wsp:rsid wsp:val=&quot;00251EF2&quot;/&gt;&lt;wsp:rsid wsp:val=&quot;00251F5D&quot;/&gt;&lt;wsp:rsid wsp:val=&quot;00251FE5&quot;/&gt;&lt;wsp:rsid wsp:val=&quot;00252021&quot;/&gt;&lt;wsp:rsid wsp:val=&quot;002522E9&quot;/&gt;&lt;wsp:rsid wsp:val=&quot;002525CF&quot;/&gt;&lt;wsp:rsid wsp:val=&quot;002525D6&quot;/&gt;&lt;wsp:rsid wsp:val=&quot;002525FF&quot;/&gt;&lt;wsp:rsid wsp:val=&quot;00252952&quot;/&gt;&lt;wsp:rsid wsp:val=&quot;002529E7&quot;/&gt;&lt;wsp:rsid wsp:val=&quot;00252BAA&quot;/&gt;&lt;wsp:rsid wsp:val=&quot;00252C54&quot;/&gt;&lt;wsp:rsid wsp:val=&quot;00252D8F&quot;/&gt;&lt;wsp:rsid wsp:val=&quot;00253039&quot;/&gt;&lt;wsp:rsid wsp:val=&quot;0025308F&quot;/&gt;&lt;wsp:rsid wsp:val=&quot;0025309A&quot;/&gt;&lt;wsp:rsid wsp:val=&quot;0025328E&quot;/&gt;&lt;wsp:rsid wsp:val=&quot;002533BA&quot;/&gt;&lt;wsp:rsid wsp:val=&quot;00253741&quot;/&gt;&lt;wsp:rsid wsp:val=&quot;0025386A&quot;/&gt;&lt;wsp:rsid wsp:val=&quot;00253874&quot;/&gt;&lt;wsp:rsid wsp:val=&quot;002538F4&quot;/&gt;&lt;wsp:rsid wsp:val=&quot;00253C01&quot;/&gt;&lt;wsp:rsid wsp:val=&quot;002540A3&quot;/&gt;&lt;wsp:rsid wsp:val=&quot;0025425D&quot;/&gt;&lt;wsp:rsid wsp:val=&quot;002542FC&quot;/&gt;&lt;wsp:rsid wsp:val=&quot;002543F6&quot;/&gt;&lt;wsp:rsid wsp:val=&quot;002545F6&quot;/&gt;&lt;wsp:rsid wsp:val=&quot;002546E5&quot;/&gt;&lt;wsp:rsid wsp:val=&quot;002546FC&quot;/&gt;&lt;wsp:rsid wsp:val=&quot;002549EF&quot;/&gt;&lt;wsp:rsid wsp:val=&quot;00254A10&quot;/&gt;&lt;wsp:rsid wsp:val=&quot;00254A35&quot;/&gt;&lt;wsp:rsid wsp:val=&quot;00254B01&quot;/&gt;&lt;wsp:rsid wsp:val=&quot;00254E4D&quot;/&gt;&lt;wsp:rsid wsp:val=&quot;00254F26&quot;/&gt;&lt;wsp:rsid wsp:val=&quot;00254F3D&quot;/&gt;&lt;wsp:rsid wsp:val=&quot;002550B9&quot;/&gt;&lt;wsp:rsid wsp:val=&quot;00255183&quot;/&gt;&lt;wsp:rsid wsp:val=&quot;00255339&quot;/&gt;&lt;wsp:rsid wsp:val=&quot;00255364&quot;/&gt;&lt;wsp:rsid wsp:val=&quot;00255438&quot;/&gt;&lt;wsp:rsid wsp:val=&quot;0025553B&quot;/&gt;&lt;wsp:rsid wsp:val=&quot;00255809&quot;/&gt;&lt;wsp:rsid wsp:val=&quot;002559C6&quot;/&gt;&lt;wsp:rsid wsp:val=&quot;00255BF4&quot;/&gt;&lt;wsp:rsid wsp:val=&quot;00255EC5&quot;/&gt;&lt;wsp:rsid wsp:val=&quot;00255F84&quot;/&gt;&lt;wsp:rsid wsp:val=&quot;00255FBA&quot;/&gt;&lt;wsp:rsid wsp:val=&quot;002560BB&quot;/&gt;&lt;wsp:rsid wsp:val=&quot;00256132&quot;/&gt;&lt;wsp:rsid wsp:val=&quot;00256412&quot;/&gt;&lt;wsp:rsid wsp:val=&quot;0025648B&quot;/&gt;&lt;wsp:rsid wsp:val=&quot;00256A6A&quot;/&gt;&lt;wsp:rsid wsp:val=&quot;00256B8E&quot;/&gt;&lt;wsp:rsid wsp:val=&quot;00257029&quot;/&gt;&lt;wsp:rsid wsp:val=&quot;00257048&quot;/&gt;&lt;wsp:rsid wsp:val=&quot;002570E5&quot;/&gt;&lt;wsp:rsid wsp:val=&quot;00257158&quot;/&gt;&lt;wsp:rsid wsp:val=&quot;0025731E&quot;/&gt;&lt;wsp:rsid wsp:val=&quot;00257400&quot;/&gt;&lt;wsp:rsid wsp:val=&quot;00257649&quot;/&gt;&lt;wsp:rsid wsp:val=&quot;00257665&quot;/&gt;&lt;wsp:rsid wsp:val=&quot;002579BD&quot;/&gt;&lt;wsp:rsid wsp:val=&quot;002579C2&quot;/&gt;&lt;wsp:rsid wsp:val=&quot;00257A23&quot;/&gt;&lt;wsp:rsid wsp:val=&quot;00257B81&quot;/&gt;&lt;wsp:rsid wsp:val=&quot;00257CC2&quot;/&gt;&lt;wsp:rsid wsp:val=&quot;00257FAB&quot;/&gt;&lt;wsp:rsid wsp:val=&quot;002600ED&quot;/&gt;&lt;wsp:rsid wsp:val=&quot;00260460&quot;/&gt;&lt;wsp:rsid wsp:val=&quot;002604BF&quot;/&gt;&lt;wsp:rsid wsp:val=&quot;0026083B&quot;/&gt;&lt;wsp:rsid wsp:val=&quot;002608F0&quot;/&gt;&lt;wsp:rsid wsp:val=&quot;0026092A&quot;/&gt;&lt;wsp:rsid wsp:val=&quot;00260E65&quot;/&gt;&lt;wsp:rsid wsp:val=&quot;00261036&quot;/&gt;&lt;wsp:rsid wsp:val=&quot;00261218&quot;/&gt;&lt;wsp:rsid wsp:val=&quot;00261292&quot;/&gt;&lt;wsp:rsid wsp:val=&quot;002613FB&quot;/&gt;&lt;wsp:rsid wsp:val=&quot;0026141C&quot;/&gt;&lt;wsp:rsid wsp:val=&quot;002616E8&quot;/&gt;&lt;wsp:rsid wsp:val=&quot;0026171E&quot;/&gt;&lt;wsp:rsid wsp:val=&quot;0026183B&quot;/&gt;&lt;wsp:rsid wsp:val=&quot;00261922&quot;/&gt;&lt;wsp:rsid wsp:val=&quot;00261A66&quot;/&gt;&lt;wsp:rsid wsp:val=&quot;00261BC7&quot;/&gt;&lt;wsp:rsid wsp:val=&quot;00262047&quot;/&gt;&lt;wsp:rsid wsp:val=&quot;00262057&quot;/&gt;&lt;wsp:rsid wsp:val=&quot;002623FF&quot;/&gt;&lt;wsp:rsid wsp:val=&quot;00262614&quot;/&gt;&lt;wsp:rsid wsp:val=&quot;00262962&quot;/&gt;&lt;wsp:rsid wsp:val=&quot;00262A04&quot;/&gt;&lt;wsp:rsid wsp:val=&quot;00262C13&quot;/&gt;&lt;wsp:rsid wsp:val=&quot;00262C80&quot;/&gt;&lt;wsp:rsid wsp:val=&quot;00262E4A&quot;/&gt;&lt;wsp:rsid wsp:val=&quot;0026304D&quot;/&gt;&lt;wsp:rsid wsp:val=&quot;002630A0&quot;/&gt;&lt;wsp:rsid wsp:val=&quot;00263124&quot;/&gt;&lt;wsp:rsid wsp:val=&quot;00263145&quot;/&gt;&lt;wsp:rsid wsp:val=&quot;002631D7&quot;/&gt;&lt;wsp:rsid wsp:val=&quot;0026350A&quot;/&gt;&lt;wsp:rsid wsp:val=&quot;00263556&quot;/&gt;&lt;wsp:rsid wsp:val=&quot;002636F6&quot;/&gt;&lt;wsp:rsid wsp:val=&quot;00263D99&quot;/&gt;&lt;wsp:rsid wsp:val=&quot;00263DC7&quot;/&gt;&lt;wsp:rsid wsp:val=&quot;00263E60&quot;/&gt;&lt;wsp:rsid wsp:val=&quot;00263F63&quot;/&gt;&lt;wsp:rsid wsp:val=&quot;00263FAB&quot;/&gt;&lt;wsp:rsid wsp:val=&quot;0026404B&quot;/&gt;&lt;wsp:rsid wsp:val=&quot;002640AE&quot;/&gt;&lt;wsp:rsid wsp:val=&quot;00264134&quot;/&gt;&lt;wsp:rsid wsp:val=&quot;00264190&quot;/&gt;&lt;wsp:rsid wsp:val=&quot;002641C6&quot;/&gt;&lt;wsp:rsid wsp:val=&quot;0026456B&quot;/&gt;&lt;wsp:rsid wsp:val=&quot;0026461E&quot;/&gt;&lt;wsp:rsid wsp:val=&quot;00264633&quot;/&gt;&lt;wsp:rsid wsp:val=&quot;00264838&quot;/&gt;&lt;wsp:rsid wsp:val=&quot;002649F6&quot;/&gt;&lt;wsp:rsid wsp:val=&quot;00264ACA&quot;/&gt;&lt;wsp:rsid wsp:val=&quot;0026544C&quot;/&gt;&lt;wsp:rsid wsp:val=&quot;00265558&quot;/&gt;&lt;wsp:rsid wsp:val=&quot;002655F7&quot;/&gt;&lt;wsp:rsid wsp:val=&quot;002656C8&quot;/&gt;&lt;wsp:rsid wsp:val=&quot;002656F4&quot;/&gt;&lt;wsp:rsid wsp:val=&quot;00265748&quot;/&gt;&lt;wsp:rsid wsp:val=&quot;00265944&quot;/&gt;&lt;wsp:rsid wsp:val=&quot;002659A8&quot;/&gt;&lt;wsp:rsid wsp:val=&quot;00266027&quot;/&gt;&lt;wsp:rsid wsp:val=&quot;0026602E&quot;/&gt;&lt;wsp:rsid wsp:val=&quot;002662A5&quot;/&gt;&lt;wsp:rsid wsp:val=&quot;002662D3&quot;/&gt;&lt;wsp:rsid wsp:val=&quot;002662EA&quot;/&gt;&lt;wsp:rsid wsp:val=&quot;002664BD&quot;/&gt;&lt;wsp:rsid wsp:val=&quot;0026662D&quot;/&gt;&lt;wsp:rsid wsp:val=&quot;00266883&quot;/&gt;&lt;wsp:rsid wsp:val=&quot;0026695E&quot;/&gt;&lt;wsp:rsid wsp:val=&quot;00266AC8&quot;/&gt;&lt;wsp:rsid wsp:val=&quot;00266B0A&quot;/&gt;&lt;wsp:rsid wsp:val=&quot;00267001&quot;/&gt;&lt;wsp:rsid wsp:val=&quot;0026701E&quot;/&gt;&lt;wsp:rsid wsp:val=&quot;002671C1&quot;/&gt;&lt;wsp:rsid wsp:val=&quot;0026720B&quot;/&gt;&lt;wsp:rsid wsp:val=&quot;00267323&quot;/&gt;&lt;wsp:rsid wsp:val=&quot;00267477&quot;/&gt;&lt;wsp:rsid wsp:val=&quot;002678F1&quot;/&gt;&lt;wsp:rsid wsp:val=&quot;00267B7D&quot;/&gt;&lt;wsp:rsid wsp:val=&quot;00267B9D&quot;/&gt;&lt;wsp:rsid wsp:val=&quot;00267C2B&quot;/&gt;&lt;wsp:rsid wsp:val=&quot;00267CD3&quot;/&gt;&lt;wsp:rsid wsp:val=&quot;00267E1C&quot;/&gt;&lt;wsp:rsid wsp:val=&quot;00267EC4&quot;/&gt;&lt;wsp:rsid wsp:val=&quot;00267EF8&quot;/&gt;&lt;wsp:rsid wsp:val=&quot;00267F51&quot;/&gt;&lt;wsp:rsid wsp:val=&quot;00270082&quot;/&gt;&lt;wsp:rsid wsp:val=&quot;0027013D&quot;/&gt;&lt;wsp:rsid wsp:val=&quot;00270302&quot;/&gt;&lt;wsp:rsid wsp:val=&quot;00270368&quot;/&gt;&lt;wsp:rsid wsp:val=&quot;00270776&quot;/&gt;&lt;wsp:rsid wsp:val=&quot;002707A8&quot;/&gt;&lt;wsp:rsid wsp:val=&quot;002708EA&quot;/&gt;&lt;wsp:rsid wsp:val=&quot;00270B61&quot;/&gt;&lt;wsp:rsid wsp:val=&quot;00270B8F&quot;/&gt;&lt;wsp:rsid wsp:val=&quot;00270DA3&quot;/&gt;&lt;wsp:rsid wsp:val=&quot;00270E83&quot;/&gt;&lt;wsp:rsid wsp:val=&quot;00270EBC&quot;/&gt;&lt;wsp:rsid wsp:val=&quot;00271262&quot;/&gt;&lt;wsp:rsid wsp:val=&quot;002712C8&quot;/&gt;&lt;wsp:rsid wsp:val=&quot;00271351&quot;/&gt;&lt;wsp:rsid wsp:val=&quot;00271665&quot;/&gt;&lt;wsp:rsid wsp:val=&quot;002718DC&quot;/&gt;&lt;wsp:rsid wsp:val=&quot;00271FD5&quot;/&gt;&lt;wsp:rsid wsp:val=&quot;00272192&quot;/&gt;&lt;wsp:rsid wsp:val=&quot;0027219A&quot;/&gt;&lt;wsp:rsid wsp:val=&quot;00272290&quot;/&gt;&lt;wsp:rsid wsp:val=&quot;0027239C&quot;/&gt;&lt;wsp:rsid wsp:val=&quot;00272471&quot;/&gt;&lt;wsp:rsid wsp:val=&quot;00272503&quot;/&gt;&lt;wsp:rsid wsp:val=&quot;002727F3&quot;/&gt;&lt;wsp:rsid wsp:val=&quot;00272909&quot;/&gt;&lt;wsp:rsid wsp:val=&quot;00272A87&quot;/&gt;&lt;wsp:rsid wsp:val=&quot;00272EA9&quot;/&gt;&lt;wsp:rsid wsp:val=&quot;00272FB5&quot;/&gt;&lt;wsp:rsid wsp:val=&quot;00272FDD&quot;/&gt;&lt;wsp:rsid wsp:val=&quot;002731FB&quot;/&gt;&lt;wsp:rsid wsp:val=&quot;002732BC&quot;/&gt;&lt;wsp:rsid wsp:val=&quot;0027394F&quot;/&gt;&lt;wsp:rsid wsp:val=&quot;002739E9&quot;/&gt;&lt;wsp:rsid wsp:val=&quot;00273CD8&quot;/&gt;&lt;wsp:rsid wsp:val=&quot;00273E66&quot;/&gt;&lt;wsp:rsid wsp:val=&quot;00274115&quot;/&gt;&lt;wsp:rsid wsp:val=&quot;00274160&quot;/&gt;&lt;wsp:rsid wsp:val=&quot;002742FE&quot;/&gt;&lt;wsp:rsid wsp:val=&quot;002744C0&quot;/&gt;&lt;wsp:rsid wsp:val=&quot;002745D1&quot;/&gt;&lt;wsp:rsid wsp:val=&quot;0027461B&quot;/&gt;&lt;wsp:rsid wsp:val=&quot;002748AB&quot;/&gt;&lt;wsp:rsid wsp:val=&quot;002748BF&quot;/&gt;&lt;wsp:rsid wsp:val=&quot;00274951&quot;/&gt;&lt;wsp:rsid wsp:val=&quot;002749CB&quot;/&gt;&lt;wsp:rsid wsp:val=&quot;00274AE8&quot;/&gt;&lt;wsp:rsid wsp:val=&quot;00274B73&quot;/&gt;&lt;wsp:rsid wsp:val=&quot;00274E38&quot;/&gt;&lt;wsp:rsid wsp:val=&quot;00274E65&quot;/&gt;&lt;wsp:rsid wsp:val=&quot;00274EBB&quot;/&gt;&lt;wsp:rsid wsp:val=&quot;00274F56&quot;/&gt;&lt;wsp:rsid wsp:val=&quot;0027508E&quot;/&gt;&lt;wsp:rsid wsp:val=&quot;002751FB&quot;/&gt;&lt;wsp:rsid wsp:val=&quot;0027536C&quot;/&gt;&lt;wsp:rsid wsp:val=&quot;002753EC&quot;/&gt;&lt;wsp:rsid wsp:val=&quot;002754CC&quot;/&gt;&lt;wsp:rsid wsp:val=&quot;002758A3&quot;/&gt;&lt;wsp:rsid wsp:val=&quot;00275BEF&quot;/&gt;&lt;wsp:rsid wsp:val=&quot;00275D4C&quot;/&gt;&lt;wsp:rsid wsp:val=&quot;00275D5D&quot;/&gt;&lt;wsp:rsid wsp:val=&quot;0027609A&quot;/&gt;&lt;wsp:rsid wsp:val=&quot;002762CC&quot;/&gt;&lt;wsp:rsid wsp:val=&quot;0027633D&quot;/&gt;&lt;wsp:rsid wsp:val=&quot;002763C5&quot;/&gt;&lt;wsp:rsid wsp:val=&quot;002763CE&quot;/&gt;&lt;wsp:rsid wsp:val=&quot;00276592&quot;/&gt;&lt;wsp:rsid wsp:val=&quot;0027659D&quot;/&gt;&lt;wsp:rsid wsp:val=&quot;00276A89&quot;/&gt;&lt;wsp:rsid wsp:val=&quot;00276D7C&quot;/&gt;&lt;wsp:rsid wsp:val=&quot;00276E53&quot;/&gt;&lt;wsp:rsid wsp:val=&quot;00276EFF&quot;/&gt;&lt;wsp:rsid wsp:val=&quot;00276F42&quot;/&gt;&lt;wsp:rsid wsp:val=&quot;00277008&quot;/&gt;&lt;wsp:rsid wsp:val=&quot;0027701C&quot;/&gt;&lt;wsp:rsid wsp:val=&quot;0027705A&quot;/&gt;&lt;wsp:rsid wsp:val=&quot;002774DD&quot;/&gt;&lt;wsp:rsid wsp:val=&quot;00277724&quot;/&gt;&lt;wsp:rsid wsp:val=&quot;00277788&quot;/&gt;&lt;wsp:rsid wsp:val=&quot;00277833&quot;/&gt;&lt;wsp:rsid wsp:val=&quot;0028004D&quot;/&gt;&lt;wsp:rsid wsp:val=&quot;00280156&quot;/&gt;&lt;wsp:rsid wsp:val=&quot;00280215&quot;/&gt;&lt;wsp:rsid wsp:val=&quot;00280367&quot;/&gt;&lt;wsp:rsid wsp:val=&quot;002805E8&quot;/&gt;&lt;wsp:rsid wsp:val=&quot;002806A6&quot;/&gt;&lt;wsp:rsid wsp:val=&quot;002806E6&quot;/&gt;&lt;wsp:rsid wsp:val=&quot;002807CC&quot;/&gt;&lt;wsp:rsid wsp:val=&quot;00280846&quot;/&gt;&lt;wsp:rsid wsp:val=&quot;00280D67&quot;/&gt;&lt;wsp:rsid wsp:val=&quot;00280E6C&quot;/&gt;&lt;wsp:rsid wsp:val=&quot;0028115B&quot;/&gt;&lt;wsp:rsid wsp:val=&quot;00281164&quot;/&gt;&lt;wsp:rsid wsp:val=&quot;002814ED&quot;/&gt;&lt;wsp:rsid wsp:val=&quot;00281784&quot;/&gt;&lt;wsp:rsid wsp:val=&quot;0028182A&quot;/&gt;&lt;wsp:rsid wsp:val=&quot;00281A66&quot;/&gt;&lt;wsp:rsid wsp:val=&quot;00281C46&quot;/&gt;&lt;wsp:rsid wsp:val=&quot;00281D18&quot;/&gt;&lt;wsp:rsid wsp:val=&quot;00281E6B&quot;/&gt;&lt;wsp:rsid wsp:val=&quot;00281F0C&quot;/&gt;&lt;wsp:rsid wsp:val=&quot;00281F0D&quot;/&gt;&lt;wsp:rsid wsp:val=&quot;00281FCA&quot;/&gt;&lt;wsp:rsid wsp:val=&quot;00282044&quot;/&gt;&lt;wsp:rsid wsp:val=&quot;0028215F&quot;/&gt;&lt;wsp:rsid wsp:val=&quot;002823FD&quot;/&gt;&lt;wsp:rsid wsp:val=&quot;0028246C&quot;/&gt;&lt;wsp:rsid wsp:val=&quot;002824FB&quot;/&gt;&lt;wsp:rsid wsp:val=&quot;002826F2&quot;/&gt;&lt;wsp:rsid wsp:val=&quot;00282798&quot;/&gt;&lt;wsp:rsid wsp:val=&quot;002828DF&quot;/&gt;&lt;wsp:rsid wsp:val=&quot;00282CD5&quot;/&gt;&lt;wsp:rsid wsp:val=&quot;00282EB0&quot;/&gt;&lt;wsp:rsid wsp:val=&quot;00283213&quot;/&gt;&lt;wsp:rsid wsp:val=&quot;002832BA&quot;/&gt;&lt;wsp:rsid wsp:val=&quot;00283373&quot;/&gt;&lt;wsp:rsid wsp:val=&quot;002836B8&quot;/&gt;&lt;wsp:rsid wsp:val=&quot;002836C0&quot;/&gt;&lt;wsp:rsid wsp:val=&quot;0028371C&quot;/&gt;&lt;wsp:rsid wsp:val=&quot;002837AA&quot;/&gt;&lt;wsp:rsid wsp:val=&quot;00283847&quot;/&gt;&lt;wsp:rsid wsp:val=&quot;002839A7&quot;/&gt;&lt;wsp:rsid wsp:val=&quot;00283B0C&quot;/&gt;&lt;wsp:rsid wsp:val=&quot;00283B89&quot;/&gt;&lt;wsp:rsid wsp:val=&quot;00283C8F&quot;/&gt;&lt;wsp:rsid wsp:val=&quot;00283E57&quot;/&gt;&lt;wsp:rsid wsp:val=&quot;00283F10&quot;/&gt;&lt;wsp:rsid wsp:val=&quot;002840C2&quot;/&gt;&lt;wsp:rsid wsp:val=&quot;00284240&quot;/&gt;&lt;wsp:rsid wsp:val=&quot;002843A7&quot;/&gt;&lt;wsp:rsid wsp:val=&quot;0028483B&quot;/&gt;&lt;wsp:rsid wsp:val=&quot;00284847&quot;/&gt;&lt;wsp:rsid wsp:val=&quot;0028495C&quot;/&gt;&lt;wsp:rsid wsp:val=&quot;00284AB4&quot;/&gt;&lt;wsp:rsid wsp:val=&quot;00284AB5&quot;/&gt;&lt;wsp:rsid wsp:val=&quot;00284BE7&quot;/&gt;&lt;wsp:rsid wsp:val=&quot;00284C11&quot;/&gt;&lt;wsp:rsid wsp:val=&quot;00284F61&quot;/&gt;&lt;wsp:rsid wsp:val=&quot;00284FFD&quot;/&gt;&lt;wsp:rsid wsp:val=&quot;00285118&quot;/&gt;&lt;wsp:rsid wsp:val=&quot;00285682&quot;/&gt;&lt;wsp:rsid wsp:val=&quot;00285B05&quot;/&gt;&lt;wsp:rsid wsp:val=&quot;00285B5F&quot;/&gt;&lt;wsp:rsid wsp:val=&quot;00285C9B&quot;/&gt;&lt;wsp:rsid wsp:val=&quot;00285F60&quot;/&gt;&lt;wsp:rsid wsp:val=&quot;00286290&quot;/&gt;&lt;wsp:rsid wsp:val=&quot;00286413&quot;/&gt;&lt;wsp:rsid wsp:val=&quot;002864AC&quot;/&gt;&lt;wsp:rsid wsp:val=&quot;00286569&quot;/&gt;&lt;wsp:rsid wsp:val=&quot;002866FD&quot;/&gt;&lt;wsp:rsid wsp:val=&quot;0028676A&quot;/&gt;&lt;wsp:rsid wsp:val=&quot;002868CE&quot;/&gt;&lt;wsp:rsid wsp:val=&quot;002869B1&quot;/&gt;&lt;wsp:rsid wsp:val=&quot;002869C2&quot;/&gt;&lt;wsp:rsid wsp:val=&quot;00286A7D&quot;/&gt;&lt;wsp:rsid wsp:val=&quot;00286AE8&quot;/&gt;&lt;wsp:rsid wsp:val=&quot;00286D59&quot;/&gt;&lt;wsp:rsid wsp:val=&quot;00286FB2&quot;/&gt;&lt;wsp:rsid wsp:val=&quot;00286FB6&quot;/&gt;&lt;wsp:rsid wsp:val=&quot;00286FE9&quot;/&gt;&lt;wsp:rsid wsp:val=&quot;002871C1&quot;/&gt;&lt;wsp:rsid wsp:val=&quot;002873CF&quot;/&gt;&lt;wsp:rsid wsp:val=&quot;00287411&quot;/&gt;&lt;wsp:rsid wsp:val=&quot;00287491&quot;/&gt;&lt;wsp:rsid wsp:val=&quot;00287540&quot;/&gt;&lt;wsp:rsid wsp:val=&quot;00287569&quot;/&gt;&lt;wsp:rsid wsp:val=&quot;00287595&quot;/&gt;&lt;wsp:rsid wsp:val=&quot;002875EE&quot;/&gt;&lt;wsp:rsid wsp:val=&quot;00287637&quot;/&gt;&lt;wsp:rsid wsp:val=&quot;002878DD&quot;/&gt;&lt;wsp:rsid wsp:val=&quot;002879AC&quot;/&gt;&lt;wsp:rsid wsp:val=&quot;00287A14&quot;/&gt;&lt;wsp:rsid wsp:val=&quot;00287D78&quot;/&gt;&lt;wsp:rsid wsp:val=&quot;00287E49&quot;/&gt;&lt;wsp:rsid wsp:val=&quot;00290066&quot;/&gt;&lt;wsp:rsid wsp:val=&quot;00290191&quot;/&gt;&lt;wsp:rsid wsp:val=&quot;00290264&quot;/&gt;&lt;wsp:rsid wsp:val=&quot;0029042B&quot;/&gt;&lt;wsp:rsid wsp:val=&quot;002904C8&quot;/&gt;&lt;wsp:rsid wsp:val=&quot;00290508&quot;/&gt;&lt;wsp:rsid wsp:val=&quot;00290572&quot;/&gt;&lt;wsp:rsid wsp:val=&quot;00290768&quot;/&gt;&lt;wsp:rsid wsp:val=&quot;002909E7&quot;/&gt;&lt;wsp:rsid wsp:val=&quot;00290A13&quot;/&gt;&lt;wsp:rsid wsp:val=&quot;00290A43&quot;/&gt;&lt;wsp:rsid wsp:val=&quot;00291113&quot;/&gt;&lt;wsp:rsid wsp:val=&quot;002912E4&quot;/&gt;&lt;wsp:rsid wsp:val=&quot;00291403&quot;/&gt;&lt;wsp:rsid wsp:val=&quot;0029173B&quot;/&gt;&lt;wsp:rsid wsp:val=&quot;002918A6&quot;/&gt;&lt;wsp:rsid wsp:val=&quot;002918C3&quot;/&gt;&lt;wsp:rsid wsp:val=&quot;00291A66&quot;/&gt;&lt;wsp:rsid wsp:val=&quot;00291AE5&quot;/&gt;&lt;wsp:rsid wsp:val=&quot;00291B7C&quot;/&gt;&lt;wsp:rsid wsp:val=&quot;00291BF1&quot;/&gt;&lt;wsp:rsid wsp:val=&quot;00291CDF&quot;/&gt;&lt;wsp:rsid wsp:val=&quot;00291D36&quot;/&gt;&lt;wsp:rsid wsp:val=&quot;00291F5B&quot;/&gt;&lt;wsp:rsid wsp:val=&quot;00291FED&quot;/&gt;&lt;wsp:rsid wsp:val=&quot;00292087&quot;/&gt;&lt;wsp:rsid wsp:val=&quot;00292170&quot;/&gt;&lt;wsp:rsid wsp:val=&quot;0029225A&quot;/&gt;&lt;wsp:rsid wsp:val=&quot;00292483&quot;/&gt;&lt;wsp:rsid wsp:val=&quot;002924D7&quot;/&gt;&lt;wsp:rsid wsp:val=&quot;00292521&quot;/&gt;&lt;wsp:rsid wsp:val=&quot;00292604&quot;/&gt;&lt;wsp:rsid wsp:val=&quot;00292753&quot;/&gt;&lt;wsp:rsid wsp:val=&quot;00292CA7&quot;/&gt;&lt;wsp:rsid wsp:val=&quot;00292CB4&quot;/&gt;&lt;wsp:rsid wsp:val=&quot;00292E6B&quot;/&gt;&lt;wsp:rsid wsp:val=&quot;00292EAC&quot;/&gt;&lt;wsp:rsid wsp:val=&quot;00292ED1&quot;/&gt;&lt;wsp:rsid wsp:val=&quot;00292F7F&quot;/&gt;&lt;wsp:rsid wsp:val=&quot;002930C9&quot;/&gt;&lt;wsp:rsid wsp:val=&quot;00293173&quot;/&gt;&lt;wsp:rsid wsp:val=&quot;0029318A&quot;/&gt;&lt;wsp:rsid wsp:val=&quot;002931FD&quot;/&gt;&lt;wsp:rsid wsp:val=&quot;002932D7&quot;/&gt;&lt;wsp:rsid wsp:val=&quot;00293644&quot;/&gt;&lt;wsp:rsid wsp:val=&quot;002937B7&quot;/&gt;&lt;wsp:rsid wsp:val=&quot;00293BD0&quot;/&gt;&lt;wsp:rsid wsp:val=&quot;00293C68&quot;/&gt;&lt;wsp:rsid wsp:val=&quot;00293CB2&quot;/&gt;&lt;wsp:rsid wsp:val=&quot;00293D41&quot;/&gt;&lt;wsp:rsid wsp:val=&quot;00293D69&quot;/&gt;&lt;wsp:rsid wsp:val=&quot;00293D8A&quot;/&gt;&lt;wsp:rsid wsp:val=&quot;00293E18&quot;/&gt;&lt;wsp:rsid wsp:val=&quot;0029443D&quot;/&gt;&lt;wsp:rsid wsp:val=&quot;002945C8&quot;/&gt;&lt;wsp:rsid wsp:val=&quot;0029461E&quot;/&gt;&lt;wsp:rsid wsp:val=&quot;0029465A&quot;/&gt;&lt;wsp:rsid wsp:val=&quot;002946AB&quot;/&gt;&lt;wsp:rsid wsp:val=&quot;00294892&quot;/&gt;&lt;wsp:rsid wsp:val=&quot;00294936&quot;/&gt;&lt;wsp:rsid wsp:val=&quot;00294977&quot;/&gt;&lt;wsp:rsid wsp:val=&quot;00294989&quot;/&gt;&lt;wsp:rsid wsp:val=&quot;00294A84&quot;/&gt;&lt;wsp:rsid wsp:val=&quot;00294C0F&quot;/&gt;&lt;wsp:rsid wsp:val=&quot;00294C36&quot;/&gt;&lt;wsp:rsid wsp:val=&quot;00294C87&quot;/&gt;&lt;wsp:rsid wsp:val=&quot;00294DCB&quot;/&gt;&lt;wsp:rsid wsp:val=&quot;00294DFF&quot;/&gt;&lt;wsp:rsid wsp:val=&quot;00294E68&quot;/&gt;&lt;wsp:rsid wsp:val=&quot;00294F81&quot;/&gt;&lt;wsp:rsid wsp:val=&quot;00294F90&quot;/&gt;&lt;wsp:rsid wsp:val=&quot;0029544D&quot;/&gt;&lt;wsp:rsid wsp:val=&quot;00295583&quot;/&gt;&lt;wsp:rsid wsp:val=&quot;00295714&quot;/&gt;&lt;wsp:rsid wsp:val=&quot;00295743&quot;/&gt;&lt;wsp:rsid wsp:val=&quot;0029579A&quot;/&gt;&lt;wsp:rsid wsp:val=&quot;00295B00&quot;/&gt;&lt;wsp:rsid wsp:val=&quot;00295BC5&quot;/&gt;&lt;wsp:rsid wsp:val=&quot;0029607A&quot;/&gt;&lt;wsp:rsid wsp:val=&quot;00296087&quot;/&gt;&lt;wsp:rsid wsp:val=&quot;00296193&quot;/&gt;&lt;wsp:rsid wsp:val=&quot;00296396&quot;/&gt;&lt;wsp:rsid wsp:val=&quot;00296410&quot;/&gt;&lt;wsp:rsid wsp:val=&quot;00296704&quot;/&gt;&lt;wsp:rsid wsp:val=&quot;0029675C&quot;/&gt;&lt;wsp:rsid wsp:val=&quot;002968A7&quot;/&gt;&lt;wsp:rsid wsp:val=&quot;0029692B&quot;/&gt;&lt;wsp:rsid wsp:val=&quot;00296995&quot;/&gt;&lt;wsp:rsid wsp:val=&quot;00296A72&quot;/&gt;&lt;wsp:rsid wsp:val=&quot;00296AA2&quot;/&gt;&lt;wsp:rsid wsp:val=&quot;00296ACB&quot;/&gt;&lt;wsp:rsid wsp:val=&quot;00296B46&quot;/&gt;&lt;wsp:rsid wsp:val=&quot;00296CBB&quot;/&gt;&lt;wsp:rsid wsp:val=&quot;00297001&quot;/&gt;&lt;wsp:rsid wsp:val=&quot;00297265&quot;/&gt;&lt;wsp:rsid wsp:val=&quot;002973CF&quot;/&gt;&lt;wsp:rsid wsp:val=&quot;002975B0&quot;/&gt;&lt;wsp:rsid wsp:val=&quot;002975BE&quot;/&gt;&lt;wsp:rsid wsp:val=&quot;0029784C&quot;/&gt;&lt;wsp:rsid wsp:val=&quot;0029785F&quot;/&gt;&lt;wsp:rsid wsp:val=&quot;00297A89&quot;/&gt;&lt;wsp:rsid wsp:val=&quot;00297AB9&quot;/&gt;&lt;wsp:rsid wsp:val=&quot;00297BF1&quot;/&gt;&lt;wsp:rsid wsp:val=&quot;00297CE2&quot;/&gt;&lt;wsp:rsid wsp:val=&quot;00297E4C&quot;/&gt;&lt;wsp:rsid wsp:val=&quot;002A006D&quot;/&gt;&lt;wsp:rsid wsp:val=&quot;002A00B0&quot;/&gt;&lt;wsp:rsid wsp:val=&quot;002A01DA&quot;/&gt;&lt;wsp:rsid wsp:val=&quot;002A0233&quot;/&gt;&lt;wsp:rsid wsp:val=&quot;002A0350&quot;/&gt;&lt;wsp:rsid wsp:val=&quot;002A063B&quot;/&gt;&lt;wsp:rsid wsp:val=&quot;002A0832&quot;/&gt;&lt;wsp:rsid wsp:val=&quot;002A08C5&quot;/&gt;&lt;wsp:rsid wsp:val=&quot;002A0C48&quot;/&gt;&lt;wsp:rsid wsp:val=&quot;002A0C7E&quot;/&gt;&lt;wsp:rsid wsp:val=&quot;002A0F40&quot;/&gt;&lt;wsp:rsid wsp:val=&quot;002A11E8&quot;/&gt;&lt;wsp:rsid wsp:val=&quot;002A122F&quot;/&gt;&lt;wsp:rsid wsp:val=&quot;002A145C&quot;/&gt;&lt;wsp:rsid wsp:val=&quot;002A15A0&quot;/&gt;&lt;wsp:rsid wsp:val=&quot;002A16A2&quot;/&gt;&lt;wsp:rsid wsp:val=&quot;002A17C6&quot;/&gt;&lt;wsp:rsid wsp:val=&quot;002A17F3&quot;/&gt;&lt;wsp:rsid wsp:val=&quot;002A1A30&quot;/&gt;&lt;wsp:rsid wsp:val=&quot;002A1B6F&quot;/&gt;&lt;wsp:rsid wsp:val=&quot;002A1B7D&quot;/&gt;&lt;wsp:rsid wsp:val=&quot;002A1DAC&quot;/&gt;&lt;wsp:rsid wsp:val=&quot;002A1DFA&quot;/&gt;&lt;wsp:rsid wsp:val=&quot;002A1FC5&quot;/&gt;&lt;wsp:rsid wsp:val=&quot;002A2134&quot;/&gt;&lt;wsp:rsid wsp:val=&quot;002A25A3&quot;/&gt;&lt;wsp:rsid wsp:val=&quot;002A2694&quot;/&gt;&lt;wsp:rsid wsp:val=&quot;002A27B5&quot;/&gt;&lt;wsp:rsid wsp:val=&quot;002A2911&quot;/&gt;&lt;wsp:rsid wsp:val=&quot;002A291F&quot;/&gt;&lt;wsp:rsid wsp:val=&quot;002A2951&quot;/&gt;&lt;wsp:rsid wsp:val=&quot;002A2A7B&quot;/&gt;&lt;wsp:rsid wsp:val=&quot;002A2B18&quot;/&gt;&lt;wsp:rsid wsp:val=&quot;002A2BA9&quot;/&gt;&lt;wsp:rsid wsp:val=&quot;002A2CD4&quot;/&gt;&lt;wsp:rsid wsp:val=&quot;002A2FFA&quot;/&gt;&lt;wsp:rsid wsp:val=&quot;002A3001&quot;/&gt;&lt;wsp:rsid wsp:val=&quot;002A310A&quot;/&gt;&lt;wsp:rsid wsp:val=&quot;002A311A&quot;/&gt;&lt;wsp:rsid wsp:val=&quot;002A3170&quot;/&gt;&lt;wsp:rsid wsp:val=&quot;002A3437&quot;/&gt;&lt;wsp:rsid wsp:val=&quot;002A347C&quot;/&gt;&lt;wsp:rsid wsp:val=&quot;002A356C&quot;/&gt;&lt;wsp:rsid wsp:val=&quot;002A366D&quot;/&gt;&lt;wsp:rsid wsp:val=&quot;002A371B&quot;/&gt;&lt;wsp:rsid wsp:val=&quot;002A378F&quot;/&gt;&lt;wsp:rsid wsp:val=&quot;002A37C2&quot;/&gt;&lt;wsp:rsid wsp:val=&quot;002A387D&quot;/&gt;&lt;wsp:rsid wsp:val=&quot;002A3D00&quot;/&gt;&lt;wsp:rsid wsp:val=&quot;002A3DE9&quot;/&gt;&lt;wsp:rsid wsp:val=&quot;002A3E07&quot;/&gt;&lt;wsp:rsid wsp:val=&quot;002A4161&quot;/&gt;&lt;wsp:rsid wsp:val=&quot;002A4454&quot;/&gt;&lt;wsp:rsid wsp:val=&quot;002A4534&quot;/&gt;&lt;wsp:rsid wsp:val=&quot;002A47E3&quot;/&gt;&lt;wsp:rsid wsp:val=&quot;002A4AA9&quot;/&gt;&lt;wsp:rsid wsp:val=&quot;002A4E1D&quot;/&gt;&lt;wsp:rsid wsp:val=&quot;002A5069&quot;/&gt;&lt;wsp:rsid wsp:val=&quot;002A51F9&quot;/&gt;&lt;wsp:rsid wsp:val=&quot;002A52AD&quot;/&gt;&lt;wsp:rsid wsp:val=&quot;002A5321&quot;/&gt;&lt;wsp:rsid wsp:val=&quot;002A5352&quot;/&gt;&lt;wsp:rsid wsp:val=&quot;002A53B7&quot;/&gt;&lt;wsp:rsid wsp:val=&quot;002A5504&quot;/&gt;&lt;wsp:rsid wsp:val=&quot;002A55CE&quot;/&gt;&lt;wsp:rsid wsp:val=&quot;002A5D5F&quot;/&gt;&lt;wsp:rsid wsp:val=&quot;002A5F92&quot;/&gt;&lt;wsp:rsid wsp:val=&quot;002A5FA1&quot;/&gt;&lt;wsp:rsid wsp:val=&quot;002A614B&quot;/&gt;&lt;wsp:rsid wsp:val=&quot;002A6421&quot;/&gt;&lt;wsp:rsid wsp:val=&quot;002A650F&quot;/&gt;&lt;wsp:rsid wsp:val=&quot;002A67F2&quot;/&gt;&lt;wsp:rsid wsp:val=&quot;002A689D&quot;/&gt;&lt;wsp:rsid wsp:val=&quot;002A68D3&quot;/&gt;&lt;wsp:rsid wsp:val=&quot;002A6902&quot;/&gt;&lt;wsp:rsid wsp:val=&quot;002A6B30&quot;/&gt;&lt;wsp:rsid wsp:val=&quot;002A6D43&quot;/&gt;&lt;wsp:rsid wsp:val=&quot;002A6DCE&quot;/&gt;&lt;wsp:rsid wsp:val=&quot;002A6DD9&quot;/&gt;&lt;wsp:rsid wsp:val=&quot;002A6E23&quot;/&gt;&lt;wsp:rsid wsp:val=&quot;002A70AF&quot;/&gt;&lt;wsp:rsid wsp:val=&quot;002A716C&quot;/&gt;&lt;wsp:rsid wsp:val=&quot;002A7210&quot;/&gt;&lt;wsp:rsid wsp:val=&quot;002A742D&quot;/&gt;&lt;wsp:rsid wsp:val=&quot;002A74FF&quot;/&gt;&lt;wsp:rsid wsp:val=&quot;002A778C&quot;/&gt;&lt;wsp:rsid wsp:val=&quot;002A7881&quot;/&gt;&lt;wsp:rsid wsp:val=&quot;002A790C&quot;/&gt;&lt;wsp:rsid wsp:val=&quot;002A7A43&quot;/&gt;&lt;wsp:rsid wsp:val=&quot;002A7AB7&quot;/&gt;&lt;wsp:rsid wsp:val=&quot;002A7D94&quot;/&gt;&lt;wsp:rsid wsp:val=&quot;002A7F22&quot;/&gt;&lt;wsp:rsid wsp:val=&quot;002A7F2E&quot;/&gt;&lt;wsp:rsid wsp:val=&quot;002A7FFA&quot;/&gt;&lt;wsp:rsid wsp:val=&quot;002B034E&quot;/&gt;&lt;wsp:rsid wsp:val=&quot;002B0607&quot;/&gt;&lt;wsp:rsid wsp:val=&quot;002B0680&quot;/&gt;&lt;wsp:rsid wsp:val=&quot;002B06FF&quot;/&gt;&lt;wsp:rsid wsp:val=&quot;002B077D&quot;/&gt;&lt;wsp:rsid wsp:val=&quot;002B0790&quot;/&gt;&lt;wsp:rsid wsp:val=&quot;002B0943&quot;/&gt;&lt;wsp:rsid wsp:val=&quot;002B0A94&quot;/&gt;&lt;wsp:rsid wsp:val=&quot;002B0BFC&quot;/&gt;&lt;wsp:rsid wsp:val=&quot;002B0CB2&quot;/&gt;&lt;wsp:rsid wsp:val=&quot;002B0F50&quot;/&gt;&lt;wsp:rsid wsp:val=&quot;002B0F6A&quot;/&gt;&lt;wsp:rsid wsp:val=&quot;002B1086&quot;/&gt;&lt;wsp:rsid wsp:val=&quot;002B1110&quot;/&gt;&lt;wsp:rsid wsp:val=&quot;002B1119&quot;/&gt;&lt;wsp:rsid wsp:val=&quot;002B13A3&quot;/&gt;&lt;wsp:rsid wsp:val=&quot;002B15DB&quot;/&gt;&lt;wsp:rsid wsp:val=&quot;002B1705&quot;/&gt;&lt;wsp:rsid wsp:val=&quot;002B1950&quot;/&gt;&lt;wsp:rsid wsp:val=&quot;002B1C66&quot;/&gt;&lt;wsp:rsid wsp:val=&quot;002B1C8A&quot;/&gt;&lt;wsp:rsid wsp:val=&quot;002B1EB6&quot;/&gt;&lt;wsp:rsid wsp:val=&quot;002B1EEC&quot;/&gt;&lt;wsp:rsid wsp:val=&quot;002B1EF4&quot;/&gt;&lt;wsp:rsid wsp:val=&quot;002B212C&quot;/&gt;&lt;wsp:rsid wsp:val=&quot;002B2283&quot;/&gt;&lt;wsp:rsid wsp:val=&quot;002B2302&quot;/&gt;&lt;wsp:rsid wsp:val=&quot;002B247F&quot;/&gt;&lt;wsp:rsid wsp:val=&quot;002B25A6&quot;/&gt;&lt;wsp:rsid wsp:val=&quot;002B273C&quot;/&gt;&lt;wsp:rsid wsp:val=&quot;002B2BE7&quot;/&gt;&lt;wsp:rsid wsp:val=&quot;002B2C1C&quot;/&gt;&lt;wsp:rsid wsp:val=&quot;002B2D64&quot;/&gt;&lt;wsp:rsid wsp:val=&quot;002B2D88&quot;/&gt;&lt;wsp:rsid wsp:val=&quot;002B2D94&quot;/&gt;&lt;wsp:rsid wsp:val=&quot;002B2EC1&quot;/&gt;&lt;wsp:rsid wsp:val=&quot;002B2EDC&quot;/&gt;&lt;wsp:rsid wsp:val=&quot;002B2F01&quot;/&gt;&lt;wsp:rsid wsp:val=&quot;002B2F51&quot;/&gt;&lt;wsp:rsid wsp:val=&quot;002B30A2&quot;/&gt;&lt;wsp:rsid wsp:val=&quot;002B30DB&quot;/&gt;&lt;wsp:rsid wsp:val=&quot;002B3317&quot;/&gt;&lt;wsp:rsid wsp:val=&quot;002B35E6&quot;/&gt;&lt;wsp:rsid wsp:val=&quot;002B39C0&quot;/&gt;&lt;wsp:rsid wsp:val=&quot;002B39FA&quot;/&gt;&lt;wsp:rsid wsp:val=&quot;002B3B0A&quot;/&gt;&lt;wsp:rsid wsp:val=&quot;002B3C89&quot;/&gt;&lt;wsp:rsid wsp:val=&quot;002B400E&quot;/&gt;&lt;wsp:rsid wsp:val=&quot;002B4097&quot;/&gt;&lt;wsp:rsid wsp:val=&quot;002B412C&quot;/&gt;&lt;wsp:rsid wsp:val=&quot;002B41BF&quot;/&gt;&lt;wsp:rsid wsp:val=&quot;002B4219&quot;/&gt;&lt;wsp:rsid wsp:val=&quot;002B45D2&quot;/&gt;&lt;wsp:rsid wsp:val=&quot;002B4B8C&quot;/&gt;&lt;wsp:rsid wsp:val=&quot;002B4BD3&quot;/&gt;&lt;wsp:rsid wsp:val=&quot;002B4C15&quot;/&gt;&lt;wsp:rsid wsp:val=&quot;002B4F1C&quot;/&gt;&lt;wsp:rsid wsp:val=&quot;002B4FD9&quot;/&gt;&lt;wsp:rsid wsp:val=&quot;002B52CA&quot;/&gt;&lt;wsp:rsid wsp:val=&quot;002B5375&quot;/&gt;&lt;wsp:rsid wsp:val=&quot;002B54B1&quot;/&gt;&lt;wsp:rsid wsp:val=&quot;002B5626&quot;/&gt;&lt;wsp:rsid wsp:val=&quot;002B5745&quot;/&gt;&lt;wsp:rsid wsp:val=&quot;002B599D&quot;/&gt;&lt;wsp:rsid wsp:val=&quot;002B59DC&quot;/&gt;&lt;wsp:rsid wsp:val=&quot;002B5A59&quot;/&gt;&lt;wsp:rsid wsp:val=&quot;002B5C9E&quot;/&gt;&lt;wsp:rsid wsp:val=&quot;002B5DC8&quot;/&gt;&lt;wsp:rsid wsp:val=&quot;002B5F9F&quot;/&gt;&lt;wsp:rsid wsp:val=&quot;002B6043&quot;/&gt;&lt;wsp:rsid wsp:val=&quot;002B60D4&quot;/&gt;&lt;wsp:rsid wsp:val=&quot;002B613F&quot;/&gt;&lt;wsp:rsid wsp:val=&quot;002B626E&quot;/&gt;&lt;wsp:rsid wsp:val=&quot;002B6295&quot;/&gt;&lt;wsp:rsid wsp:val=&quot;002B631C&quot;/&gt;&lt;wsp:rsid wsp:val=&quot;002B6644&quot;/&gt;&lt;wsp:rsid wsp:val=&quot;002B6937&quot;/&gt;&lt;wsp:rsid wsp:val=&quot;002B6974&quot;/&gt;&lt;wsp:rsid wsp:val=&quot;002B7116&quot;/&gt;&lt;wsp:rsid wsp:val=&quot;002B7248&quot;/&gt;&lt;wsp:rsid wsp:val=&quot;002B7270&quot;/&gt;&lt;wsp:rsid wsp:val=&quot;002B769E&quot;/&gt;&lt;wsp:rsid wsp:val=&quot;002B78A8&quot;/&gt;&lt;wsp:rsid wsp:val=&quot;002B7935&quot;/&gt;&lt;wsp:rsid wsp:val=&quot;002B7A3C&quot;/&gt;&lt;wsp:rsid wsp:val=&quot;002C0172&quot;/&gt;&lt;wsp:rsid wsp:val=&quot;002C02BB&quot;/&gt;&lt;wsp:rsid wsp:val=&quot;002C061E&quot;/&gt;&lt;wsp:rsid wsp:val=&quot;002C065C&quot;/&gt;&lt;wsp:rsid wsp:val=&quot;002C0763&quot;/&gt;&lt;wsp:rsid wsp:val=&quot;002C0848&quot;/&gt;&lt;wsp:rsid wsp:val=&quot;002C088D&quot;/&gt;&lt;wsp:rsid wsp:val=&quot;002C0963&quot;/&gt;&lt;wsp:rsid wsp:val=&quot;002C09DC&quot;/&gt;&lt;wsp:rsid wsp:val=&quot;002C0B1F&quot;/&gt;&lt;wsp:rsid wsp:val=&quot;002C0C87&quot;/&gt;&lt;wsp:rsid wsp:val=&quot;002C0DEA&quot;/&gt;&lt;wsp:rsid wsp:val=&quot;002C0E69&quot;/&gt;&lt;wsp:rsid wsp:val=&quot;002C0EB8&quot;/&gt;&lt;wsp:rsid wsp:val=&quot;002C0FE9&quot;/&gt;&lt;wsp:rsid wsp:val=&quot;002C100C&quot;/&gt;&lt;wsp:rsid wsp:val=&quot;002C1033&quot;/&gt;&lt;wsp:rsid wsp:val=&quot;002C14D2&quot;/&gt;&lt;wsp:rsid wsp:val=&quot;002C15CD&quot;/&gt;&lt;wsp:rsid wsp:val=&quot;002C15EE&quot;/&gt;&lt;wsp:rsid wsp:val=&quot;002C167D&quot;/&gt;&lt;wsp:rsid wsp:val=&quot;002C16DE&quot;/&gt;&lt;wsp:rsid wsp:val=&quot;002C1797&quot;/&gt;&lt;wsp:rsid wsp:val=&quot;002C1E4A&quot;/&gt;&lt;wsp:rsid wsp:val=&quot;002C2073&quot;/&gt;&lt;wsp:rsid wsp:val=&quot;002C2098&quot;/&gt;&lt;wsp:rsid wsp:val=&quot;002C2124&quot;/&gt;&lt;wsp:rsid wsp:val=&quot;002C214C&quot;/&gt;&lt;wsp:rsid wsp:val=&quot;002C2224&quot;/&gt;&lt;wsp:rsid wsp:val=&quot;002C22BE&quot;/&gt;&lt;wsp:rsid wsp:val=&quot;002C23E3&quot;/&gt;&lt;wsp:rsid wsp:val=&quot;002C240A&quot;/&gt;&lt;wsp:rsid wsp:val=&quot;002C2439&quot;/&gt;&lt;wsp:rsid wsp:val=&quot;002C243B&quot;/&gt;&lt;wsp:rsid wsp:val=&quot;002C262F&quot;/&gt;&lt;wsp:rsid wsp:val=&quot;002C26B8&quot;/&gt;&lt;wsp:rsid wsp:val=&quot;002C27E8&quot;/&gt;&lt;wsp:rsid wsp:val=&quot;002C2816&quot;/&gt;&lt;wsp:rsid wsp:val=&quot;002C2928&quot;/&gt;&lt;wsp:rsid wsp:val=&quot;002C2B6A&quot;/&gt;&lt;wsp:rsid wsp:val=&quot;002C2CBA&quot;/&gt;&lt;wsp:rsid wsp:val=&quot;002C2CFF&quot;/&gt;&lt;wsp:rsid wsp:val=&quot;002C2DB4&quot;/&gt;&lt;wsp:rsid wsp:val=&quot;002C30DA&quot;/&gt;&lt;wsp:rsid wsp:val=&quot;002C319C&quot;/&gt;&lt;wsp:rsid wsp:val=&quot;002C3398&quot;/&gt;&lt;wsp:rsid wsp:val=&quot;002C33F2&quot;/&gt;&lt;wsp:rsid wsp:val=&quot;002C35CF&quot;/&gt;&lt;wsp:rsid wsp:val=&quot;002C3689&quot;/&gt;&lt;wsp:rsid wsp:val=&quot;002C39B0&quot;/&gt;&lt;wsp:rsid wsp:val=&quot;002C3A35&quot;/&gt;&lt;wsp:rsid wsp:val=&quot;002C3E21&quot;/&gt;&lt;wsp:rsid wsp:val=&quot;002C3EFC&quot;/&gt;&lt;wsp:rsid wsp:val=&quot;002C3FEE&quot;/&gt;&lt;wsp:rsid wsp:val=&quot;002C4059&quot;/&gt;&lt;wsp:rsid wsp:val=&quot;002C44A9&quot;/&gt;&lt;wsp:rsid wsp:val=&quot;002C4533&quot;/&gt;&lt;wsp:rsid wsp:val=&quot;002C45C6&quot;/&gt;&lt;wsp:rsid wsp:val=&quot;002C470D&quot;/&gt;&lt;wsp:rsid wsp:val=&quot;002C4877&quot;/&gt;&lt;wsp:rsid wsp:val=&quot;002C491E&quot;/&gt;&lt;wsp:rsid wsp:val=&quot;002C4930&quot;/&gt;&lt;wsp:rsid wsp:val=&quot;002C4F66&quot;/&gt;&lt;wsp:rsid wsp:val=&quot;002C4FB6&quot;/&gt;&lt;wsp:rsid wsp:val=&quot;002C5103&quot;/&gt;&lt;wsp:rsid wsp:val=&quot;002C5323&quot;/&gt;&lt;wsp:rsid wsp:val=&quot;002C5399&quot;/&gt;&lt;wsp:rsid wsp:val=&quot;002C53AD&quot;/&gt;&lt;wsp:rsid wsp:val=&quot;002C571A&quot;/&gt;&lt;wsp:rsid wsp:val=&quot;002C5935&quot;/&gt;&lt;wsp:rsid wsp:val=&quot;002C5956&quot;/&gt;&lt;wsp:rsid wsp:val=&quot;002C5C26&quot;/&gt;&lt;wsp:rsid wsp:val=&quot;002C5D95&quot;/&gt;&lt;wsp:rsid wsp:val=&quot;002C5E24&quot;/&gt;&lt;wsp:rsid wsp:val=&quot;002C5EA4&quot;/&gt;&lt;wsp:rsid wsp:val=&quot;002C5FA0&quot;/&gt;&lt;wsp:rsid wsp:val=&quot;002C600E&quot;/&gt;&lt;wsp:rsid wsp:val=&quot;002C6022&quot;/&gt;&lt;wsp:rsid wsp:val=&quot;002C60A8&quot;/&gt;&lt;wsp:rsid wsp:val=&quot;002C6124&quot;/&gt;&lt;wsp:rsid wsp:val=&quot;002C6141&quot;/&gt;&lt;wsp:rsid wsp:val=&quot;002C6237&quot;/&gt;&lt;wsp:rsid wsp:val=&quot;002C6275&quot;/&gt;&lt;wsp:rsid wsp:val=&quot;002C6505&quot;/&gt;&lt;wsp:rsid wsp:val=&quot;002C657D&quot;/&gt;&lt;wsp:rsid wsp:val=&quot;002C661B&quot;/&gt;&lt;wsp:rsid wsp:val=&quot;002C6627&quot;/&gt;&lt;wsp:rsid wsp:val=&quot;002C667A&quot;/&gt;&lt;wsp:rsid wsp:val=&quot;002C6791&quot;/&gt;&lt;wsp:rsid wsp:val=&quot;002C696C&quot;/&gt;&lt;wsp:rsid wsp:val=&quot;002C6AF1&quot;/&gt;&lt;wsp:rsid wsp:val=&quot;002C6B36&quot;/&gt;&lt;wsp:rsid wsp:val=&quot;002C6BD2&quot;/&gt;&lt;wsp:rsid wsp:val=&quot;002C6CEA&quot;/&gt;&lt;wsp:rsid wsp:val=&quot;002C7055&quot;/&gt;&lt;wsp:rsid wsp:val=&quot;002C71AF&quot;/&gt;&lt;wsp:rsid wsp:val=&quot;002C7219&quot;/&gt;&lt;wsp:rsid wsp:val=&quot;002C72E6&quot;/&gt;&lt;wsp:rsid wsp:val=&quot;002C7448&quot;/&gt;&lt;wsp:rsid wsp:val=&quot;002C74C3&quot;/&gt;&lt;wsp:rsid wsp:val=&quot;002C764A&quot;/&gt;&lt;wsp:rsid wsp:val=&quot;002C7669&quot;/&gt;&lt;wsp:rsid wsp:val=&quot;002C78D8&quot;/&gt;&lt;wsp:rsid wsp:val=&quot;002C7B3D&quot;/&gt;&lt;wsp:rsid wsp:val=&quot;002C7CBE&quot;/&gt;&lt;wsp:rsid wsp:val=&quot;002C7E39&quot;/&gt;&lt;wsp:rsid wsp:val=&quot;002C7E40&quot;/&gt;&lt;wsp:rsid wsp:val=&quot;002C7F80&quot;/&gt;&lt;wsp:rsid wsp:val=&quot;002C7FE8&quot;/&gt;&lt;wsp:rsid wsp:val=&quot;002D00A8&quot;/&gt;&lt;wsp:rsid wsp:val=&quot;002D01CA&quot;/&gt;&lt;wsp:rsid wsp:val=&quot;002D02EA&quot;/&gt;&lt;wsp:rsid wsp:val=&quot;002D048F&quot;/&gt;&lt;wsp:rsid wsp:val=&quot;002D04E9&quot;/&gt;&lt;wsp:rsid wsp:val=&quot;002D08F7&quot;/&gt;&lt;wsp:rsid wsp:val=&quot;002D0958&quot;/&gt;&lt;wsp:rsid wsp:val=&quot;002D1335&quot;/&gt;&lt;wsp:rsid wsp:val=&quot;002D1385&quot;/&gt;&lt;wsp:rsid wsp:val=&quot;002D15B5&quot;/&gt;&lt;wsp:rsid wsp:val=&quot;002D18A3&quot;/&gt;&lt;wsp:rsid wsp:val=&quot;002D1935&quot;/&gt;&lt;wsp:rsid wsp:val=&quot;002D1A36&quot;/&gt;&lt;wsp:rsid wsp:val=&quot;002D1C71&quot;/&gt;&lt;wsp:rsid wsp:val=&quot;002D1D14&quot;/&gt;&lt;wsp:rsid wsp:val=&quot;002D1F42&quot;/&gt;&lt;wsp:rsid wsp:val=&quot;002D2051&quot;/&gt;&lt;wsp:rsid wsp:val=&quot;002D20EA&quot;/&gt;&lt;wsp:rsid wsp:val=&quot;002D2293&quot;/&gt;&lt;wsp:rsid wsp:val=&quot;002D22CC&quot;/&gt;&lt;wsp:rsid wsp:val=&quot;002D233F&quot;/&gt;&lt;wsp:rsid wsp:val=&quot;002D2388&quot;/&gt;&lt;wsp:rsid wsp:val=&quot;002D26B8&quot;/&gt;&lt;wsp:rsid wsp:val=&quot;002D26C5&quot;/&gt;&lt;wsp:rsid wsp:val=&quot;002D2C1A&quot;/&gt;&lt;wsp:rsid wsp:val=&quot;002D2D23&quot;/&gt;&lt;wsp:rsid wsp:val=&quot;002D2D41&quot;/&gt;&lt;wsp:rsid wsp:val=&quot;002D2D8F&quot;/&gt;&lt;wsp:rsid wsp:val=&quot;002D2FE0&quot;/&gt;&lt;wsp:rsid wsp:val=&quot;002D31D9&quot;/&gt;&lt;wsp:rsid wsp:val=&quot;002D3309&quot;/&gt;&lt;wsp:rsid wsp:val=&quot;002D33EA&quot;/&gt;&lt;wsp:rsid wsp:val=&quot;002D34BC&quot;/&gt;&lt;wsp:rsid wsp:val=&quot;002D36BF&quot;/&gt;&lt;wsp:rsid wsp:val=&quot;002D38B6&quot;/&gt;&lt;wsp:rsid wsp:val=&quot;002D39BE&quot;/&gt;&lt;wsp:rsid wsp:val=&quot;002D39C2&quot;/&gt;&lt;wsp:rsid wsp:val=&quot;002D39C5&quot;/&gt;&lt;wsp:rsid wsp:val=&quot;002D3C95&quot;/&gt;&lt;wsp:rsid wsp:val=&quot;002D3DB4&quot;/&gt;&lt;wsp:rsid wsp:val=&quot;002D3F0A&quot;/&gt;&lt;wsp:rsid wsp:val=&quot;002D43B3&quot;/&gt;&lt;wsp:rsid wsp:val=&quot;002D45BF&quot;/&gt;&lt;wsp:rsid wsp:val=&quot;002D47BF&quot;/&gt;&lt;wsp:rsid wsp:val=&quot;002D47D6&quot;/&gt;&lt;wsp:rsid wsp:val=&quot;002D4A40&quot;/&gt;&lt;wsp:rsid wsp:val=&quot;002D4B52&quot;/&gt;&lt;wsp:rsid wsp:val=&quot;002D4B73&quot;/&gt;&lt;wsp:rsid wsp:val=&quot;002D4C5F&quot;/&gt;&lt;wsp:rsid wsp:val=&quot;002D4E5B&quot;/&gt;&lt;wsp:rsid wsp:val=&quot;002D5024&quot;/&gt;&lt;wsp:rsid wsp:val=&quot;002D53CD&quot;/&gt;&lt;wsp:rsid wsp:val=&quot;002D54A6&quot;/&gt;&lt;wsp:rsid wsp:val=&quot;002D5526&quot;/&gt;&lt;wsp:rsid wsp:val=&quot;002D564D&quot;/&gt;&lt;wsp:rsid wsp:val=&quot;002D574B&quot;/&gt;&lt;wsp:rsid wsp:val=&quot;002D59DA&quot;/&gt;&lt;wsp:rsid wsp:val=&quot;002D5BC7&quot;/&gt;&lt;wsp:rsid wsp:val=&quot;002D5C3D&quot;/&gt;&lt;wsp:rsid wsp:val=&quot;002D5C42&quot;/&gt;&lt;wsp:rsid wsp:val=&quot;002D5C62&quot;/&gt;&lt;wsp:rsid wsp:val=&quot;002D5E8E&quot;/&gt;&lt;wsp:rsid wsp:val=&quot;002D6031&quot;/&gt;&lt;wsp:rsid wsp:val=&quot;002D65C1&quot;/&gt;&lt;wsp:rsid wsp:val=&quot;002D68E3&quot;/&gt;&lt;wsp:rsid wsp:val=&quot;002D6A15&quot;/&gt;&lt;wsp:rsid wsp:val=&quot;002D6AA8&quot;/&gt;&lt;wsp:rsid wsp:val=&quot;002D6C12&quot;/&gt;&lt;wsp:rsid wsp:val=&quot;002D6D41&quot;/&gt;&lt;wsp:rsid wsp:val=&quot;002D6D42&quot;/&gt;&lt;wsp:rsid wsp:val=&quot;002D6F57&quot;/&gt;&lt;wsp:rsid wsp:val=&quot;002D6F61&quot;/&gt;&lt;wsp:rsid wsp:val=&quot;002D715D&quot;/&gt;&lt;wsp:rsid wsp:val=&quot;002D71DD&quot;/&gt;&lt;wsp:rsid wsp:val=&quot;002D749C&quot;/&gt;&lt;wsp:rsid wsp:val=&quot;002D7683&quot;/&gt;&lt;wsp:rsid wsp:val=&quot;002D77F8&quot;/&gt;&lt;wsp:rsid wsp:val=&quot;002D7CB1&quot;/&gt;&lt;wsp:rsid wsp:val=&quot;002D7DA5&quot;/&gt;&lt;wsp:rsid wsp:val=&quot;002D7F0E&quot;/&gt;&lt;wsp:rsid wsp:val=&quot;002E00A5&quot;/&gt;&lt;wsp:rsid wsp:val=&quot;002E02A6&quot;/&gt;&lt;wsp:rsid wsp:val=&quot;002E03DA&quot;/&gt;&lt;wsp:rsid wsp:val=&quot;002E0450&quot;/&gt;&lt;wsp:rsid wsp:val=&quot;002E04A9&quot;/&gt;&lt;wsp:rsid wsp:val=&quot;002E09F7&quot;/&gt;&lt;wsp:rsid wsp:val=&quot;002E0A9C&quot;/&gt;&lt;wsp:rsid wsp:val=&quot;002E0C4D&quot;/&gt;&lt;wsp:rsid wsp:val=&quot;002E0F1A&quot;/&gt;&lt;wsp:rsid wsp:val=&quot;002E1102&quot;/&gt;&lt;wsp:rsid wsp:val=&quot;002E1103&quot;/&gt;&lt;wsp:rsid wsp:val=&quot;002E12D9&quot;/&gt;&lt;wsp:rsid wsp:val=&quot;002E12FD&quot;/&gt;&lt;wsp:rsid wsp:val=&quot;002E13BD&quot;/&gt;&lt;wsp:rsid wsp:val=&quot;002E13DC&quot;/&gt;&lt;wsp:rsid wsp:val=&quot;002E14A0&quot;/&gt;&lt;wsp:rsid wsp:val=&quot;002E1607&quot;/&gt;&lt;wsp:rsid wsp:val=&quot;002E1634&quot;/&gt;&lt;wsp:rsid wsp:val=&quot;002E17B6&quot;/&gt;&lt;wsp:rsid wsp:val=&quot;002E1893&quot;/&gt;&lt;wsp:rsid wsp:val=&quot;002E199A&quot;/&gt;&lt;wsp:rsid wsp:val=&quot;002E19C8&quot;/&gt;&lt;wsp:rsid wsp:val=&quot;002E1D67&quot;/&gt;&lt;wsp:rsid wsp:val=&quot;002E216A&quot;/&gt;&lt;wsp:rsid wsp:val=&quot;002E225A&quot;/&gt;&lt;wsp:rsid wsp:val=&quot;002E24D5&quot;/&gt;&lt;wsp:rsid wsp:val=&quot;002E256C&quot;/&gt;&lt;wsp:rsid wsp:val=&quot;002E275B&quot;/&gt;&lt;wsp:rsid wsp:val=&quot;002E2B30&quot;/&gt;&lt;wsp:rsid wsp:val=&quot;002E2B9E&quot;/&gt;&lt;wsp:rsid wsp:val=&quot;002E2DD4&quot;/&gt;&lt;wsp:rsid wsp:val=&quot;002E2F56&quot;/&gt;&lt;wsp:rsid wsp:val=&quot;002E2F60&quot;/&gt;&lt;wsp:rsid wsp:val=&quot;002E3421&quot;/&gt;&lt;wsp:rsid wsp:val=&quot;002E356C&quot;/&gt;&lt;wsp:rsid wsp:val=&quot;002E36D2&quot;/&gt;&lt;wsp:rsid wsp:val=&quot;002E3C2A&quot;/&gt;&lt;wsp:rsid wsp:val=&quot;002E4226&quot;/&gt;&lt;wsp:rsid wsp:val=&quot;002E4247&quot;/&gt;&lt;wsp:rsid wsp:val=&quot;002E4475&quot;/&gt;&lt;wsp:rsid wsp:val=&quot;002E447C&quot;/&gt;&lt;wsp:rsid wsp:val=&quot;002E46C1&quot;/&gt;&lt;wsp:rsid wsp:val=&quot;002E49E1&quot;/&gt;&lt;wsp:rsid wsp:val=&quot;002E4AB0&quot;/&gt;&lt;wsp:rsid wsp:val=&quot;002E4B57&quot;/&gt;&lt;wsp:rsid wsp:val=&quot;002E4BB4&quot;/&gt;&lt;wsp:rsid wsp:val=&quot;002E4CE7&quot;/&gt;&lt;wsp:rsid wsp:val=&quot;002E4F45&quot;/&gt;&lt;wsp:rsid wsp:val=&quot;002E5001&quot;/&gt;&lt;wsp:rsid wsp:val=&quot;002E54BF&quot;/&gt;&lt;wsp:rsid wsp:val=&quot;002E5798&quot;/&gt;&lt;wsp:rsid wsp:val=&quot;002E59D4&quot;/&gt;&lt;wsp:rsid wsp:val=&quot;002E5B26&quot;/&gt;&lt;wsp:rsid wsp:val=&quot;002E5C4E&quot;/&gt;&lt;wsp:rsid wsp:val=&quot;002E5C62&quot;/&gt;&lt;wsp:rsid wsp:val=&quot;002E5E1C&quot;/&gt;&lt;wsp:rsid wsp:val=&quot;002E5EF9&quot;/&gt;&lt;wsp:rsid wsp:val=&quot;002E6070&quot;/&gt;&lt;wsp:rsid wsp:val=&quot;002E607A&quot;/&gt;&lt;wsp:rsid wsp:val=&quot;002E607D&quot;/&gt;&lt;wsp:rsid wsp:val=&quot;002E65E9&quot;/&gt;&lt;wsp:rsid wsp:val=&quot;002E6601&quot;/&gt;&lt;wsp:rsid wsp:val=&quot;002E6745&quot;/&gt;&lt;wsp:rsid wsp:val=&quot;002E6B33&quot;/&gt;&lt;wsp:rsid wsp:val=&quot;002E6BE6&quot;/&gt;&lt;wsp:rsid wsp:val=&quot;002E7689&quot;/&gt;&lt;wsp:rsid wsp:val=&quot;002E7820&quot;/&gt;&lt;wsp:rsid wsp:val=&quot;002E79F9&quot;/&gt;&lt;wsp:rsid wsp:val=&quot;002E7C06&quot;/&gt;&lt;wsp:rsid wsp:val=&quot;002E7D1B&quot;/&gt;&lt;wsp:rsid wsp:val=&quot;002E7EDA&quot;/&gt;&lt;wsp:rsid wsp:val=&quot;002E7F09&quot;/&gt;&lt;wsp:rsid wsp:val=&quot;002F0178&quot;/&gt;&lt;wsp:rsid wsp:val=&quot;002F0394&quot;/&gt;&lt;wsp:rsid wsp:val=&quot;002F03B0&quot;/&gt;&lt;wsp:rsid wsp:val=&quot;002F0556&quot;/&gt;&lt;wsp:rsid wsp:val=&quot;002F0697&quot;/&gt;&lt;wsp:rsid wsp:val=&quot;002F0767&quot;/&gt;&lt;wsp:rsid wsp:val=&quot;002F0846&quot;/&gt;&lt;wsp:rsid wsp:val=&quot;002F087B&quot;/&gt;&lt;wsp:rsid wsp:val=&quot;002F08C2&quot;/&gt;&lt;wsp:rsid wsp:val=&quot;002F0984&quot;/&gt;&lt;wsp:rsid wsp:val=&quot;002F0B9C&quot;/&gt;&lt;wsp:rsid wsp:val=&quot;002F0C3F&quot;/&gt;&lt;wsp:rsid wsp:val=&quot;002F0C5B&quot;/&gt;&lt;wsp:rsid wsp:val=&quot;002F1039&quot;/&gt;&lt;wsp:rsid wsp:val=&quot;002F1239&quot;/&gt;&lt;wsp:rsid wsp:val=&quot;002F149E&quot;/&gt;&lt;wsp:rsid wsp:val=&quot;002F1578&quot;/&gt;&lt;wsp:rsid wsp:val=&quot;002F1654&quot;/&gt;&lt;wsp:rsid wsp:val=&quot;002F1757&quot;/&gt;&lt;wsp:rsid wsp:val=&quot;002F18CD&quot;/&gt;&lt;wsp:rsid wsp:val=&quot;002F1A63&quot;/&gt;&lt;wsp:rsid wsp:val=&quot;002F1BA6&quot;/&gt;&lt;wsp:rsid wsp:val=&quot;002F1D15&quot;/&gt;&lt;wsp:rsid wsp:val=&quot;002F20E4&quot;/&gt;&lt;wsp:rsid wsp:val=&quot;002F230D&quot;/&gt;&lt;wsp:rsid wsp:val=&quot;002F2542&quot;/&gt;&lt;wsp:rsid wsp:val=&quot;002F2556&quot;/&gt;&lt;wsp:rsid wsp:val=&quot;002F25CA&quot;/&gt;&lt;wsp:rsid wsp:val=&quot;002F2717&quot;/&gt;&lt;wsp:rsid wsp:val=&quot;002F2782&quot;/&gt;&lt;wsp:rsid wsp:val=&quot;002F28D8&quot;/&gt;&lt;wsp:rsid wsp:val=&quot;002F2921&quot;/&gt;&lt;wsp:rsid wsp:val=&quot;002F2960&quot;/&gt;&lt;wsp:rsid wsp:val=&quot;002F2A9F&quot;/&gt;&lt;wsp:rsid wsp:val=&quot;002F2C4F&quot;/&gt;&lt;wsp:rsid wsp:val=&quot;002F3121&quot;/&gt;&lt;wsp:rsid wsp:val=&quot;002F3300&quot;/&gt;&lt;wsp:rsid wsp:val=&quot;002F36AC&quot;/&gt;&lt;wsp:rsid wsp:val=&quot;002F38C5&quot;/&gt;&lt;wsp:rsid wsp:val=&quot;002F390F&quot;/&gt;&lt;wsp:rsid wsp:val=&quot;002F3B30&quot;/&gt;&lt;wsp:rsid wsp:val=&quot;002F3DD9&quot;/&gt;&lt;wsp:rsid wsp:val=&quot;002F3E40&quot;/&gt;&lt;wsp:rsid wsp:val=&quot;002F3E46&quot;/&gt;&lt;wsp:rsid wsp:val=&quot;002F3F1A&quot;/&gt;&lt;wsp:rsid wsp:val=&quot;002F4064&quot;/&gt;&lt;wsp:rsid wsp:val=&quot;002F4327&quot;/&gt;&lt;wsp:rsid wsp:val=&quot;002F432B&quot;/&gt;&lt;wsp:rsid wsp:val=&quot;002F4465&quot;/&gt;&lt;wsp:rsid wsp:val=&quot;002F4710&quot;/&gt;&lt;wsp:rsid wsp:val=&quot;002F489C&quot;/&gt;&lt;wsp:rsid wsp:val=&quot;002F4948&quot;/&gt;&lt;wsp:rsid wsp:val=&quot;002F4A59&quot;/&gt;&lt;wsp:rsid wsp:val=&quot;002F4A91&quot;/&gt;&lt;wsp:rsid wsp:val=&quot;002F4AC8&quot;/&gt;&lt;wsp:rsid wsp:val=&quot;002F4B40&quot;/&gt;&lt;wsp:rsid wsp:val=&quot;002F4BA6&quot;/&gt;&lt;wsp:rsid wsp:val=&quot;002F4DFB&quot;/&gt;&lt;wsp:rsid wsp:val=&quot;002F53CB&quot;/&gt;&lt;wsp:rsid wsp:val=&quot;002F5433&quot;/&gt;&lt;wsp:rsid wsp:val=&quot;002F55F4&quot;/&gt;&lt;wsp:rsid wsp:val=&quot;002F5636&quot;/&gt;&lt;wsp:rsid wsp:val=&quot;002F5765&quot;/&gt;&lt;wsp:rsid wsp:val=&quot;002F5A20&quot;/&gt;&lt;wsp:rsid wsp:val=&quot;002F5C65&quot;/&gt;&lt;wsp:rsid wsp:val=&quot;002F5E2F&quot;/&gt;&lt;wsp:rsid wsp:val=&quot;002F5FE0&quot;/&gt;&lt;wsp:rsid wsp:val=&quot;002F6175&quot;/&gt;&lt;wsp:rsid wsp:val=&quot;002F6233&quot;/&gt;&lt;wsp:rsid wsp:val=&quot;002F627A&quot;/&gt;&lt;wsp:rsid wsp:val=&quot;002F6446&quot;/&gt;&lt;wsp:rsid wsp:val=&quot;002F64D6&quot;/&gt;&lt;wsp:rsid wsp:val=&quot;002F656B&quot;/&gt;&lt;wsp:rsid wsp:val=&quot;002F6671&quot;/&gt;&lt;wsp:rsid wsp:val=&quot;002F6A7F&quot;/&gt;&lt;wsp:rsid wsp:val=&quot;002F6AC8&quot;/&gt;&lt;wsp:rsid wsp:val=&quot;002F6FED&quot;/&gt;&lt;wsp:rsid wsp:val=&quot;002F7134&quot;/&gt;&lt;wsp:rsid wsp:val=&quot;002F7305&quot;/&gt;&lt;wsp:rsid wsp:val=&quot;002F7391&quot;/&gt;&lt;wsp:rsid wsp:val=&quot;002F73C2&quot;/&gt;&lt;wsp:rsid wsp:val=&quot;002F73FC&quot;/&gt;&lt;wsp:rsid wsp:val=&quot;002F74E4&quot;/&gt;&lt;wsp:rsid wsp:val=&quot;002F7568&quot;/&gt;&lt;wsp:rsid wsp:val=&quot;002F7642&quot;/&gt;&lt;wsp:rsid wsp:val=&quot;002F7976&quot;/&gt;&lt;wsp:rsid wsp:val=&quot;002F7C51&quot;/&gt;&lt;wsp:rsid wsp:val=&quot;002F7CFD&quot;/&gt;&lt;wsp:rsid wsp:val=&quot;002F7DFA&quot;/&gt;&lt;wsp:rsid wsp:val=&quot;002F7FD9&quot;/&gt;&lt;wsp:rsid wsp:val=&quot;00300233&quot;/&gt;&lt;wsp:rsid wsp:val=&quot;00300319&quot;/&gt;&lt;wsp:rsid wsp:val=&quot;0030054B&quot;/&gt;&lt;wsp:rsid wsp:val=&quot;0030057B&quot;/&gt;&lt;wsp:rsid wsp:val=&quot;003005A3&quot;/&gt;&lt;wsp:rsid wsp:val=&quot;003006FD&quot;/&gt;&lt;wsp:rsid wsp:val=&quot;0030071E&quot;/&gt;&lt;wsp:rsid wsp:val=&quot;0030089F&quot;/&gt;&lt;wsp:rsid wsp:val=&quot;003009DD&quot;/&gt;&lt;wsp:rsid wsp:val=&quot;00300B33&quot;/&gt;&lt;wsp:rsid wsp:val=&quot;00300D2A&quot;/&gt;&lt;wsp:rsid wsp:val=&quot;00300D35&quot;/&gt;&lt;wsp:rsid wsp:val=&quot;00300F24&quot;/&gt;&lt;wsp:rsid wsp:val=&quot;003010A9&quot;/&gt;&lt;wsp:rsid wsp:val=&quot;0030118B&quot;/&gt;&lt;wsp:rsid wsp:val=&quot;00301265&quot;/&gt;&lt;wsp:rsid wsp:val=&quot;003012EA&quot;/&gt;&lt;wsp:rsid wsp:val=&quot;00301337&quot;/&gt;&lt;wsp:rsid wsp:val=&quot;00301421&quot;/&gt;&lt;wsp:rsid wsp:val=&quot;0030166D&quot;/&gt;&lt;wsp:rsid wsp:val=&quot;003018FA&quot;/&gt;&lt;wsp:rsid wsp:val=&quot;00301AF1&quot;/&gt;&lt;wsp:rsid wsp:val=&quot;00301B2F&quot;/&gt;&lt;wsp:rsid wsp:val=&quot;00301C5F&quot;/&gt;&lt;wsp:rsid wsp:val=&quot;00301E24&quot;/&gt;&lt;wsp:rsid wsp:val=&quot;00301EEF&quot;/&gt;&lt;wsp:rsid wsp:val=&quot;00301F7A&quot;/&gt;&lt;wsp:rsid wsp:val=&quot;00302373&quot;/&gt;&lt;wsp:rsid wsp:val=&quot;0030249D&quot;/&gt;&lt;wsp:rsid wsp:val=&quot;00302561&quot;/&gt;&lt;wsp:rsid wsp:val=&quot;00302659&quot;/&gt;&lt;wsp:rsid wsp:val=&quot;003028A8&quot;/&gt;&lt;wsp:rsid wsp:val=&quot;00302A0E&quot;/&gt;&lt;wsp:rsid wsp:val=&quot;00302AD2&quot;/&gt;&lt;wsp:rsid wsp:val=&quot;00302CA0&quot;/&gt;&lt;wsp:rsid wsp:val=&quot;00302CD0&quot;/&gt;&lt;wsp:rsid wsp:val=&quot;00302E55&quot;/&gt;&lt;wsp:rsid wsp:val=&quot;003030AF&quot;/&gt;&lt;wsp:rsid wsp:val=&quot;003030B1&quot;/&gt;&lt;wsp:rsid wsp:val=&quot;003030CD&quot;/&gt;&lt;wsp:rsid wsp:val=&quot;003030FF&quot;/&gt;&lt;wsp:rsid wsp:val=&quot;0030335E&quot;/&gt;&lt;wsp:rsid wsp:val=&quot;003033FA&quot;/&gt;&lt;wsp:rsid wsp:val=&quot;00303549&quot;/&gt;&lt;wsp:rsid wsp:val=&quot;003035B2&quot;/&gt;&lt;wsp:rsid wsp:val=&quot;0030365C&quot;/&gt;&lt;wsp:rsid wsp:val=&quot;00303781&quot;/&gt;&lt;wsp:rsid wsp:val=&quot;003037BD&quot;/&gt;&lt;wsp:rsid wsp:val=&quot;0030384A&quot;/&gt;&lt;wsp:rsid wsp:val=&quot;00303982&quot;/&gt;&lt;wsp:rsid wsp:val=&quot;00303B33&quot;/&gt;&lt;wsp:rsid wsp:val=&quot;00303DED&quot;/&gt;&lt;wsp:rsid wsp:val=&quot;0030415A&quot;/&gt;&lt;wsp:rsid wsp:val=&quot;00304202&quot;/&gt;&lt;wsp:rsid wsp:val=&quot;00304306&quot;/&gt;&lt;wsp:rsid wsp:val=&quot;00304652&quot;/&gt;&lt;wsp:rsid wsp:val=&quot;003046EE&quot;/&gt;&lt;wsp:rsid wsp:val=&quot;00304913&quot;/&gt;&lt;wsp:rsid wsp:val=&quot;00304A84&quot;/&gt;&lt;wsp:rsid wsp:val=&quot;00304BCC&quot;/&gt;&lt;wsp:rsid wsp:val=&quot;00304BDA&quot;/&gt;&lt;wsp:rsid wsp:val=&quot;00304C24&quot;/&gt;&lt;wsp:rsid wsp:val=&quot;003051E8&quot;/&gt;&lt;wsp:rsid wsp:val=&quot;00305357&quot;/&gt;&lt;wsp:rsid wsp:val=&quot;003053C2&quot;/&gt;&lt;wsp:rsid wsp:val=&quot;00305502&quot;/&gt;&lt;wsp:rsid wsp:val=&quot;0030551A&quot;/&gt;&lt;wsp:rsid wsp:val=&quot;003055F3&quot;/&gt;&lt;wsp:rsid wsp:val=&quot;00305637&quot;/&gt;&lt;wsp:rsid wsp:val=&quot;0030581E&quot;/&gt;&lt;wsp:rsid wsp:val=&quot;003059BB&quot;/&gt;&lt;wsp:rsid wsp:val=&quot;00305B06&quot;/&gt;&lt;wsp:rsid wsp:val=&quot;00305C39&quot;/&gt;&lt;wsp:rsid wsp:val=&quot;00305DB7&quot;/&gt;&lt;wsp:rsid wsp:val=&quot;0030608F&quot;/&gt;&lt;wsp:rsid wsp:val=&quot;003060B2&quot;/&gt;&lt;wsp:rsid wsp:val=&quot;003060DF&quot;/&gt;&lt;wsp:rsid wsp:val=&quot;00306317&quot;/&gt;&lt;wsp:rsid wsp:val=&quot;0030633D&quot;/&gt;&lt;wsp:rsid wsp:val=&quot;0030638F&quot;/&gt;&lt;wsp:rsid wsp:val=&quot;0030655E&quot;/&gt;&lt;wsp:rsid wsp:val=&quot;00306982&quot;/&gt;&lt;wsp:rsid wsp:val=&quot;003069F0&quot;/&gt;&lt;wsp:rsid wsp:val=&quot;00306BF6&quot;/&gt;&lt;wsp:rsid wsp:val=&quot;00306E10&quot;/&gt;&lt;wsp:rsid wsp:val=&quot;00306E8E&quot;/&gt;&lt;wsp:rsid wsp:val=&quot;00306FBB&quot;/&gt;&lt;wsp:rsid wsp:val=&quot;00307048&quot;/&gt;&lt;wsp:rsid wsp:val=&quot;0030751A&quot;/&gt;&lt;wsp:rsid wsp:val=&quot;003075E5&quot;/&gt;&lt;wsp:rsid wsp:val=&quot;003077A9&quot;/&gt;&lt;wsp:rsid wsp:val=&quot;003078A4&quot;/&gt;&lt;wsp:rsid wsp:val=&quot;003079A0&quot;/&gt;&lt;wsp:rsid wsp:val=&quot;00307C69&quot;/&gt;&lt;wsp:rsid wsp:val=&quot;00307D7A&quot;/&gt;&lt;wsp:rsid wsp:val=&quot;00307D9A&quot;/&gt;&lt;wsp:rsid wsp:val=&quot;0031015F&quot;/&gt;&lt;wsp:rsid wsp:val=&quot;0031038F&quot;/&gt;&lt;wsp:rsid wsp:val=&quot;003103E5&quot;/&gt;&lt;wsp:rsid wsp:val=&quot;0031050A&quot;/&gt;&lt;wsp:rsid wsp:val=&quot;00310645&quot;/&gt;&lt;wsp:rsid wsp:val=&quot;00310827&quot;/&gt;&lt;wsp:rsid wsp:val=&quot;00310A9B&quot;/&gt;&lt;wsp:rsid wsp:val=&quot;00310AAF&quot;/&gt;&lt;wsp:rsid wsp:val=&quot;00310AB1&quot;/&gt;&lt;wsp:rsid wsp:val=&quot;00310C48&quot;/&gt;&lt;wsp:rsid wsp:val=&quot;00310ED8&quot;/&gt;&lt;wsp:rsid wsp:val=&quot;00311276&quot;/&gt;&lt;wsp:rsid wsp:val=&quot;003112BE&quot;/&gt;&lt;wsp:rsid wsp:val=&quot;003113BB&quot;/&gt;&lt;wsp:rsid wsp:val=&quot;00311776&quot;/&gt;&lt;wsp:rsid wsp:val=&quot;00311CDC&quot;/&gt;&lt;wsp:rsid wsp:val=&quot;00311E9F&quot;/&gt;&lt;wsp:rsid wsp:val=&quot;00312040&quot;/&gt;&lt;wsp:rsid wsp:val=&quot;0031217F&quot;/&gt;&lt;wsp:rsid wsp:val=&quot;00312190&quot;/&gt;&lt;wsp:rsid wsp:val=&quot;003121D6&quot;/&gt;&lt;wsp:rsid wsp:val=&quot;0031220D&quot;/&gt;&lt;wsp:rsid wsp:val=&quot;00312385&quot;/&gt;&lt;wsp:rsid wsp:val=&quot;0031238E&quot;/&gt;&lt;wsp:rsid wsp:val=&quot;0031239D&quot;/&gt;&lt;wsp:rsid wsp:val=&quot;00312761&quot;/&gt;&lt;wsp:rsid wsp:val=&quot;00312AB6&quot;/&gt;&lt;wsp:rsid wsp:val=&quot;00312C61&quot;/&gt;&lt;wsp:rsid wsp:val=&quot;00313137&quot;/&gt;&lt;wsp:rsid wsp:val=&quot;0031324D&quot;/&gt;&lt;wsp:rsid wsp:val=&quot;003133B3&quot;/&gt;&lt;wsp:rsid wsp:val=&quot;0031340D&quot;/&gt;&lt;wsp:rsid wsp:val=&quot;00313454&quot;/&gt;&lt;wsp:rsid wsp:val=&quot;00313863&quot;/&gt;&lt;wsp:rsid wsp:val=&quot;0031406B&quot;/&gt;&lt;wsp:rsid wsp:val=&quot;00314431&quot;/&gt;&lt;wsp:rsid wsp:val=&quot;0031444B&quot;/&gt;&lt;wsp:rsid wsp:val=&quot;00314704&quot;/&gt;&lt;wsp:rsid wsp:val=&quot;00314783&quot;/&gt;&lt;wsp:rsid wsp:val=&quot;003147A9&quot;/&gt;&lt;wsp:rsid wsp:val=&quot;003147F5&quot;/&gt;&lt;wsp:rsid wsp:val=&quot;0031480B&quot;/&gt;&lt;wsp:rsid wsp:val=&quot;00314CC0&quot;/&gt;&lt;wsp:rsid wsp:val=&quot;00315527&quot;/&gt;&lt;wsp:rsid wsp:val=&quot;0031558C&quot;/&gt;&lt;wsp:rsid wsp:val=&quot;00315811&quot;/&gt;&lt;wsp:rsid wsp:val=&quot;00315948&quot;/&gt;&lt;wsp:rsid wsp:val=&quot;003159C5&quot;/&gt;&lt;wsp:rsid wsp:val=&quot;003159F2&quot;/&gt;&lt;wsp:rsid wsp:val=&quot;00315BBA&quot;/&gt;&lt;wsp:rsid wsp:val=&quot;00315C0B&quot;/&gt;&lt;wsp:rsid wsp:val=&quot;00315C7E&quot;/&gt;&lt;wsp:rsid wsp:val=&quot;00315CF5&quot;/&gt;&lt;wsp:rsid wsp:val=&quot;00315D1C&quot;/&gt;&lt;wsp:rsid wsp:val=&quot;00315E12&quot;/&gt;&lt;wsp:rsid wsp:val=&quot;00315EB0&quot;/&gt;&lt;wsp:rsid wsp:val=&quot;00315FF1&quot;/&gt;&lt;wsp:rsid wsp:val=&quot;00316012&quot;/&gt;&lt;wsp:rsid wsp:val=&quot;0031638B&quot;/&gt;&lt;wsp:rsid wsp:val=&quot;00316B03&quot;/&gt;&lt;wsp:rsid wsp:val=&quot;00316B6A&quot;/&gt;&lt;wsp:rsid wsp:val=&quot;00316E26&quot;/&gt;&lt;wsp:rsid wsp:val=&quot;00316E49&quot;/&gt;&lt;wsp:rsid wsp:val=&quot;00316FC3&quot;/&gt;&lt;wsp:rsid wsp:val=&quot;00317051&quot;/&gt;&lt;wsp:rsid wsp:val=&quot;003170AD&quot;/&gt;&lt;wsp:rsid wsp:val=&quot;0031710A&quot;/&gt;&lt;wsp:rsid wsp:val=&quot;003171FB&quot;/&gt;&lt;wsp:rsid wsp:val=&quot;0031727F&quot;/&gt;&lt;wsp:rsid wsp:val=&quot;0031748E&quot;/&gt;&lt;wsp:rsid wsp:val=&quot;003174CC&quot;/&gt;&lt;wsp:rsid wsp:val=&quot;0031752B&quot;/&gt;&lt;wsp:rsid wsp:val=&quot;00317538&quot;/&gt;&lt;wsp:rsid wsp:val=&quot;00317658&quot;/&gt;&lt;wsp:rsid wsp:val=&quot;003176F1&quot;/&gt;&lt;wsp:rsid wsp:val=&quot;003177EB&quot;/&gt;&lt;wsp:rsid wsp:val=&quot;003178FB&quot;/&gt;&lt;wsp:rsid wsp:val=&quot;00317C86&quot;/&gt;&lt;wsp:rsid wsp:val=&quot;00317FC0&quot;/&gt;&lt;wsp:rsid wsp:val=&quot;0032003B&quot;/&gt;&lt;wsp:rsid wsp:val=&quot;00320220&quot;/&gt;&lt;wsp:rsid wsp:val=&quot;00320312&quot;/&gt;&lt;wsp:rsid wsp:val=&quot;0032039D&quot;/&gt;&lt;wsp:rsid wsp:val=&quot;0032046B&quot;/&gt;&lt;wsp:rsid wsp:val=&quot;003205F0&quot;/&gt;&lt;wsp:rsid wsp:val=&quot;0032062F&quot;/&gt;&lt;wsp:rsid wsp:val=&quot;00320665&quot;/&gt;&lt;wsp:rsid wsp:val=&quot;003207A0&quot;/&gt;&lt;wsp:rsid wsp:val=&quot;003208C5&quot;/&gt;&lt;wsp:rsid wsp:val=&quot;00320A83&quot;/&gt;&lt;wsp:rsid wsp:val=&quot;00320C00&quot;/&gt;&lt;wsp:rsid wsp:val=&quot;00320F72&quot;/&gt;&lt;wsp:rsid wsp:val=&quot;003213CF&quot;/&gt;&lt;wsp:rsid wsp:val=&quot;0032142C&quot;/&gt;&lt;wsp:rsid wsp:val=&quot;0032187D&quot;/&gt;&lt;wsp:rsid wsp:val=&quot;0032193B&quot;/&gt;&lt;wsp:rsid wsp:val=&quot;00321982&quot;/&gt;&lt;wsp:rsid wsp:val=&quot;00321A93&quot;/&gt;&lt;wsp:rsid wsp:val=&quot;00321BD8&quot;/&gt;&lt;wsp:rsid wsp:val=&quot;00321D0A&quot;/&gt;&lt;wsp:rsid wsp:val=&quot;00321D72&quot;/&gt;&lt;wsp:rsid wsp:val=&quot;00321DF7&quot;/&gt;&lt;wsp:rsid wsp:val=&quot;00321EC3&quot;/&gt;&lt;wsp:rsid wsp:val=&quot;00321F69&quot;/&gt;&lt;wsp:rsid wsp:val=&quot;0032203B&quot;/&gt;&lt;wsp:rsid wsp:val=&quot;00322046&quot;/&gt;&lt;wsp:rsid wsp:val=&quot;003220E7&quot;/&gt;&lt;wsp:rsid wsp:val=&quot;003221B3&quot;/&gt;&lt;wsp:rsid wsp:val=&quot;00322255&quot;/&gt;&lt;wsp:rsid wsp:val=&quot;0032228A&quot;/&gt;&lt;wsp:rsid wsp:val=&quot;00322852&quot;/&gt;&lt;wsp:rsid wsp:val=&quot;00322984&quot;/&gt;&lt;wsp:rsid wsp:val=&quot;00322B90&quot;/&gt;&lt;wsp:rsid wsp:val=&quot;00322ECF&quot;/&gt;&lt;wsp:rsid wsp:val=&quot;00322FDF&quot;/&gt;&lt;wsp:rsid wsp:val=&quot;0032312C&quot;/&gt;&lt;wsp:rsid wsp:val=&quot;003234AA&quot;/&gt;&lt;wsp:rsid wsp:val=&quot;00323550&quot;/&gt;&lt;wsp:rsid wsp:val=&quot;003235C7&quot;/&gt;&lt;wsp:rsid wsp:val=&quot;00323884&quot;/&gt;&lt;wsp:rsid wsp:val=&quot;003239A5&quot;/&gt;&lt;wsp:rsid wsp:val=&quot;003239E9&quot;/&gt;&lt;wsp:rsid wsp:val=&quot;00323B0C&quot;/&gt;&lt;wsp:rsid wsp:val=&quot;00323BB0&quot;/&gt;&lt;wsp:rsid wsp:val=&quot;00323BF7&quot;/&gt;&lt;wsp:rsid wsp:val=&quot;00323D62&quot;/&gt;&lt;wsp:rsid wsp:val=&quot;00323E52&quot;/&gt;&lt;wsp:rsid wsp:val=&quot;00323F83&quot;/&gt;&lt;wsp:rsid wsp:val=&quot;0032417C&quot;/&gt;&lt;wsp:rsid wsp:val=&quot;00324196&quot;/&gt;&lt;wsp:rsid wsp:val=&quot;00324211&quot;/&gt;&lt;wsp:rsid wsp:val=&quot;003242BD&quot;/&gt;&lt;wsp:rsid wsp:val=&quot;00324392&quot;/&gt;&lt;wsp:rsid wsp:val=&quot;00324431&quot;/&gt;&lt;wsp:rsid wsp:val=&quot;003244C4&quot;/&gt;&lt;wsp:rsid wsp:val=&quot;00324862&quot;/&gt;&lt;wsp:rsid wsp:val=&quot;00324BCE&quot;/&gt;&lt;wsp:rsid wsp:val=&quot;00324D0F&quot;/&gt;&lt;wsp:rsid wsp:val=&quot;00324D4E&quot;/&gt;&lt;wsp:rsid wsp:val=&quot;00324FE1&quot;/&gt;&lt;wsp:rsid wsp:val=&quot;00325339&quot;/&gt;&lt;wsp:rsid wsp:val=&quot;0032553C&quot;/&gt;&lt;wsp:rsid wsp:val=&quot;0032561C&quot;/&gt;&lt;wsp:rsid wsp:val=&quot;00325631&quot;/&gt;&lt;wsp:rsid wsp:val=&quot;00325808&quot;/&gt;&lt;wsp:rsid wsp:val=&quot;00325A66&quot;/&gt;&lt;wsp:rsid wsp:val=&quot;00325BDF&quot;/&gt;&lt;wsp:rsid wsp:val=&quot;00325DD2&quot;/&gt;&lt;wsp:rsid wsp:val=&quot;00326103&quot;/&gt;&lt;wsp:rsid wsp:val=&quot;00326483&quot;/&gt;&lt;wsp:rsid wsp:val=&quot;003266BD&quot;/&gt;&lt;wsp:rsid wsp:val=&quot;0032676E&quot;/&gt;&lt;wsp:rsid wsp:val=&quot;00326B6B&quot;/&gt;&lt;wsp:rsid wsp:val=&quot;00326BE0&quot;/&gt;&lt;wsp:rsid wsp:val=&quot;00326DE5&quot;/&gt;&lt;wsp:rsid wsp:val=&quot;00326E41&quot;/&gt;&lt;wsp:rsid wsp:val=&quot;00326EF8&quot;/&gt;&lt;wsp:rsid wsp:val=&quot;00326F2C&quot;/&gt;&lt;wsp:rsid wsp:val=&quot;003270F6&quot;/&gt;&lt;wsp:rsid wsp:val=&quot;00327102&quot;/&gt;&lt;wsp:rsid wsp:val=&quot;0032712E&quot;/&gt;&lt;wsp:rsid wsp:val=&quot;00327283&quot;/&gt;&lt;wsp:rsid wsp:val=&quot;003273E0&quot;/&gt;&lt;wsp:rsid wsp:val=&quot;003276B5&quot;/&gt;&lt;wsp:rsid wsp:val=&quot;0032775A&quot;/&gt;&lt;wsp:rsid wsp:val=&quot;003277CD&quot;/&gt;&lt;wsp:rsid wsp:val=&quot;003277EE&quot;/&gt;&lt;wsp:rsid wsp:val=&quot;00327A1C&quot;/&gt;&lt;wsp:rsid wsp:val=&quot;00327DA8&quot;/&gt;&lt;wsp:rsid wsp:val=&quot;00327E57&quot;/&gt;&lt;wsp:rsid wsp:val=&quot;00327EAC&quot;/&gt;&lt;wsp:rsid wsp:val=&quot;00330009&quot;/&gt;&lt;wsp:rsid wsp:val=&quot;003302BE&quot;/&gt;&lt;wsp:rsid wsp:val=&quot;003303FF&quot;/&gt;&lt;wsp:rsid wsp:val=&quot;003305A2&quot;/&gt;&lt;wsp:rsid wsp:val=&quot;00330678&quot;/&gt;&lt;wsp:rsid wsp:val=&quot;003307D3&quot;/&gt;&lt;wsp:rsid wsp:val=&quot;00330936&quot;/&gt;&lt;wsp:rsid wsp:val=&quot;0033095F&quot;/&gt;&lt;wsp:rsid wsp:val=&quot;00330FAA&quot;/&gt;&lt;wsp:rsid wsp:val=&quot;003310AF&quot;/&gt;&lt;wsp:rsid wsp:val=&quot;00331121&quot;/&gt;&lt;wsp:rsid wsp:val=&quot;0033117F&quot;/&gt;&lt;wsp:rsid wsp:val=&quot;00331247&quot;/&gt;&lt;wsp:rsid wsp:val=&quot;00331456&quot;/&gt;&lt;wsp:rsid wsp:val=&quot;00331477&quot;/&gt;&lt;wsp:rsid wsp:val=&quot;003314CA&quot;/&gt;&lt;wsp:rsid wsp:val=&quot;00331583&quot;/&gt;&lt;wsp:rsid wsp:val=&quot;00331791&quot;/&gt;&lt;wsp:rsid wsp:val=&quot;003317D9&quot;/&gt;&lt;wsp:rsid wsp:val=&quot;0033190B&quot;/&gt;&lt;wsp:rsid wsp:val=&quot;003319B5&quot;/&gt;&lt;wsp:rsid wsp:val=&quot;00331C73&quot;/&gt;&lt;wsp:rsid wsp:val=&quot;00331CBF&quot;/&gt;&lt;wsp:rsid wsp:val=&quot;00331D09&quot;/&gt;&lt;wsp:rsid wsp:val=&quot;00331D70&quot;/&gt;&lt;wsp:rsid wsp:val=&quot;0033234A&quot;/&gt;&lt;wsp:rsid wsp:val=&quot;00332404&quot;/&gt;&lt;wsp:rsid wsp:val=&quot;0033247E&quot;/&gt;&lt;wsp:rsid wsp:val=&quot;00332561&quot;/&gt;&lt;wsp:rsid wsp:val=&quot;0033259A&quot;/&gt;&lt;wsp:rsid wsp:val=&quot;00332626&quot;/&gt;&lt;wsp:rsid wsp:val=&quot;003326F7&quot;/&gt;&lt;wsp:rsid wsp:val=&quot;003327E5&quot;/&gt;&lt;wsp:rsid wsp:val=&quot;00332810&quot;/&gt;&lt;wsp:rsid wsp:val=&quot;00332ED3&quot;/&gt;&lt;wsp:rsid wsp:val=&quot;003331A2&quot;/&gt;&lt;wsp:rsid wsp:val=&quot;0033328A&quot;/&gt;&lt;wsp:rsid wsp:val=&quot;0033347D&quot;/&gt;&lt;wsp:rsid wsp:val=&quot;003335FF&quot;/&gt;&lt;wsp:rsid wsp:val=&quot;00333651&quot;/&gt;&lt;wsp:rsid wsp:val=&quot;00333720&quot;/&gt;&lt;wsp:rsid wsp:val=&quot;0033388D&quot;/&gt;&lt;wsp:rsid wsp:val=&quot;003338BC&quot;/&gt;&lt;wsp:rsid wsp:val=&quot;00333C16&quot;/&gt;&lt;wsp:rsid wsp:val=&quot;00333CF2&quot;/&gt;&lt;wsp:rsid wsp:val=&quot;003341DA&quot;/&gt;&lt;wsp:rsid wsp:val=&quot;00334349&quot;/&gt;&lt;wsp:rsid wsp:val=&quot;00334394&quot;/&gt;&lt;wsp:rsid wsp:val=&quot;00334414&quot;/&gt;&lt;wsp:rsid wsp:val=&quot;003345AB&quot;/&gt;&lt;wsp:rsid wsp:val=&quot;00334740&quot;/&gt;&lt;wsp:rsid wsp:val=&quot;003349EB&quot;/&gt;&lt;wsp:rsid wsp:val=&quot;00334E03&quot;/&gt;&lt;wsp:rsid wsp:val=&quot;00334E2C&quot;/&gt;&lt;wsp:rsid wsp:val=&quot;00334EF8&quot;/&gt;&lt;wsp:rsid wsp:val=&quot;0033500F&quot;/&gt;&lt;wsp:rsid wsp:val=&quot;00335051&quot;/&gt;&lt;wsp:rsid wsp:val=&quot;003350CB&quot;/&gt;&lt;wsp:rsid wsp:val=&quot;003351AC&quot;/&gt;&lt;wsp:rsid wsp:val=&quot;003351B9&quot;/&gt;&lt;wsp:rsid wsp:val=&quot;00335296&quot;/&gt;&lt;wsp:rsid wsp:val=&quot;00335446&quot;/&gt;&lt;wsp:rsid wsp:val=&quot;003354BE&quot;/&gt;&lt;wsp:rsid wsp:val=&quot;00335548&quot;/&gt;&lt;wsp:rsid wsp:val=&quot;003355F6&quot;/&gt;&lt;wsp:rsid wsp:val=&quot;0033564C&quot;/&gt;&lt;wsp:rsid wsp:val=&quot;0033578A&quot;/&gt;&lt;wsp:rsid wsp:val=&quot;00335809&quot;/&gt;&lt;wsp:rsid wsp:val=&quot;00335B47&quot;/&gt;&lt;wsp:rsid wsp:val=&quot;00335FA5&quot;/&gt;&lt;wsp:rsid wsp:val=&quot;00335FE9&quot;/&gt;&lt;wsp:rsid wsp:val=&quot;0033610E&quot;/&gt;&lt;wsp:rsid wsp:val=&quot;00336565&quot;/&gt;&lt;wsp:rsid wsp:val=&quot;003368F5&quot;/&gt;&lt;wsp:rsid wsp:val=&quot;00336CBE&quot;/&gt;&lt;wsp:rsid wsp:val=&quot;00336F96&quot;/&gt;&lt;wsp:rsid wsp:val=&quot;0033735D&quot;/&gt;&lt;wsp:rsid wsp:val=&quot;00337398&quot;/&gt;&lt;wsp:rsid wsp:val=&quot;00337700&quot;/&gt;&lt;wsp:rsid wsp:val=&quot;00337953&quot;/&gt;&lt;wsp:rsid wsp:val=&quot;00337ADB&quot;/&gt;&lt;wsp:rsid wsp:val=&quot;00337CBA&quot;/&gt;&lt;wsp:rsid wsp:val=&quot;00337D2D&quot;/&gt;&lt;wsp:rsid wsp:val=&quot;00337F45&quot;/&gt;&lt;wsp:rsid wsp:val=&quot;00340228&quot;/&gt;&lt;wsp:rsid wsp:val=&quot;00340275&quot;/&gt;&lt;wsp:rsid wsp:val=&quot;00340688&quot;/&gt;&lt;wsp:rsid wsp:val=&quot;003406C4&quot;/&gt;&lt;wsp:rsid wsp:val=&quot;003406D9&quot;/&gt;&lt;wsp:rsid wsp:val=&quot;003409BA&quot;/&gt;&lt;wsp:rsid wsp:val=&quot;00340A79&quot;/&gt;&lt;wsp:rsid wsp:val=&quot;00340BB9&quot;/&gt;&lt;wsp:rsid wsp:val=&quot;00341124&quot;/&gt;&lt;wsp:rsid wsp:val=&quot;0034113C&quot;/&gt;&lt;wsp:rsid wsp:val=&quot;00341303&quot;/&gt;&lt;wsp:rsid wsp:val=&quot;00341420&quot;/&gt;&lt;wsp:rsid wsp:val=&quot;00341435&quot;/&gt;&lt;wsp:rsid wsp:val=&quot;0034146E&quot;/&gt;&lt;wsp:rsid wsp:val=&quot;00341860&quot;/&gt;&lt;wsp:rsid wsp:val=&quot;00341A08&quot;/&gt;&lt;wsp:rsid wsp:val=&quot;00341B93&quot;/&gt;&lt;wsp:rsid wsp:val=&quot;00341C33&quot;/&gt;&lt;wsp:rsid wsp:val=&quot;00341F57&quot;/&gt;&lt;wsp:rsid wsp:val=&quot;003427A5&quot;/&gt;&lt;wsp:rsid wsp:val=&quot;003427C7&quot;/&gt;&lt;wsp:rsid wsp:val=&quot;00342A0A&quot;/&gt;&lt;wsp:rsid wsp:val=&quot;00342A56&quot;/&gt;&lt;wsp:rsid wsp:val=&quot;00342A6A&quot;/&gt;&lt;wsp:rsid wsp:val=&quot;00342B42&quot;/&gt;&lt;wsp:rsid wsp:val=&quot;00342BB4&quot;/&gt;&lt;wsp:rsid wsp:val=&quot;00342D41&quot;/&gt;&lt;wsp:rsid wsp:val=&quot;00342DE4&quot;/&gt;&lt;wsp:rsid wsp:val=&quot;00342E37&quot;/&gt;&lt;wsp:rsid wsp:val=&quot;00342EEE&quot;/&gt;&lt;wsp:rsid wsp:val=&quot;003430E2&quot;/&gt;&lt;wsp:rsid wsp:val=&quot;003430F5&quot;/&gt;&lt;wsp:rsid wsp:val=&quot;00343189&quot;/&gt;&lt;wsp:rsid wsp:val=&quot;003431F1&quot;/&gt;&lt;wsp:rsid wsp:val=&quot;0034368A&quot;/&gt;&lt;wsp:rsid wsp:val=&quot;00343AA4&quot;/&gt;&lt;wsp:rsid wsp:val=&quot;00343BCE&quot;/&gt;&lt;wsp:rsid wsp:val=&quot;0034425E&quot;/&gt;&lt;wsp:rsid wsp:val=&quot;0034428D&quot;/&gt;&lt;wsp:rsid wsp:val=&quot;003442C6&quot;/&gt;&lt;wsp:rsid wsp:val=&quot;00344514&quot;/&gt;&lt;wsp:rsid wsp:val=&quot;00344774&quot;/&gt;&lt;wsp:rsid wsp:val=&quot;003448B4&quot;/&gt;&lt;wsp:rsid wsp:val=&quot;003448E9&quot;/&gt;&lt;wsp:rsid wsp:val=&quot;00344BD2&quot;/&gt;&lt;wsp:rsid wsp:val=&quot;0034526C&quot;/&gt;&lt;wsp:rsid wsp:val=&quot;003452D1&quot;/&gt;&lt;wsp:rsid wsp:val=&quot;00345380&quot;/&gt;&lt;wsp:rsid wsp:val=&quot;00345641&quot;/&gt;&lt;wsp:rsid wsp:val=&quot;00345805&quot;/&gt;&lt;wsp:rsid wsp:val=&quot;00345C4D&quot;/&gt;&lt;wsp:rsid wsp:val=&quot;00345CC5&quot;/&gt;&lt;wsp:rsid wsp:val=&quot;00345E06&quot;/&gt;&lt;wsp:rsid wsp:val=&quot;00345EDB&quot;/&gt;&lt;wsp:rsid wsp:val=&quot;00345F7C&quot;/&gt;&lt;wsp:rsid wsp:val=&quot;00345FB3&quot;/&gt;&lt;wsp:rsid wsp:val=&quot;00346002&quot;/&gt;&lt;wsp:rsid wsp:val=&quot;003460D3&quot;/&gt;&lt;wsp:rsid wsp:val=&quot;00346344&quot;/&gt;&lt;wsp:rsid wsp:val=&quot;00346A44&quot;/&gt;&lt;wsp:rsid wsp:val=&quot;00346B87&quot;/&gt;&lt;wsp:rsid wsp:val=&quot;00346DAE&quot;/&gt;&lt;wsp:rsid wsp:val=&quot;00346FAB&quot;/&gt;&lt;wsp:rsid wsp:val=&quot;0034703B&quot;/&gt;&lt;wsp:rsid wsp:val=&quot;0034708A&quot;/&gt;&lt;wsp:rsid wsp:val=&quot;00347481&quot;/&gt;&lt;wsp:rsid wsp:val=&quot;003474EE&quot;/&gt;&lt;wsp:rsid wsp:val=&quot;00347565&quot;/&gt;&lt;wsp:rsid wsp:val=&quot;00347734&quot;/&gt;&lt;wsp:rsid wsp:val=&quot;00347919&quot;/&gt;&lt;wsp:rsid wsp:val=&quot;00347AAA&quot;/&gt;&lt;wsp:rsid wsp:val=&quot;00347D80&quot;/&gt;&lt;wsp:rsid wsp:val=&quot;00347FE8&quot;/&gt;&lt;wsp:rsid wsp:val=&quot;00350011&quot;/&gt;&lt;wsp:rsid wsp:val=&quot;00350046&quot;/&gt;&lt;wsp:rsid wsp:val=&quot;00350075&quot;/&gt;&lt;wsp:rsid wsp:val=&quot;0035026E&quot;/&gt;&lt;wsp:rsid wsp:val=&quot;003502BC&quot;/&gt;&lt;wsp:rsid wsp:val=&quot;00350459&quot;/&gt;&lt;wsp:rsid wsp:val=&quot;003506D0&quot;/&gt;&lt;wsp:rsid wsp:val=&quot;003507CD&quot;/&gt;&lt;wsp:rsid wsp:val=&quot;0035082C&quot;/&gt;&lt;wsp:rsid wsp:val=&quot;00350A7F&quot;/&gt;&lt;wsp:rsid wsp:val=&quot;00350ABA&quot;/&gt;&lt;wsp:rsid wsp:val=&quot;00350CC5&quot;/&gt;&lt;wsp:rsid wsp:val=&quot;00350CE3&quot;/&gt;&lt;wsp:rsid wsp:val=&quot;00350D69&quot;/&gt;&lt;wsp:rsid wsp:val=&quot;00350D7A&quot;/&gt;&lt;wsp:rsid wsp:val=&quot;00351226&quot;/&gt;&lt;wsp:rsid wsp:val=&quot;00351236&quot;/&gt;&lt;wsp:rsid wsp:val=&quot;00351283&quot;/&gt;&lt;wsp:rsid wsp:val=&quot;00351382&quot;/&gt;&lt;wsp:rsid wsp:val=&quot;00351399&quot;/&gt;&lt;wsp:rsid wsp:val=&quot;0035189B&quot;/&gt;&lt;wsp:rsid wsp:val=&quot;00351C26&quot;/&gt;&lt;wsp:rsid wsp:val=&quot;00351D03&quot;/&gt;&lt;wsp:rsid wsp:val=&quot;00351D98&quot;/&gt;&lt;wsp:rsid wsp:val=&quot;00351D9F&quot;/&gt;&lt;wsp:rsid wsp:val=&quot;00351E09&quot;/&gt;&lt;wsp:rsid wsp:val=&quot;00351FDE&quot;/&gt;&lt;wsp:rsid wsp:val=&quot;003521AD&quot;/&gt;&lt;wsp:rsid wsp:val=&quot;003521CD&quot;/&gt;&lt;wsp:rsid wsp:val=&quot;0035225E&quot;/&gt;&lt;wsp:rsid wsp:val=&quot;00352324&quot;/&gt;&lt;wsp:rsid wsp:val=&quot;00352528&quot;/&gt;&lt;wsp:rsid wsp:val=&quot;003528CB&quot;/&gt;&lt;wsp:rsid wsp:val=&quot;003528ED&quot;/&gt;&lt;wsp:rsid wsp:val=&quot;003529C0&quot;/&gt;&lt;wsp:rsid wsp:val=&quot;00352A0F&quot;/&gt;&lt;wsp:rsid wsp:val=&quot;00352D48&quot;/&gt;&lt;wsp:rsid wsp:val=&quot;00352E00&quot;/&gt;&lt;wsp:rsid wsp:val=&quot;00352EF0&quot;/&gt;&lt;wsp:rsid wsp:val=&quot;00353031&quot;/&gt;&lt;wsp:rsid wsp:val=&quot;003530CF&quot;/&gt;&lt;wsp:rsid wsp:val=&quot;00353186&quot;/&gt;&lt;wsp:rsid wsp:val=&quot;003531D8&quot;/&gt;&lt;wsp:rsid wsp:val=&quot;00353392&quot;/&gt;&lt;wsp:rsid wsp:val=&quot;0035382A&quot;/&gt;&lt;wsp:rsid wsp:val=&quot;00353836&quot;/&gt;&lt;wsp:rsid wsp:val=&quot;003539CB&quot;/&gt;&lt;wsp:rsid wsp:val=&quot;00353C7B&quot;/&gt;&lt;wsp:rsid wsp:val=&quot;00353D87&quot;/&gt;&lt;wsp:rsid wsp:val=&quot;00353DEB&quot;/&gt;&lt;wsp:rsid wsp:val=&quot;00353DFF&quot;/&gt;&lt;wsp:rsid wsp:val=&quot;00353E9D&quot;/&gt;&lt;wsp:rsid wsp:val=&quot;00354063&quot;/&gt;&lt;wsp:rsid wsp:val=&quot;0035449D&quot;/&gt;&lt;wsp:rsid wsp:val=&quot;00354523&quot;/&gt;&lt;wsp:rsid wsp:val=&quot;003545A9&quot;/&gt;&lt;wsp:rsid wsp:val=&quot;003546AA&quot;/&gt;&lt;wsp:rsid wsp:val=&quot;00354752&quot;/&gt;&lt;wsp:rsid wsp:val=&quot;0035499D&quot;/&gt;&lt;wsp:rsid wsp:val=&quot;00354A06&quot;/&gt;&lt;wsp:rsid wsp:val=&quot;00355818&quot;/&gt;&lt;wsp:rsid wsp:val=&quot;0035590C&quot;/&gt;&lt;wsp:rsid wsp:val=&quot;00355A66&quot;/&gt;&lt;wsp:rsid wsp:val=&quot;00355BAE&quot;/&gt;&lt;wsp:rsid wsp:val=&quot;00355C63&quot;/&gt;&lt;wsp:rsid wsp:val=&quot;00355D1D&quot;/&gt;&lt;wsp:rsid wsp:val=&quot;00355E84&quot;/&gt;&lt;wsp:rsid wsp:val=&quot;00356052&quot;/&gt;&lt;wsp:rsid wsp:val=&quot;003560D2&quot;/&gt;&lt;wsp:rsid wsp:val=&quot;003560F7&quot;/&gt;&lt;wsp:rsid wsp:val=&quot;0035624A&quot;/&gt;&lt;wsp:rsid wsp:val=&quot;0035666E&quot;/&gt;&lt;wsp:rsid wsp:val=&quot;0035671C&quot;/&gt;&lt;wsp:rsid wsp:val=&quot;00356828&quot;/&gt;&lt;wsp:rsid wsp:val=&quot;00356CD2&quot;/&gt;&lt;wsp:rsid wsp:val=&quot;00356CD4&quot;/&gt;&lt;wsp:rsid wsp:val=&quot;00356D18&quot;/&gt;&lt;wsp:rsid wsp:val=&quot;00356EBC&quot;/&gt;&lt;wsp:rsid wsp:val=&quot;00356F49&quot;/&gt;&lt;wsp:rsid wsp:val=&quot;00356F5D&quot;/&gt;&lt;wsp:rsid wsp:val=&quot;0035707B&quot;/&gt;&lt;wsp:rsid wsp:val=&quot;0035719F&quot;/&gt;&lt;wsp:rsid wsp:val=&quot;00357357&quot;/&gt;&lt;wsp:rsid wsp:val=&quot;003575F2&quot;/&gt;&lt;wsp:rsid wsp:val=&quot;003578F3&quot;/&gt;&lt;wsp:rsid wsp:val=&quot;0035796F&quot;/&gt;&lt;wsp:rsid wsp:val=&quot;00357979&quot;/&gt;&lt;wsp:rsid wsp:val=&quot;00360001&quot;/&gt;&lt;wsp:rsid wsp:val=&quot;0036001A&quot;/&gt;&lt;wsp:rsid wsp:val=&quot;00360301&quot;/&gt;&lt;wsp:rsid wsp:val=&quot;003605AA&quot;/&gt;&lt;wsp:rsid wsp:val=&quot;003606D3&quot;/&gt;&lt;wsp:rsid wsp:val=&quot;003607A3&quot;/&gt;&lt;wsp:rsid wsp:val=&quot;00360BEE&quot;/&gt;&lt;wsp:rsid wsp:val=&quot;00360DAA&quot;/&gt;&lt;wsp:rsid wsp:val=&quot;003612C7&quot;/&gt;&lt;wsp:rsid wsp:val=&quot;003616A7&quot;/&gt;&lt;wsp:rsid wsp:val=&quot;003617F5&quot;/&gt;&lt;wsp:rsid wsp:val=&quot;003618F5&quot;/&gt;&lt;wsp:rsid wsp:val=&quot;003619A9&quot;/&gt;&lt;wsp:rsid wsp:val=&quot;00361A5F&quot;/&gt;&lt;wsp:rsid wsp:val=&quot;00361C37&quot;/&gt;&lt;wsp:rsid wsp:val=&quot;00361CB7&quot;/&gt;&lt;wsp:rsid wsp:val=&quot;00361DCB&quot;/&gt;&lt;wsp:rsid wsp:val=&quot;00361E70&quot;/&gt;&lt;wsp:rsid wsp:val=&quot;00362083&quot;/&gt;&lt;wsp:rsid wsp:val=&quot;003621B9&quot;/&gt;&lt;wsp:rsid wsp:val=&quot;003622A2&quot;/&gt;&lt;wsp:rsid wsp:val=&quot;003622CD&quot;/&gt;&lt;wsp:rsid wsp:val=&quot;00362601&quot;/&gt;&lt;wsp:rsid wsp:val=&quot;003628BB&quot;/&gt;&lt;wsp:rsid wsp:val=&quot;003628CA&quot;/&gt;&lt;wsp:rsid wsp:val=&quot;00362B8B&quot;/&gt;&lt;wsp:rsid wsp:val=&quot;00362C55&quot;/&gt;&lt;wsp:rsid wsp:val=&quot;00362DF6&quot;/&gt;&lt;wsp:rsid wsp:val=&quot;00362E59&quot;/&gt;&lt;wsp:rsid wsp:val=&quot;0036310D&quot;/&gt;&lt;wsp:rsid wsp:val=&quot;0036334C&quot;/&gt;&lt;wsp:rsid wsp:val=&quot;00363423&quot;/&gt;&lt;wsp:rsid wsp:val=&quot;003635BD&quot;/&gt;&lt;wsp:rsid wsp:val=&quot;003635E9&quot;/&gt;&lt;wsp:rsid wsp:val=&quot;003635F8&quot;/&gt;&lt;wsp:rsid wsp:val=&quot;00363721&quot;/&gt;&lt;wsp:rsid wsp:val=&quot;0036374B&quot;/&gt;&lt;wsp:rsid wsp:val=&quot;003639F5&quot;/&gt;&lt;wsp:rsid wsp:val=&quot;00363D04&quot;/&gt;&lt;wsp:rsid wsp:val=&quot;00363E65&quot;/&gt;&lt;wsp:rsid wsp:val=&quot;00363FE3&quot;/&gt;&lt;wsp:rsid wsp:val=&quot;003640E5&quot;/&gt;&lt;wsp:rsid wsp:val=&quot;003646E8&quot;/&gt;&lt;wsp:rsid wsp:val=&quot;0036479B&quot;/&gt;&lt;wsp:rsid wsp:val=&quot;0036480B&quot;/&gt;&lt;wsp:rsid wsp:val=&quot;00364886&quot;/&gt;&lt;wsp:rsid wsp:val=&quot;00364AAE&quot;/&gt;&lt;wsp:rsid wsp:val=&quot;00364BA7&quot;/&gt;&lt;wsp:rsid wsp:val=&quot;00364BC9&quot;/&gt;&lt;wsp:rsid wsp:val=&quot;00364C4C&quot;/&gt;&lt;wsp:rsid wsp:val=&quot;003652E0&quot;/&gt;&lt;wsp:rsid wsp:val=&quot;003658B6&quot;/&gt;&lt;wsp:rsid wsp:val=&quot;003658E5&quot;/&gt;&lt;wsp:rsid wsp:val=&quot;00365909&quot;/&gt;&lt;wsp:rsid wsp:val=&quot;00365927&quot;/&gt;&lt;wsp:rsid wsp:val=&quot;00365CBC&quot;/&gt;&lt;wsp:rsid wsp:val=&quot;00365E06&quot;/&gt;&lt;wsp:rsid wsp:val=&quot;00365E4C&quot;/&gt;&lt;wsp:rsid wsp:val=&quot;00365F4F&quot;/&gt;&lt;wsp:rsid wsp:val=&quot;00365FAD&quot;/&gt;&lt;wsp:rsid wsp:val=&quot;00366217&quot;/&gt;&lt;wsp:rsid wsp:val=&quot;0036625C&quot;/&gt;&lt;wsp:rsid wsp:val=&quot;00366365&quot;/&gt;&lt;wsp:rsid wsp:val=&quot;0036661F&quot;/&gt;&lt;wsp:rsid wsp:val=&quot;00366659&quot;/&gt;&lt;wsp:rsid wsp:val=&quot;00366845&quot;/&gt;&lt;wsp:rsid wsp:val=&quot;0036689F&quot;/&gt;&lt;wsp:rsid wsp:val=&quot;00366A3E&quot;/&gt;&lt;wsp:rsid wsp:val=&quot;00366E19&quot;/&gt;&lt;wsp:rsid wsp:val=&quot;00366EAA&quot;/&gt;&lt;wsp:rsid wsp:val=&quot;00366FE1&quot;/&gt;&lt;wsp:rsid wsp:val=&quot;0036741A&quot;/&gt;&lt;wsp:rsid wsp:val=&quot;003674E8&quot;/&gt;&lt;wsp:rsid wsp:val=&quot;003676C5&quot;/&gt;&lt;wsp:rsid wsp:val=&quot;0036787A&quot;/&gt;&lt;wsp:rsid wsp:val=&quot;003678B1&quot;/&gt;&lt;wsp:rsid wsp:val=&quot;00367BD7&quot;/&gt;&lt;wsp:rsid wsp:val=&quot;00367F44&quot;/&gt;&lt;wsp:rsid wsp:val=&quot;00370319&quot;/&gt;&lt;wsp:rsid wsp:val=&quot;00370354&quot;/&gt;&lt;wsp:rsid wsp:val=&quot;003706A6&quot;/&gt;&lt;wsp:rsid wsp:val=&quot;0037073F&quot;/&gt;&lt;wsp:rsid wsp:val=&quot;003707B3&quot;/&gt;&lt;wsp:rsid wsp:val=&quot;003707DE&quot;/&gt;&lt;wsp:rsid wsp:val=&quot;003708B9&quot;/&gt;&lt;wsp:rsid wsp:val=&quot;003709A8&quot;/&gt;&lt;wsp:rsid wsp:val=&quot;00370D9E&quot;/&gt;&lt;wsp:rsid wsp:val=&quot;00370E80&quot;/&gt;&lt;wsp:rsid wsp:val=&quot;00370FED&quot;/&gt;&lt;wsp:rsid wsp:val=&quot;00371336&quot;/&gt;&lt;wsp:rsid wsp:val=&quot;0037142B&quot;/&gt;&lt;wsp:rsid wsp:val=&quot;0037189D&quot;/&gt;&lt;wsp:rsid wsp:val=&quot;00371B16&quot;/&gt;&lt;wsp:rsid wsp:val=&quot;00371BFE&quot;/&gt;&lt;wsp:rsid wsp:val=&quot;00371DFD&quot;/&gt;&lt;wsp:rsid wsp:val=&quot;00371EEB&quot;/&gt;&lt;wsp:rsid wsp:val=&quot;00371F07&quot;/&gt;&lt;wsp:rsid wsp:val=&quot;00371F27&quot;/&gt;&lt;wsp:rsid wsp:val=&quot;00372285&quot;/&gt;&lt;wsp:rsid wsp:val=&quot;003723BE&quot;/&gt;&lt;wsp:rsid wsp:val=&quot;003723D5&quot;/&gt;&lt;wsp:rsid wsp:val=&quot;003724A3&quot;/&gt;&lt;wsp:rsid wsp:val=&quot;00372855&quot;/&gt;&lt;wsp:rsid wsp:val=&quot;003728C8&quot;/&gt;&lt;wsp:rsid wsp:val=&quot;00372900&quot;/&gt;&lt;wsp:rsid wsp:val=&quot;0037295A&quot;/&gt;&lt;wsp:rsid wsp:val=&quot;003729F9&quot;/&gt;&lt;wsp:rsid wsp:val=&quot;00372A8E&quot;/&gt;&lt;wsp:rsid wsp:val=&quot;00372C46&quot;/&gt;&lt;wsp:rsid wsp:val=&quot;00372DAE&quot;/&gt;&lt;wsp:rsid wsp:val=&quot;00372DFF&quot;/&gt;&lt;wsp:rsid wsp:val=&quot;00373379&quot;/&gt;&lt;wsp:rsid wsp:val=&quot;0037342B&quot;/&gt;&lt;wsp:rsid wsp:val=&quot;00373472&quot;/&gt;&lt;wsp:rsid wsp:val=&quot;003734D0&quot;/&gt;&lt;wsp:rsid wsp:val=&quot;0037355B&quot;/&gt;&lt;wsp:rsid wsp:val=&quot;0037364E&quot;/&gt;&lt;wsp:rsid wsp:val=&quot;003736A5&quot;/&gt;&lt;wsp:rsid wsp:val=&quot;003739DC&quot;/&gt;&lt;wsp:rsid wsp:val=&quot;00373A2F&quot;/&gt;&lt;wsp:rsid wsp:val=&quot;00373BCB&quot;/&gt;&lt;wsp:rsid wsp:val=&quot;00373C79&quot;/&gt;&lt;wsp:rsid wsp:val=&quot;00373CD6&quot;/&gt;&lt;wsp:rsid wsp:val=&quot;00373D28&quot;/&gt;&lt;wsp:rsid wsp:val=&quot;00373D52&quot;/&gt;&lt;wsp:rsid wsp:val=&quot;003742F9&quot;/&gt;&lt;wsp:rsid wsp:val=&quot;0037457C&quot;/&gt;&lt;wsp:rsid wsp:val=&quot;00374A37&quot;/&gt;&lt;wsp:rsid wsp:val=&quot;00374DB9&quot;/&gt;&lt;wsp:rsid wsp:val=&quot;00375900&quot;/&gt;&lt;wsp:rsid wsp:val=&quot;00375B51&quot;/&gt;&lt;wsp:rsid wsp:val=&quot;00375DC6&quot;/&gt;&lt;wsp:rsid wsp:val=&quot;0037602A&quot;/&gt;&lt;wsp:rsid wsp:val=&quot;00376440&quot;/&gt;&lt;wsp:rsid wsp:val=&quot;00376568&quot;/&gt;&lt;wsp:rsid wsp:val=&quot;003766EA&quot;/&gt;&lt;wsp:rsid wsp:val=&quot;00376756&quot;/&gt;&lt;wsp:rsid wsp:val=&quot;00376836&quot;/&gt;&lt;wsp:rsid wsp:val=&quot;00376AF1&quot;/&gt;&lt;wsp:rsid wsp:val=&quot;00376B4E&quot;/&gt;&lt;wsp:rsid wsp:val=&quot;00376BDA&quot;/&gt;&lt;wsp:rsid wsp:val=&quot;00376CA6&quot;/&gt;&lt;wsp:rsid wsp:val=&quot;00376FF0&quot;/&gt;&lt;wsp:rsid wsp:val=&quot;0037716F&quot;/&gt;&lt;wsp:rsid wsp:val=&quot;00377243&quot;/&gt;&lt;wsp:rsid wsp:val=&quot;00377369&quot;/&gt;&lt;wsp:rsid wsp:val=&quot;003773EB&quot;/&gt;&lt;wsp:rsid wsp:val=&quot;00377837&quot;/&gt;&lt;wsp:rsid wsp:val=&quot;003778A5&quot;/&gt;&lt;wsp:rsid wsp:val=&quot;00377927&quot;/&gt;&lt;wsp:rsid wsp:val=&quot;00377B32&quot;/&gt;&lt;wsp:rsid wsp:val=&quot;00377C09&quot;/&gt;&lt;wsp:rsid wsp:val=&quot;00377E9E&quot;/&gt;&lt;wsp:rsid wsp:val=&quot;00380108&quot;/&gt;&lt;wsp:rsid wsp:val=&quot;003801FB&quot;/&gt;&lt;wsp:rsid wsp:val=&quot;003802E3&quot;/&gt;&lt;wsp:rsid wsp:val=&quot;00380408&quot;/&gt;&lt;wsp:rsid wsp:val=&quot;003804B7&quot;/&gt;&lt;wsp:rsid wsp:val=&quot;0038081B&quot;/&gt;&lt;wsp:rsid wsp:val=&quot;00380AAA&quot;/&gt;&lt;wsp:rsid wsp:val=&quot;00380AF0&quot;/&gt;&lt;wsp:rsid wsp:val=&quot;00380DA4&quot;/&gt;&lt;wsp:rsid wsp:val=&quot;003810B2&quot;/&gt;&lt;wsp:rsid wsp:val=&quot;003810D6&quot;/&gt;&lt;wsp:rsid wsp:val=&quot;00381135&quot;/&gt;&lt;wsp:rsid wsp:val=&quot;0038120C&quot;/&gt;&lt;wsp:rsid wsp:val=&quot;00381221&quot;/&gt;&lt;wsp:rsid wsp:val=&quot;00381449&quot;/&gt;&lt;wsp:rsid wsp:val=&quot;003814CE&quot;/&gt;&lt;wsp:rsid wsp:val=&quot;00381598&quot;/&gt;&lt;wsp:rsid wsp:val=&quot;00381654&quot;/&gt;&lt;wsp:rsid wsp:val=&quot;00381737&quot;/&gt;&lt;wsp:rsid wsp:val=&quot;003817E9&quot;/&gt;&lt;wsp:rsid wsp:val=&quot;00381A1F&quot;/&gt;&lt;wsp:rsid wsp:val=&quot;00381A8B&quot;/&gt;&lt;wsp:rsid wsp:val=&quot;00381AC1&quot;/&gt;&lt;wsp:rsid wsp:val=&quot;00381B55&quot;/&gt;&lt;wsp:rsid wsp:val=&quot;00381B80&quot;/&gt;&lt;wsp:rsid wsp:val=&quot;0038222D&quot;/&gt;&lt;wsp:rsid wsp:val=&quot;0038224E&quot;/&gt;&lt;wsp:rsid wsp:val=&quot;003822D2&quot;/&gt;&lt;wsp:rsid wsp:val=&quot;00382422&quot;/&gt;&lt;wsp:rsid wsp:val=&quot;0038260F&quot;/&gt;&lt;wsp:rsid wsp:val=&quot;00382632&quot;/&gt;&lt;wsp:rsid wsp:val=&quot;003826A8&quot;/&gt;&lt;wsp:rsid wsp:val=&quot;003828B2&quot;/&gt;&lt;wsp:rsid wsp:val=&quot;00382996&quot;/&gt;&lt;wsp:rsid wsp:val=&quot;00382BF2&quot;/&gt;&lt;wsp:rsid wsp:val=&quot;00382CB0&quot;/&gt;&lt;wsp:rsid wsp:val=&quot;00382DB1&quot;/&gt;&lt;wsp:rsid wsp:val=&quot;00382DC4&quot;/&gt;&lt;wsp:rsid wsp:val=&quot;00382E3C&quot;/&gt;&lt;wsp:rsid wsp:val=&quot;00383146&quot;/&gt;&lt;wsp:rsid wsp:val=&quot;00383230&quot;/&gt;&lt;wsp:rsid wsp:val=&quot;003836C7&quot;/&gt;&lt;wsp:rsid wsp:val=&quot;00383898&quot;/&gt;&lt;wsp:rsid wsp:val=&quot;00383A22&quot;/&gt;&lt;wsp:rsid wsp:val=&quot;00383A40&quot;/&gt;&lt;wsp:rsid wsp:val=&quot;00383C4C&quot;/&gt;&lt;wsp:rsid wsp:val=&quot;00383D64&quot;/&gt;&lt;wsp:rsid wsp:val=&quot;00383DD0&quot;/&gt;&lt;wsp:rsid wsp:val=&quot;00383DDE&quot;/&gt;&lt;wsp:rsid wsp:val=&quot;00383EBD&quot;/&gt;&lt;wsp:rsid wsp:val=&quot;0038420F&quot;/&gt;&lt;wsp:rsid wsp:val=&quot;00384356&quot;/&gt;&lt;wsp:rsid wsp:val=&quot;003843E7&quot;/&gt;&lt;wsp:rsid wsp:val=&quot;0038443A&quot;/&gt;&lt;wsp:rsid wsp:val=&quot;00384840&quot;/&gt;&lt;wsp:rsid wsp:val=&quot;00384878&quot;/&gt;&lt;wsp:rsid wsp:val=&quot;00384A7D&quot;/&gt;&lt;wsp:rsid wsp:val=&quot;00384B39&quot;/&gt;&lt;wsp:rsid wsp:val=&quot;00384E39&quot;/&gt;&lt;wsp:rsid wsp:val=&quot;00384F4B&quot;/&gt;&lt;wsp:rsid wsp:val=&quot;00385053&quot;/&gt;&lt;wsp:rsid wsp:val=&quot;00385349&quot;/&gt;&lt;wsp:rsid wsp:val=&quot;003855F1&quot;/&gt;&lt;wsp:rsid wsp:val=&quot;00385772&quot;/&gt;&lt;wsp:rsid wsp:val=&quot;003857FF&quot;/&gt;&lt;wsp:rsid wsp:val=&quot;0038596D&quot;/&gt;&lt;wsp:rsid wsp:val=&quot;003859B1&quot;/&gt;&lt;wsp:rsid wsp:val=&quot;00385A6A&quot;/&gt;&lt;wsp:rsid wsp:val=&quot;00385C97&quot;/&gt;&lt;wsp:rsid wsp:val=&quot;00385DC2&quot;/&gt;&lt;wsp:rsid wsp:val=&quot;0038653E&quot;/&gt;&lt;wsp:rsid wsp:val=&quot;00386643&quot;/&gt;&lt;wsp:rsid wsp:val=&quot;0038679C&quot;/&gt;&lt;wsp:rsid wsp:val=&quot;00386853&quot;/&gt;&lt;wsp:rsid wsp:val=&quot;00386A0C&quot;/&gt;&lt;wsp:rsid wsp:val=&quot;00386ACE&quot;/&gt;&lt;wsp:rsid wsp:val=&quot;00386B8F&quot;/&gt;&lt;wsp:rsid wsp:val=&quot;00386D08&quot;/&gt;&lt;wsp:rsid wsp:val=&quot;00386D9A&quot;/&gt;&lt;wsp:rsid wsp:val=&quot;00387068&quot;/&gt;&lt;wsp:rsid wsp:val=&quot;00387077&quot;/&gt;&lt;wsp:rsid wsp:val=&quot;00387495&quot;/&gt;&lt;wsp:rsid wsp:val=&quot;003874B0&quot;/&gt;&lt;wsp:rsid wsp:val=&quot;00387967&quot;/&gt;&lt;wsp:rsid wsp:val=&quot;00387CB4&quot;/&gt;&lt;wsp:rsid wsp:val=&quot;00387E7C&quot;/&gt;&lt;wsp:rsid wsp:val=&quot;00387FDD&quot;/&gt;&lt;wsp:rsid wsp:val=&quot;00390201&quot;/&gt;&lt;wsp:rsid wsp:val=&quot;00390345&quot;/&gt;&lt;wsp:rsid wsp:val=&quot;003903AF&quot;/&gt;&lt;wsp:rsid wsp:val=&quot;0039054E&quot;/&gt;&lt;wsp:rsid wsp:val=&quot;0039056B&quot;/&gt;&lt;wsp:rsid wsp:val=&quot;003908D6&quot;/&gt;&lt;wsp:rsid wsp:val=&quot;00390A5D&quot;/&gt;&lt;wsp:rsid wsp:val=&quot;00390BAC&quot;/&gt;&lt;wsp:rsid wsp:val=&quot;00390D8F&quot;/&gt;&lt;wsp:rsid wsp:val=&quot;00390FFC&quot;/&gt;&lt;wsp:rsid wsp:val=&quot;003912BA&quot;/&gt;&lt;wsp:rsid wsp:val=&quot;00391429&quot;/&gt;&lt;wsp:rsid wsp:val=&quot;00391550&quot;/&gt;&lt;wsp:rsid wsp:val=&quot;003916FE&quot;/&gt;&lt;wsp:rsid wsp:val=&quot;003917E7&quot;/&gt;&lt;wsp:rsid wsp:val=&quot;0039183F&quot;/&gt;&lt;wsp:rsid wsp:val=&quot;00391AE5&quot;/&gt;&lt;wsp:rsid wsp:val=&quot;00391BB3&quot;/&gt;&lt;wsp:rsid wsp:val=&quot;00391BED&quot;/&gt;&lt;wsp:rsid wsp:val=&quot;00391CFB&quot;/&gt;&lt;wsp:rsid wsp:val=&quot;00391E2E&quot;/&gt;&lt;wsp:rsid wsp:val=&quot;00392218&quot;/&gt;&lt;wsp:rsid wsp:val=&quot;003923F3&quot;/&gt;&lt;wsp:rsid wsp:val=&quot;003923FF&quot;/&gt;&lt;wsp:rsid wsp:val=&quot;00392479&quot;/&gt;&lt;wsp:rsid wsp:val=&quot;00392521&quot;/&gt;&lt;wsp:rsid wsp:val=&quot;00392526&quot;/&gt;&lt;wsp:rsid wsp:val=&quot;0039273A&quot;/&gt;&lt;wsp:rsid wsp:val=&quot;00392847&quot;/&gt;&lt;wsp:rsid wsp:val=&quot;00392948&quot;/&gt;&lt;wsp:rsid wsp:val=&quot;003929F1&quot;/&gt;&lt;wsp:rsid wsp:val=&quot;00392D66&quot;/&gt;&lt;wsp:rsid wsp:val=&quot;00392FE1&quot;/&gt;&lt;wsp:rsid wsp:val=&quot;0039327E&quot;/&gt;&lt;wsp:rsid wsp:val=&quot;00393395&quot;/&gt;&lt;wsp:rsid wsp:val=&quot;00393643&quot;/&gt;&lt;wsp:rsid wsp:val=&quot;003936DA&quot;/&gt;&lt;wsp:rsid wsp:val=&quot;00393B31&quot;/&gt;&lt;wsp:rsid wsp:val=&quot;00393C45&quot;/&gt;&lt;wsp:rsid wsp:val=&quot;00393C8A&quot;/&gt;&lt;wsp:rsid wsp:val=&quot;00393E1C&quot;/&gt;&lt;wsp:rsid wsp:val=&quot;00393F63&quot;/&gt;&lt;wsp:rsid wsp:val=&quot;00394077&quot;/&gt;&lt;wsp:rsid wsp:val=&quot;003941E9&quot;/&gt;&lt;wsp:rsid wsp:val=&quot;003942BB&quot;/&gt;&lt;wsp:rsid wsp:val=&quot;0039455D&quot;/&gt;&lt;wsp:rsid wsp:val=&quot;003945F0&quot;/&gt;&lt;wsp:rsid wsp:val=&quot;003945F2&quot;/&gt;&lt;wsp:rsid wsp:val=&quot;00394852&quot;/&gt;&lt;wsp:rsid wsp:val=&quot;003948EA&quot;/&gt;&lt;wsp:rsid wsp:val=&quot;0039491A&quot;/&gt;&lt;wsp:rsid wsp:val=&quot;00394ADF&quot;/&gt;&lt;wsp:rsid wsp:val=&quot;00394B85&quot;/&gt;&lt;wsp:rsid wsp:val=&quot;00394DC1&quot;/&gt;&lt;wsp:rsid wsp:val=&quot;003951FE&quot;/&gt;&lt;wsp:rsid wsp:val=&quot;00395269&quot;/&gt;&lt;wsp:rsid wsp:val=&quot;00395271&quot;/&gt;&lt;wsp:rsid wsp:val=&quot;0039528C&quot;/&gt;&lt;wsp:rsid wsp:val=&quot;003955CD&quot;/&gt;&lt;wsp:rsid wsp:val=&quot;00395674&quot;/&gt;&lt;wsp:rsid wsp:val=&quot;0039587A&quot;/&gt;&lt;wsp:rsid wsp:val=&quot;003959E3&quot;/&gt;&lt;wsp:rsid wsp:val=&quot;00395AC6&quot;/&gt;&lt;wsp:rsid wsp:val=&quot;00395C03&quot;/&gt;&lt;wsp:rsid wsp:val=&quot;00395C5B&quot;/&gt;&lt;wsp:rsid wsp:val=&quot;00395C91&quot;/&gt;&lt;wsp:rsid wsp:val=&quot;00395E52&quot;/&gt;&lt;wsp:rsid wsp:val=&quot;00395F77&quot;/&gt;&lt;wsp:rsid wsp:val=&quot;00396268&quot;/&gt;&lt;wsp:rsid wsp:val=&quot;00396667&quot;/&gt;&lt;wsp:rsid wsp:val=&quot;00396A23&quot;/&gt;&lt;wsp:rsid wsp:val=&quot;00396D9C&quot;/&gt;&lt;wsp:rsid wsp:val=&quot;00396DA3&quot;/&gt;&lt;wsp:rsid wsp:val=&quot;00396EFA&quot;/&gt;&lt;wsp:rsid wsp:val=&quot;0039700B&quot;/&gt;&lt;wsp:rsid wsp:val=&quot;00397060&quot;/&gt;&lt;wsp:rsid wsp:val=&quot;00397234&quot;/&gt;&lt;wsp:rsid wsp:val=&quot;003972A9&quot;/&gt;&lt;wsp:rsid wsp:val=&quot;00397789&quot;/&gt;&lt;wsp:rsid wsp:val=&quot;003978AE&quot;/&gt;&lt;wsp:rsid wsp:val=&quot;00397A52&quot;/&gt;&lt;wsp:rsid wsp:val=&quot;00397D09&quot;/&gt;&lt;wsp:rsid wsp:val=&quot;00397DE6&quot;/&gt;&lt;wsp:rsid wsp:val=&quot;00397DE9&quot;/&gt;&lt;wsp:rsid wsp:val=&quot;003A001B&quot;/&gt;&lt;wsp:rsid wsp:val=&quot;003A0087&quot;/&gt;&lt;wsp:rsid wsp:val=&quot;003A0161&quot;/&gt;&lt;wsp:rsid wsp:val=&quot;003A028C&quot;/&gt;&lt;wsp:rsid wsp:val=&quot;003A02F7&quot;/&gt;&lt;wsp:rsid wsp:val=&quot;003A03FB&quot;/&gt;&lt;wsp:rsid wsp:val=&quot;003A07CE&quot;/&gt;&lt;wsp:rsid wsp:val=&quot;003A0802&quot;/&gt;&lt;wsp:rsid wsp:val=&quot;003A08F1&quot;/&gt;&lt;wsp:rsid wsp:val=&quot;003A0936&quot;/&gt;&lt;wsp:rsid wsp:val=&quot;003A0A18&quot;/&gt;&lt;wsp:rsid wsp:val=&quot;003A0BCC&quot;/&gt;&lt;wsp:rsid wsp:val=&quot;003A100D&quot;/&gt;&lt;wsp:rsid wsp:val=&quot;003A122F&quot;/&gt;&lt;wsp:rsid wsp:val=&quot;003A142A&quot;/&gt;&lt;wsp:rsid wsp:val=&quot;003A1442&quot;/&gt;&lt;wsp:rsid wsp:val=&quot;003A1510&quot;/&gt;&lt;wsp:rsid wsp:val=&quot;003A17FA&quot;/&gt;&lt;wsp:rsid wsp:val=&quot;003A1808&quot;/&gt;&lt;wsp:rsid wsp:val=&quot;003A1910&quot;/&gt;&lt;wsp:rsid wsp:val=&quot;003A1983&quot;/&gt;&lt;wsp:rsid wsp:val=&quot;003A1AE9&quot;/&gt;&lt;wsp:rsid wsp:val=&quot;003A1CEA&quot;/&gt;&lt;wsp:rsid wsp:val=&quot;003A1F7E&quot;/&gt;&lt;wsp:rsid wsp:val=&quot;003A219A&quot;/&gt;&lt;wsp:rsid wsp:val=&quot;003A2307&quot;/&gt;&lt;wsp:rsid wsp:val=&quot;003A247D&quot;/&gt;&lt;wsp:rsid wsp:val=&quot;003A2732&quot;/&gt;&lt;wsp:rsid wsp:val=&quot;003A27BC&quot;/&gt;&lt;wsp:rsid wsp:val=&quot;003A29ED&quot;/&gt;&lt;wsp:rsid wsp:val=&quot;003A2A34&quot;/&gt;&lt;wsp:rsid wsp:val=&quot;003A2AE1&quot;/&gt;&lt;wsp:rsid wsp:val=&quot;003A2C49&quot;/&gt;&lt;wsp:rsid wsp:val=&quot;003A2C6E&quot;/&gt;&lt;wsp:rsid wsp:val=&quot;003A2C8E&quot;/&gt;&lt;wsp:rsid wsp:val=&quot;003A2D45&quot;/&gt;&lt;wsp:rsid wsp:val=&quot;003A2E40&quot;/&gt;&lt;wsp:rsid wsp:val=&quot;003A2E68&quot;/&gt;&lt;wsp:rsid wsp:val=&quot;003A2F1E&quot;/&gt;&lt;wsp:rsid wsp:val=&quot;003A3258&quot;/&gt;&lt;wsp:rsid wsp:val=&quot;003A34A5&quot;/&gt;&lt;wsp:rsid wsp:val=&quot;003A374C&quot;/&gt;&lt;wsp:rsid wsp:val=&quot;003A3783&quot;/&gt;&lt;wsp:rsid wsp:val=&quot;003A38F1&quot;/&gt;&lt;wsp:rsid wsp:val=&quot;003A3FD2&quot;/&gt;&lt;wsp:rsid wsp:val=&quot;003A40BE&quot;/&gt;&lt;wsp:rsid wsp:val=&quot;003A42F0&quot;/&gt;&lt;wsp:rsid wsp:val=&quot;003A4348&quot;/&gt;&lt;wsp:rsid wsp:val=&quot;003A498D&quot;/&gt;&lt;wsp:rsid wsp:val=&quot;003A49FC&quot;/&gt;&lt;wsp:rsid wsp:val=&quot;003A4A21&quot;/&gt;&lt;wsp:rsid wsp:val=&quot;003A4AB5&quot;/&gt;&lt;wsp:rsid wsp:val=&quot;003A4BBD&quot;/&gt;&lt;wsp:rsid wsp:val=&quot;003A4D07&quot;/&gt;&lt;wsp:rsid wsp:val=&quot;003A4F12&quot;/&gt;&lt;wsp:rsid wsp:val=&quot;003A4F28&quot;/&gt;&lt;wsp:rsid wsp:val=&quot;003A5017&quot;/&gt;&lt;wsp:rsid wsp:val=&quot;003A5101&quot;/&gt;&lt;wsp:rsid wsp:val=&quot;003A52EC&quot;/&gt;&lt;wsp:rsid wsp:val=&quot;003A5586&quot;/&gt;&lt;wsp:rsid wsp:val=&quot;003A56DA&quot;/&gt;&lt;wsp:rsid wsp:val=&quot;003A588F&quot;/&gt;&lt;wsp:rsid wsp:val=&quot;003A5B1E&quot;/&gt;&lt;wsp:rsid wsp:val=&quot;003A5C48&quot;/&gt;&lt;wsp:rsid wsp:val=&quot;003A5D45&quot;/&gt;&lt;wsp:rsid wsp:val=&quot;003A5DBF&quot;/&gt;&lt;wsp:rsid wsp:val=&quot;003A6070&quot;/&gt;&lt;wsp:rsid wsp:val=&quot;003A61C1&quot;/&gt;&lt;wsp:rsid wsp:val=&quot;003A620B&quot;/&gt;&lt;wsp:rsid wsp:val=&quot;003A65B0&quot;/&gt;&lt;wsp:rsid wsp:val=&quot;003A6649&quot;/&gt;&lt;wsp:rsid wsp:val=&quot;003A669E&quot;/&gt;&lt;wsp:rsid wsp:val=&quot;003A66B8&quot;/&gt;&lt;wsp:rsid wsp:val=&quot;003A680F&quot;/&gt;&lt;wsp:rsid wsp:val=&quot;003A688F&quot;/&gt;&lt;wsp:rsid wsp:val=&quot;003A68F7&quot;/&gt;&lt;wsp:rsid wsp:val=&quot;003A6A4E&quot;/&gt;&lt;wsp:rsid wsp:val=&quot;003A6AAA&quot;/&gt;&lt;wsp:rsid wsp:val=&quot;003A6C46&quot;/&gt;&lt;wsp:rsid wsp:val=&quot;003A6D30&quot;/&gt;&lt;wsp:rsid wsp:val=&quot;003A6D5A&quot;/&gt;&lt;wsp:rsid wsp:val=&quot;003A6DDB&quot;/&gt;&lt;wsp:rsid wsp:val=&quot;003A6FC7&quot;/&gt;&lt;wsp:rsid wsp:val=&quot;003A723F&quot;/&gt;&lt;wsp:rsid wsp:val=&quot;003A73EA&quot;/&gt;&lt;wsp:rsid wsp:val=&quot;003A7513&quot;/&gt;&lt;wsp:rsid wsp:val=&quot;003A7A2F&quot;/&gt;&lt;wsp:rsid wsp:val=&quot;003A7AE2&quot;/&gt;&lt;wsp:rsid wsp:val=&quot;003A7C21&quot;/&gt;&lt;wsp:rsid wsp:val=&quot;003A7D5D&quot;/&gt;&lt;wsp:rsid wsp:val=&quot;003B04B6&quot;/&gt;&lt;wsp:rsid wsp:val=&quot;003B04BA&quot;/&gt;&lt;wsp:rsid wsp:val=&quot;003B0752&quot;/&gt;&lt;wsp:rsid wsp:val=&quot;003B075C&quot;/&gt;&lt;wsp:rsid wsp:val=&quot;003B0971&quot;/&gt;&lt;wsp:rsid wsp:val=&quot;003B0A3F&quot;/&gt;&lt;wsp:rsid wsp:val=&quot;003B0A6B&quot;/&gt;&lt;wsp:rsid wsp:val=&quot;003B0B21&quot;/&gt;&lt;wsp:rsid wsp:val=&quot;003B0D11&quot;/&gt;&lt;wsp:rsid wsp:val=&quot;003B0D32&quot;/&gt;&lt;wsp:rsid wsp:val=&quot;003B0DB9&quot;/&gt;&lt;wsp:rsid wsp:val=&quot;003B0FBB&quot;/&gt;&lt;wsp:rsid wsp:val=&quot;003B0FE7&quot;/&gt;&lt;wsp:rsid wsp:val=&quot;003B1066&quot;/&gt;&lt;wsp:rsid wsp:val=&quot;003B125B&quot;/&gt;&lt;wsp:rsid wsp:val=&quot;003B12EC&quot;/&gt;&lt;wsp:rsid wsp:val=&quot;003B1303&quot;/&gt;&lt;wsp:rsid wsp:val=&quot;003B1527&quot;/&gt;&lt;wsp:rsid wsp:val=&quot;003B1553&quot;/&gt;&lt;wsp:rsid wsp:val=&quot;003B172B&quot;/&gt;&lt;wsp:rsid wsp:val=&quot;003B17F9&quot;/&gt;&lt;wsp:rsid wsp:val=&quot;003B1916&quot;/&gt;&lt;wsp:rsid wsp:val=&quot;003B196C&quot;/&gt;&lt;wsp:rsid wsp:val=&quot;003B1CC0&quot;/&gt;&lt;wsp:rsid wsp:val=&quot;003B1D13&quot;/&gt;&lt;wsp:rsid wsp:val=&quot;003B1DF1&quot;/&gt;&lt;wsp:rsid wsp:val=&quot;003B219F&quot;/&gt;&lt;wsp:rsid wsp:val=&quot;003B22E0&quot;/&gt;&lt;wsp:rsid wsp:val=&quot;003B24D2&quot;/&gt;&lt;wsp:rsid wsp:val=&quot;003B2B0B&quot;/&gt;&lt;wsp:rsid wsp:val=&quot;003B2B41&quot;/&gt;&lt;wsp:rsid wsp:val=&quot;003B2D21&quot;/&gt;&lt;wsp:rsid wsp:val=&quot;003B2DCA&quot;/&gt;&lt;wsp:rsid wsp:val=&quot;003B3250&quot;/&gt;&lt;wsp:rsid wsp:val=&quot;003B326B&quot;/&gt;&lt;wsp:rsid wsp:val=&quot;003B32BC&quot;/&gt;&lt;wsp:rsid wsp:val=&quot;003B32E0&quot;/&gt;&lt;wsp:rsid wsp:val=&quot;003B3361&quot;/&gt;&lt;wsp:rsid wsp:val=&quot;003B3399&quot;/&gt;&lt;wsp:rsid wsp:val=&quot;003B34C7&quot;/&gt;&lt;wsp:rsid wsp:val=&quot;003B356E&quot;/&gt;&lt;wsp:rsid wsp:val=&quot;003B36B2&quot;/&gt;&lt;wsp:rsid wsp:val=&quot;003B36C0&quot;/&gt;&lt;wsp:rsid wsp:val=&quot;003B3958&quot;/&gt;&lt;wsp:rsid wsp:val=&quot;003B3970&quot;/&gt;&lt;wsp:rsid wsp:val=&quot;003B3A7B&quot;/&gt;&lt;wsp:rsid wsp:val=&quot;003B4177&quot;/&gt;&lt;wsp:rsid wsp:val=&quot;003B4273&quot;/&gt;&lt;wsp:rsid wsp:val=&quot;003B4455&quot;/&gt;&lt;wsp:rsid wsp:val=&quot;003B4656&quot;/&gt;&lt;wsp:rsid wsp:val=&quot;003B4695&quot;/&gt;&lt;wsp:rsid wsp:val=&quot;003B46D5&quot;/&gt;&lt;wsp:rsid wsp:val=&quot;003B4795&quot;/&gt;&lt;wsp:rsid wsp:val=&quot;003B4DBD&quot;/&gt;&lt;wsp:rsid wsp:val=&quot;003B4DC1&quot;/&gt;&lt;wsp:rsid wsp:val=&quot;003B4F5B&quot;/&gt;&lt;wsp:rsid wsp:val=&quot;003B5023&quot;/&gt;&lt;wsp:rsid wsp:val=&quot;003B516F&quot;/&gt;&lt;wsp:rsid wsp:val=&quot;003B5425&quot;/&gt;&lt;wsp:rsid wsp:val=&quot;003B542A&quot;/&gt;&lt;wsp:rsid wsp:val=&quot;003B555B&quot;/&gt;&lt;wsp:rsid wsp:val=&quot;003B576B&quot;/&gt;&lt;wsp:rsid wsp:val=&quot;003B576C&quot;/&gt;&lt;wsp:rsid wsp:val=&quot;003B5A99&quot;/&gt;&lt;wsp:rsid wsp:val=&quot;003B5D04&quot;/&gt;&lt;wsp:rsid wsp:val=&quot;003B5D36&quot;/&gt;&lt;wsp:rsid wsp:val=&quot;003B5DC7&quot;/&gt;&lt;wsp:rsid wsp:val=&quot;003B5ED8&quot;/&gt;&lt;wsp:rsid wsp:val=&quot;003B6051&quot;/&gt;&lt;wsp:rsid wsp:val=&quot;003B63B7&quot;/&gt;&lt;wsp:rsid wsp:val=&quot;003B6629&quot;/&gt;&lt;wsp:rsid wsp:val=&quot;003B666F&quot;/&gt;&lt;wsp:rsid wsp:val=&quot;003B66A0&quot;/&gt;&lt;wsp:rsid wsp:val=&quot;003B68AC&quot;/&gt;&lt;wsp:rsid wsp:val=&quot;003B6B93&quot;/&gt;&lt;wsp:rsid wsp:val=&quot;003B6E90&quot;/&gt;&lt;wsp:rsid wsp:val=&quot;003B6F41&quot;/&gt;&lt;wsp:rsid wsp:val=&quot;003B7054&quot;/&gt;&lt;wsp:rsid wsp:val=&quot;003B7176&quot;/&gt;&lt;wsp:rsid wsp:val=&quot;003B786A&quot;/&gt;&lt;wsp:rsid wsp:val=&quot;003B7AC2&quot;/&gt;&lt;wsp:rsid wsp:val=&quot;003B7C10&quot;/&gt;&lt;wsp:rsid wsp:val=&quot;003B7CCE&quot;/&gt;&lt;wsp:rsid wsp:val=&quot;003B7E07&quot;/&gt;&lt;wsp:rsid wsp:val=&quot;003B7EF9&quot;/&gt;&lt;wsp:rsid wsp:val=&quot;003C04C5&quot;/&gt;&lt;wsp:rsid wsp:val=&quot;003C0618&quot;/&gt;&lt;wsp:rsid wsp:val=&quot;003C06AD&quot;/&gt;&lt;wsp:rsid wsp:val=&quot;003C0758&quot;/&gt;&lt;wsp:rsid wsp:val=&quot;003C081E&quot;/&gt;&lt;wsp:rsid wsp:val=&quot;003C0B16&quot;/&gt;&lt;wsp:rsid wsp:val=&quot;003C0B27&quot;/&gt;&lt;wsp:rsid wsp:val=&quot;003C0B84&quot;/&gt;&lt;wsp:rsid wsp:val=&quot;003C0BBF&quot;/&gt;&lt;wsp:rsid wsp:val=&quot;003C0DF1&quot;/&gt;&lt;wsp:rsid wsp:val=&quot;003C1280&quot;/&gt;&lt;wsp:rsid wsp:val=&quot;003C1352&quot;/&gt;&lt;wsp:rsid wsp:val=&quot;003C1390&quot;/&gt;&lt;wsp:rsid wsp:val=&quot;003C152D&quot;/&gt;&lt;wsp:rsid wsp:val=&quot;003C16A8&quot;/&gt;&lt;wsp:rsid wsp:val=&quot;003C16DE&quot;/&gt;&lt;wsp:rsid wsp:val=&quot;003C177E&quot;/&gt;&lt;wsp:rsid wsp:val=&quot;003C1834&quot;/&gt;&lt;wsp:rsid wsp:val=&quot;003C1852&quot;/&gt;&lt;wsp:rsid wsp:val=&quot;003C1A7E&quot;/&gt;&lt;wsp:rsid wsp:val=&quot;003C1A9A&quot;/&gt;&lt;wsp:rsid wsp:val=&quot;003C1B31&quot;/&gt;&lt;wsp:rsid wsp:val=&quot;003C1D07&quot;/&gt;&lt;wsp:rsid wsp:val=&quot;003C1DB7&quot;/&gt;&lt;wsp:rsid wsp:val=&quot;003C1E93&quot;/&gt;&lt;wsp:rsid wsp:val=&quot;003C1FDE&quot;/&gt;&lt;wsp:rsid wsp:val=&quot;003C2127&quot;/&gt;&lt;wsp:rsid wsp:val=&quot;003C2334&quot;/&gt;&lt;wsp:rsid wsp:val=&quot;003C2484&quot;/&gt;&lt;wsp:rsid wsp:val=&quot;003C25FD&quot;/&gt;&lt;wsp:rsid wsp:val=&quot;003C2608&quot;/&gt;&lt;wsp:rsid wsp:val=&quot;003C2641&quot;/&gt;&lt;wsp:rsid wsp:val=&quot;003C26FC&quot;/&gt;&lt;wsp:rsid wsp:val=&quot;003C2848&quot;/&gt;&lt;wsp:rsid wsp:val=&quot;003C29EC&quot;/&gt;&lt;wsp:rsid wsp:val=&quot;003C2A75&quot;/&gt;&lt;wsp:rsid wsp:val=&quot;003C2B34&quot;/&gt;&lt;wsp:rsid wsp:val=&quot;003C2C5B&quot;/&gt;&lt;wsp:rsid wsp:val=&quot;003C2D5B&quot;/&gt;&lt;wsp:rsid wsp:val=&quot;003C2DF3&quot;/&gt;&lt;wsp:rsid wsp:val=&quot;003C2DF8&quot;/&gt;&lt;wsp:rsid wsp:val=&quot;003C3004&quot;/&gt;&lt;wsp:rsid wsp:val=&quot;003C3175&quot;/&gt;&lt;wsp:rsid wsp:val=&quot;003C3228&quot;/&gt;&lt;wsp:rsid wsp:val=&quot;003C33A2&quot;/&gt;&lt;wsp:rsid wsp:val=&quot;003C3708&quot;/&gt;&lt;wsp:rsid wsp:val=&quot;003C374A&quot;/&gt;&lt;wsp:rsid wsp:val=&quot;003C37CA&quot;/&gt;&lt;wsp:rsid wsp:val=&quot;003C37F3&quot;/&gt;&lt;wsp:rsid wsp:val=&quot;003C39B8&quot;/&gt;&lt;wsp:rsid wsp:val=&quot;003C3A1E&quot;/&gt;&lt;wsp:rsid wsp:val=&quot;003C3C79&quot;/&gt;&lt;wsp:rsid wsp:val=&quot;003C3CD2&quot;/&gt;&lt;wsp:rsid wsp:val=&quot;003C3DC5&quot;/&gt;&lt;wsp:rsid wsp:val=&quot;003C3EAD&quot;/&gt;&lt;wsp:rsid wsp:val=&quot;003C3F90&quot;/&gt;&lt;wsp:rsid wsp:val=&quot;003C4464&quot;/&gt;&lt;wsp:rsid wsp:val=&quot;003C46B1&quot;/&gt;&lt;wsp:rsid wsp:val=&quot;003C46E6&quot;/&gt;&lt;wsp:rsid wsp:val=&quot;003C4876&quot;/&gt;&lt;wsp:rsid wsp:val=&quot;003C4908&quot;/&gt;&lt;wsp:rsid wsp:val=&quot;003C4D99&quot;/&gt;&lt;wsp:rsid wsp:val=&quot;003C514C&quot;/&gt;&lt;wsp:rsid wsp:val=&quot;003C530E&quot;/&gt;&lt;wsp:rsid wsp:val=&quot;003C5504&quot;/&gt;&lt;wsp:rsid wsp:val=&quot;003C5523&quot;/&gt;&lt;wsp:rsid wsp:val=&quot;003C58A8&quot;/&gt;&lt;wsp:rsid wsp:val=&quot;003C5A29&quot;/&gt;&lt;wsp:rsid wsp:val=&quot;003C5C30&quot;/&gt;&lt;wsp:rsid wsp:val=&quot;003C5F30&quot;/&gt;&lt;wsp:rsid wsp:val=&quot;003C5F46&quot;/&gt;&lt;wsp:rsid wsp:val=&quot;003C5FDD&quot;/&gt;&lt;wsp:rsid wsp:val=&quot;003C630B&quot;/&gt;&lt;wsp:rsid wsp:val=&quot;003C64FC&quot;/&gt;&lt;wsp:rsid wsp:val=&quot;003C680D&quot;/&gt;&lt;wsp:rsid wsp:val=&quot;003C69A1&quot;/&gt;&lt;wsp:rsid wsp:val=&quot;003C69A2&quot;/&gt;&lt;wsp:rsid wsp:val=&quot;003C69EE&quot;/&gt;&lt;wsp:rsid wsp:val=&quot;003C6ACF&quot;/&gt;&lt;wsp:rsid wsp:val=&quot;003C6BBD&quot;/&gt;&lt;wsp:rsid wsp:val=&quot;003C6F97&quot;/&gt;&lt;wsp:rsid wsp:val=&quot;003C6FA5&quot;/&gt;&lt;wsp:rsid wsp:val=&quot;003C6FC1&quot;/&gt;&lt;wsp:rsid wsp:val=&quot;003C6FC7&quot;/&gt;&lt;wsp:rsid wsp:val=&quot;003C7278&quot;/&gt;&lt;wsp:rsid wsp:val=&quot;003C74F2&quot;/&gt;&lt;wsp:rsid wsp:val=&quot;003C751F&quot;/&gt;&lt;wsp:rsid wsp:val=&quot;003C75FE&quot;/&gt;&lt;wsp:rsid wsp:val=&quot;003C7617&quot;/&gt;&lt;wsp:rsid wsp:val=&quot;003C7856&quot;/&gt;&lt;wsp:rsid wsp:val=&quot;003C786E&quot;/&gt;&lt;wsp:rsid wsp:val=&quot;003C7AF5&quot;/&gt;&lt;wsp:rsid wsp:val=&quot;003C7BAC&quot;/&gt;&lt;wsp:rsid wsp:val=&quot;003C7D1C&quot;/&gt;&lt;wsp:rsid wsp:val=&quot;003C7DC7&quot;/&gt;&lt;wsp:rsid wsp:val=&quot;003C7E76&quot;/&gt;&lt;wsp:rsid wsp:val=&quot;003C7FFB&quot;/&gt;&lt;wsp:rsid wsp:val=&quot;003D0A11&quot;/&gt;&lt;wsp:rsid wsp:val=&quot;003D0C2D&quot;/&gt;&lt;wsp:rsid wsp:val=&quot;003D1068&quot;/&gt;&lt;wsp:rsid wsp:val=&quot;003D1090&quot;/&gt;&lt;wsp:rsid wsp:val=&quot;003D1434&quot;/&gt;&lt;wsp:rsid wsp:val=&quot;003D145F&quot;/&gt;&lt;wsp:rsid wsp:val=&quot;003D1751&quot;/&gt;&lt;wsp:rsid wsp:val=&quot;003D17C2&quot;/&gt;&lt;wsp:rsid wsp:val=&quot;003D1A23&quot;/&gt;&lt;wsp:rsid wsp:val=&quot;003D1AFA&quot;/&gt;&lt;wsp:rsid wsp:val=&quot;003D1B5E&quot;/&gt;&lt;wsp:rsid wsp:val=&quot;003D1CD7&quot;/&gt;&lt;wsp:rsid wsp:val=&quot;003D1D44&quot;/&gt;&lt;wsp:rsid wsp:val=&quot;003D1E1E&quot;/&gt;&lt;wsp:rsid wsp:val=&quot;003D1E8C&quot;/&gt;&lt;wsp:rsid wsp:val=&quot;003D2117&quot;/&gt;&lt;wsp:rsid wsp:val=&quot;003D2188&quot;/&gt;&lt;wsp:rsid wsp:val=&quot;003D24C9&quot;/&gt;&lt;wsp:rsid wsp:val=&quot;003D24EE&quot;/&gt;&lt;wsp:rsid wsp:val=&quot;003D2ADA&quot;/&gt;&lt;wsp:rsid wsp:val=&quot;003D2C7B&quot;/&gt;&lt;wsp:rsid wsp:val=&quot;003D2CD7&quot;/&gt;&lt;wsp:rsid wsp:val=&quot;003D2DCE&quot;/&gt;&lt;wsp:rsid wsp:val=&quot;003D2F66&quot;/&gt;&lt;wsp:rsid wsp:val=&quot;003D3147&quot;/&gt;&lt;wsp:rsid wsp:val=&quot;003D3208&quot;/&gt;&lt;wsp:rsid wsp:val=&quot;003D32F8&quot;/&gt;&lt;wsp:rsid wsp:val=&quot;003D3456&quot;/&gt;&lt;wsp:rsid wsp:val=&quot;003D34B4&quot;/&gt;&lt;wsp:rsid wsp:val=&quot;003D3665&quot;/&gt;&lt;wsp:rsid wsp:val=&quot;003D38C0&quot;/&gt;&lt;wsp:rsid wsp:val=&quot;003D3934&quot;/&gt;&lt;wsp:rsid wsp:val=&quot;003D3A39&quot;/&gt;&lt;wsp:rsid wsp:val=&quot;003D3C05&quot;/&gt;&lt;wsp:rsid wsp:val=&quot;003D3CC7&quot;/&gt;&lt;wsp:rsid wsp:val=&quot;003D3CD7&quot;/&gt;&lt;wsp:rsid wsp:val=&quot;003D3DA8&quot;/&gt;&lt;wsp:rsid wsp:val=&quot;003D3E1E&quot;/&gt;&lt;wsp:rsid wsp:val=&quot;003D3F42&quot;/&gt;&lt;wsp:rsid wsp:val=&quot;003D426C&quot;/&gt;&lt;wsp:rsid wsp:val=&quot;003D45B4&quot;/&gt;&lt;wsp:rsid wsp:val=&quot;003D45B6&quot;/&gt;&lt;wsp:rsid wsp:val=&quot;003D45CC&quot;/&gt;&lt;wsp:rsid wsp:val=&quot;003D4A09&quot;/&gt;&lt;wsp:rsid wsp:val=&quot;003D4B2C&quot;/&gt;&lt;wsp:rsid wsp:val=&quot;003D4E24&quot;/&gt;&lt;wsp:rsid wsp:val=&quot;003D4FB8&quot;/&gt;&lt;wsp:rsid wsp:val=&quot;003D5059&quot;/&gt;&lt;wsp:rsid wsp:val=&quot;003D541E&quot;/&gt;&lt;wsp:rsid wsp:val=&quot;003D54C4&quot;/&gt;&lt;wsp:rsid wsp:val=&quot;003D575B&quot;/&gt;&lt;wsp:rsid wsp:val=&quot;003D5879&quot;/&gt;&lt;wsp:rsid wsp:val=&quot;003D5BBF&quot;/&gt;&lt;wsp:rsid wsp:val=&quot;003D5C33&quot;/&gt;&lt;wsp:rsid wsp:val=&quot;003D5D61&quot;/&gt;&lt;wsp:rsid wsp:val=&quot;003D6076&quot;/&gt;&lt;wsp:rsid wsp:val=&quot;003D60D7&quot;/&gt;&lt;wsp:rsid wsp:val=&quot;003D62AE&quot;/&gt;&lt;wsp:rsid wsp:val=&quot;003D6455&quot;/&gt;&lt;wsp:rsid wsp:val=&quot;003D6512&quot;/&gt;&lt;wsp:rsid wsp:val=&quot;003D6826&quot;/&gt;&lt;wsp:rsid wsp:val=&quot;003D69BE&quot;/&gt;&lt;wsp:rsid wsp:val=&quot;003D6CBE&quot;/&gt;&lt;wsp:rsid wsp:val=&quot;003D6DC4&quot;/&gt;&lt;wsp:rsid wsp:val=&quot;003D6EE4&quot;/&gt;&lt;wsp:rsid wsp:val=&quot;003D6F4F&quot;/&gt;&lt;wsp:rsid wsp:val=&quot;003D7193&quot;/&gt;&lt;wsp:rsid wsp:val=&quot;003D7622&quot;/&gt;&lt;wsp:rsid wsp:val=&quot;003D7720&quot;/&gt;&lt;wsp:rsid wsp:val=&quot;003D7930&quot;/&gt;&lt;wsp:rsid wsp:val=&quot;003D7A51&quot;/&gt;&lt;wsp:rsid wsp:val=&quot;003D7BE7&quot;/&gt;&lt;wsp:rsid wsp:val=&quot;003D7C5C&quot;/&gt;&lt;wsp:rsid wsp:val=&quot;003D7F83&quot;/&gt;&lt;wsp:rsid wsp:val=&quot;003E009C&quot;/&gt;&lt;wsp:rsid wsp:val=&quot;003E01A6&quot;/&gt;&lt;wsp:rsid wsp:val=&quot;003E01E7&quot;/&gt;&lt;wsp:rsid wsp:val=&quot;003E03C0&quot;/&gt;&lt;wsp:rsid wsp:val=&quot;003E044F&quot;/&gt;&lt;wsp:rsid wsp:val=&quot;003E0462&quot;/&gt;&lt;wsp:rsid wsp:val=&quot;003E0522&quot;/&gt;&lt;wsp:rsid wsp:val=&quot;003E0691&quot;/&gt;&lt;wsp:rsid wsp:val=&quot;003E0853&quot;/&gt;&lt;wsp:rsid wsp:val=&quot;003E0A0B&quot;/&gt;&lt;wsp:rsid wsp:val=&quot;003E0B0D&quot;/&gt;&lt;wsp:rsid wsp:val=&quot;003E0D70&quot;/&gt;&lt;wsp:rsid wsp:val=&quot;003E0E4E&quot;/&gt;&lt;wsp:rsid wsp:val=&quot;003E0FEB&quot;/&gt;&lt;wsp:rsid wsp:val=&quot;003E120D&quot;/&gt;&lt;wsp:rsid wsp:val=&quot;003E15B8&quot;/&gt;&lt;wsp:rsid wsp:val=&quot;003E15E5&quot;/&gt;&lt;wsp:rsid wsp:val=&quot;003E16C8&quot;/&gt;&lt;wsp:rsid wsp:val=&quot;003E17DB&quot;/&gt;&lt;wsp:rsid wsp:val=&quot;003E1801&quot;/&gt;&lt;wsp:rsid wsp:val=&quot;003E184A&quot;/&gt;&lt;wsp:rsid wsp:val=&quot;003E18BD&quot;/&gt;&lt;wsp:rsid wsp:val=&quot;003E1A41&quot;/&gt;&lt;wsp:rsid wsp:val=&quot;003E1CC8&quot;/&gt;&lt;wsp:rsid wsp:val=&quot;003E1DC6&quot;/&gt;&lt;wsp:rsid wsp:val=&quot;003E1F65&quot;/&gt;&lt;wsp:rsid wsp:val=&quot;003E1FA5&quot;/&gt;&lt;wsp:rsid wsp:val=&quot;003E206F&quot;/&gt;&lt;wsp:rsid wsp:val=&quot;003E21C1&quot;/&gt;&lt;wsp:rsid wsp:val=&quot;003E226A&quot;/&gt;&lt;wsp:rsid wsp:val=&quot;003E2547&quot;/&gt;&lt;wsp:rsid wsp:val=&quot;003E254F&quot;/&gt;&lt;wsp:rsid wsp:val=&quot;003E271C&quot;/&gt;&lt;wsp:rsid wsp:val=&quot;003E27E0&quot;/&gt;&lt;wsp:rsid wsp:val=&quot;003E2BC9&quot;/&gt;&lt;wsp:rsid wsp:val=&quot;003E2CC9&quot;/&gt;&lt;wsp:rsid wsp:val=&quot;003E2E49&quot;/&gt;&lt;wsp:rsid wsp:val=&quot;003E2EA9&quot;/&gt;&lt;wsp:rsid wsp:val=&quot;003E2EBB&quot;/&gt;&lt;wsp:rsid wsp:val=&quot;003E30C7&quot;/&gt;&lt;wsp:rsid wsp:val=&quot;003E3233&quot;/&gt;&lt;wsp:rsid wsp:val=&quot;003E32D2&quot;/&gt;&lt;wsp:rsid wsp:val=&quot;003E3677&quot;/&gt;&lt;wsp:rsid wsp:val=&quot;003E3856&quot;/&gt;&lt;wsp:rsid wsp:val=&quot;003E3A70&quot;/&gt;&lt;wsp:rsid wsp:val=&quot;003E3B3C&quot;/&gt;&lt;wsp:rsid wsp:val=&quot;003E3B67&quot;/&gt;&lt;wsp:rsid wsp:val=&quot;003E3B97&quot;/&gt;&lt;wsp:rsid wsp:val=&quot;003E3B9C&quot;/&gt;&lt;wsp:rsid wsp:val=&quot;003E3CFD&quot;/&gt;&lt;wsp:rsid wsp:val=&quot;003E3E62&quot;/&gt;&lt;wsp:rsid wsp:val=&quot;003E3F42&quot;/&gt;&lt;wsp:rsid wsp:val=&quot;003E3F5F&quot;/&gt;&lt;wsp:rsid wsp:val=&quot;003E42D9&quot;/&gt;&lt;wsp:rsid wsp:val=&quot;003E44D7&quot;/&gt;&lt;wsp:rsid wsp:val=&quot;003E4610&quot;/&gt;&lt;wsp:rsid wsp:val=&quot;003E478C&quot;/&gt;&lt;wsp:rsid wsp:val=&quot;003E4B6B&quot;/&gt;&lt;wsp:rsid wsp:val=&quot;003E4CD8&quot;/&gt;&lt;wsp:rsid wsp:val=&quot;003E4D00&quot;/&gt;&lt;wsp:rsid wsp:val=&quot;003E4D6C&quot;/&gt;&lt;wsp:rsid wsp:val=&quot;003E4DDD&quot;/&gt;&lt;wsp:rsid wsp:val=&quot;003E4E08&quot;/&gt;&lt;wsp:rsid wsp:val=&quot;003E4E9E&quot;/&gt;&lt;wsp:rsid wsp:val=&quot;003E50B2&quot;/&gt;&lt;wsp:rsid wsp:val=&quot;003E5251&quot;/&gt;&lt;wsp:rsid wsp:val=&quot;003E52C0&quot;/&gt;&lt;wsp:rsid wsp:val=&quot;003E532C&quot;/&gt;&lt;wsp:rsid wsp:val=&quot;003E538C&quot;/&gt;&lt;wsp:rsid wsp:val=&quot;003E53D4&quot;/&gt;&lt;wsp:rsid wsp:val=&quot;003E53FD&quot;/&gt;&lt;wsp:rsid wsp:val=&quot;003E5472&quot;/&gt;&lt;wsp:rsid wsp:val=&quot;003E555D&quot;/&gt;&lt;wsp:rsid wsp:val=&quot;003E5962&quot;/&gt;&lt;wsp:rsid wsp:val=&quot;003E59AA&quot;/&gt;&lt;wsp:rsid wsp:val=&quot;003E5AC7&quot;/&gt;&lt;wsp:rsid wsp:val=&quot;003E5B97&quot;/&gt;&lt;wsp:rsid wsp:val=&quot;003E5C2E&quot;/&gt;&lt;wsp:rsid wsp:val=&quot;003E5DF0&quot;/&gt;&lt;wsp:rsid wsp:val=&quot;003E5F06&quot;/&gt;&lt;wsp:rsid wsp:val=&quot;003E5F0F&quot;/&gt;&lt;wsp:rsid wsp:val=&quot;003E61E0&quot;/&gt;&lt;wsp:rsid wsp:val=&quot;003E621F&quot;/&gt;&lt;wsp:rsid wsp:val=&quot;003E6449&quot;/&gt;&lt;wsp:rsid wsp:val=&quot;003E6497&quot;/&gt;&lt;wsp:rsid wsp:val=&quot;003E64D5&quot;/&gt;&lt;wsp:rsid wsp:val=&quot;003E6533&quot;/&gt;&lt;wsp:rsid wsp:val=&quot;003E6560&quot;/&gt;&lt;wsp:rsid wsp:val=&quot;003E65F2&quot;/&gt;&lt;wsp:rsid wsp:val=&quot;003E66FA&quot;/&gt;&lt;wsp:rsid wsp:val=&quot;003E68A5&quot;/&gt;&lt;wsp:rsid wsp:val=&quot;003E69D0&quot;/&gt;&lt;wsp:rsid wsp:val=&quot;003E6BCB&quot;/&gt;&lt;wsp:rsid wsp:val=&quot;003E6BD9&quot;/&gt;&lt;wsp:rsid wsp:val=&quot;003E6CB8&quot;/&gt;&lt;wsp:rsid wsp:val=&quot;003E6DB2&quot;/&gt;&lt;wsp:rsid wsp:val=&quot;003E6DDB&quot;/&gt;&lt;wsp:rsid wsp:val=&quot;003E6F51&quot;/&gt;&lt;wsp:rsid wsp:val=&quot;003E6FAA&quot;/&gt;&lt;wsp:rsid wsp:val=&quot;003E7070&quot;/&gt;&lt;wsp:rsid wsp:val=&quot;003E719A&quot;/&gt;&lt;wsp:rsid wsp:val=&quot;003E7270&quot;/&gt;&lt;wsp:rsid wsp:val=&quot;003E733E&quot;/&gt;&lt;wsp:rsid wsp:val=&quot;003E74AC&quot;/&gt;&lt;wsp:rsid wsp:val=&quot;003E7536&quot;/&gt;&lt;wsp:rsid wsp:val=&quot;003E753A&quot;/&gt;&lt;wsp:rsid wsp:val=&quot;003E7727&quot;/&gt;&lt;wsp:rsid wsp:val=&quot;003E78AA&quot;/&gt;&lt;wsp:rsid wsp:val=&quot;003E7AA3&quot;/&gt;&lt;wsp:rsid wsp:val=&quot;003E7B95&quot;/&gt;&lt;wsp:rsid wsp:val=&quot;003E7D1F&quot;/&gt;&lt;wsp:rsid wsp:val=&quot;003E7DDE&quot;/&gt;&lt;wsp:rsid wsp:val=&quot;003E7E1D&quot;/&gt;&lt;wsp:rsid wsp:val=&quot;003F02BD&quot;/&gt;&lt;wsp:rsid wsp:val=&quot;003F0410&quot;/&gt;&lt;wsp:rsid wsp:val=&quot;003F0448&quot;/&gt;&lt;wsp:rsid wsp:val=&quot;003F07DF&quot;/&gt;&lt;wsp:rsid wsp:val=&quot;003F0EDA&quot;/&gt;&lt;wsp:rsid wsp:val=&quot;003F0F95&quot;/&gt;&lt;wsp:rsid wsp:val=&quot;003F0F97&quot;/&gt;&lt;wsp:rsid wsp:val=&quot;003F0FB2&quot;/&gt;&lt;wsp:rsid wsp:val=&quot;003F12C1&quot;/&gt;&lt;wsp:rsid wsp:val=&quot;003F12E7&quot;/&gt;&lt;wsp:rsid wsp:val=&quot;003F13A4&quot;/&gt;&lt;wsp:rsid wsp:val=&quot;003F140D&quot;/&gt;&lt;wsp:rsid wsp:val=&quot;003F14AE&quot;/&gt;&lt;wsp:rsid wsp:val=&quot;003F175E&quot;/&gt;&lt;wsp:rsid wsp:val=&quot;003F1856&quot;/&gt;&lt;wsp:rsid wsp:val=&quot;003F1971&quot;/&gt;&lt;wsp:rsid wsp:val=&quot;003F1978&quot;/&gt;&lt;wsp:rsid wsp:val=&quot;003F1979&quot;/&gt;&lt;wsp:rsid wsp:val=&quot;003F1B3B&quot;/&gt;&lt;wsp:rsid wsp:val=&quot;003F1C15&quot;/&gt;&lt;wsp:rsid wsp:val=&quot;003F1C88&quot;/&gt;&lt;wsp:rsid wsp:val=&quot;003F1CCE&quot;/&gt;&lt;wsp:rsid wsp:val=&quot;003F1D0C&quot;/&gt;&lt;wsp:rsid wsp:val=&quot;003F1D8D&quot;/&gt;&lt;wsp:rsid wsp:val=&quot;003F1EEB&quot;/&gt;&lt;wsp:rsid wsp:val=&quot;003F1F62&quot;/&gt;&lt;wsp:rsid wsp:val=&quot;003F1FCE&quot;/&gt;&lt;wsp:rsid wsp:val=&quot;003F209A&quot;/&gt;&lt;wsp:rsid wsp:val=&quot;003F22EA&quot;/&gt;&lt;wsp:rsid wsp:val=&quot;003F26FA&quot;/&gt;&lt;wsp:rsid wsp:val=&quot;003F2742&quot;/&gt;&lt;wsp:rsid wsp:val=&quot;003F2794&quot;/&gt;&lt;wsp:rsid wsp:val=&quot;003F28EE&quot;/&gt;&lt;wsp:rsid wsp:val=&quot;003F2A41&quot;/&gt;&lt;wsp:rsid wsp:val=&quot;003F2D57&quot;/&gt;&lt;wsp:rsid wsp:val=&quot;003F2EE5&quot;/&gt;&lt;wsp:rsid wsp:val=&quot;003F2F5C&quot;/&gt;&lt;wsp:rsid wsp:val=&quot;003F30EC&quot;/&gt;&lt;wsp:rsid wsp:val=&quot;003F340B&quot;/&gt;&lt;wsp:rsid wsp:val=&quot;003F3423&quot;/&gt;&lt;wsp:rsid wsp:val=&quot;003F3448&quot;/&gt;&lt;wsp:rsid wsp:val=&quot;003F34BC&quot;/&gt;&lt;wsp:rsid wsp:val=&quot;003F3550&quot;/&gt;&lt;wsp:rsid wsp:val=&quot;003F3566&quot;/&gt;&lt;wsp:rsid wsp:val=&quot;003F36A3&quot;/&gt;&lt;wsp:rsid wsp:val=&quot;003F370C&quot;/&gt;&lt;wsp:rsid wsp:val=&quot;003F38EF&quot;/&gt;&lt;wsp:rsid wsp:val=&quot;003F3986&quot;/&gt;&lt;wsp:rsid wsp:val=&quot;003F3DC8&quot;/&gt;&lt;wsp:rsid wsp:val=&quot;003F4088&quot;/&gt;&lt;wsp:rsid wsp:val=&quot;003F4189&quot;/&gt;&lt;wsp:rsid wsp:val=&quot;003F420E&quot;/&gt;&lt;wsp:rsid wsp:val=&quot;003F434D&quot;/&gt;&lt;wsp:rsid wsp:val=&quot;003F4445&quot;/&gt;&lt;wsp:rsid wsp:val=&quot;003F45A9&quot;/&gt;&lt;wsp:rsid wsp:val=&quot;003F45FC&quot;/&gt;&lt;wsp:rsid wsp:val=&quot;003F48AF&quot;/&gt;&lt;wsp:rsid wsp:val=&quot;003F4BC0&quot;/&gt;&lt;wsp:rsid wsp:val=&quot;003F4D7E&quot;/&gt;&lt;wsp:rsid wsp:val=&quot;003F4F2C&quot;/&gt;&lt;wsp:rsid wsp:val=&quot;003F4FD4&quot;/&gt;&lt;wsp:rsid wsp:val=&quot;003F51FE&quot;/&gt;&lt;wsp:rsid wsp:val=&quot;003F53FD&quot;/&gt;&lt;wsp:rsid wsp:val=&quot;003F553E&quot;/&gt;&lt;wsp:rsid wsp:val=&quot;003F5BDF&quot;/&gt;&lt;wsp:rsid wsp:val=&quot;003F5BFD&quot;/&gt;&lt;wsp:rsid wsp:val=&quot;003F5E2F&quot;/&gt;&lt;wsp:rsid wsp:val=&quot;003F5F2B&quot;/&gt;&lt;wsp:rsid wsp:val=&quot;003F5F94&quot;/&gt;&lt;wsp:rsid wsp:val=&quot;003F5FFC&quot;/&gt;&lt;wsp:rsid wsp:val=&quot;003F6312&quot;/&gt;&lt;wsp:rsid wsp:val=&quot;003F6345&quot;/&gt;&lt;wsp:rsid wsp:val=&quot;003F653B&quot;/&gt;&lt;wsp:rsid wsp:val=&quot;003F65AD&quot;/&gt;&lt;wsp:rsid wsp:val=&quot;003F65E1&quot;/&gt;&lt;wsp:rsid wsp:val=&quot;003F667C&quot;/&gt;&lt;wsp:rsid wsp:val=&quot;003F6803&quot;/&gt;&lt;wsp:rsid wsp:val=&quot;003F6BD3&quot;/&gt;&lt;wsp:rsid wsp:val=&quot;003F6C8E&quot;/&gt;&lt;wsp:rsid wsp:val=&quot;003F6D65&quot;/&gt;&lt;wsp:rsid wsp:val=&quot;003F6E7D&quot;/&gt;&lt;wsp:rsid wsp:val=&quot;003F6F95&quot;/&gt;&lt;wsp:rsid wsp:val=&quot;003F73AE&quot;/&gt;&lt;wsp:rsid wsp:val=&quot;003F7662&quot;/&gt;&lt;wsp:rsid wsp:val=&quot;003F76BC&quot;/&gt;&lt;wsp:rsid wsp:val=&quot;003F771C&quot;/&gt;&lt;wsp:rsid wsp:val=&quot;003F7761&quot;/&gt;&lt;wsp:rsid wsp:val=&quot;003F7B43&quot;/&gt;&lt;wsp:rsid wsp:val=&quot;003F7B5F&quot;/&gt;&lt;wsp:rsid wsp:val=&quot;0040005A&quot;/&gt;&lt;wsp:rsid wsp:val=&quot;0040033E&quot;/&gt;&lt;wsp:rsid wsp:val=&quot;0040039E&quot;/&gt;&lt;wsp:rsid wsp:val=&quot;004003E4&quot;/&gt;&lt;wsp:rsid wsp:val=&quot;00400432&quot;/&gt;&lt;wsp:rsid wsp:val=&quot;004006A8&quot;/&gt;&lt;wsp:rsid wsp:val=&quot;0040075F&quot;/&gt;&lt;wsp:rsid wsp:val=&quot;004008A3&quot;/&gt;&lt;wsp:rsid wsp:val=&quot;004008C6&quot;/&gt;&lt;wsp:rsid wsp:val=&quot;00400B45&quot;/&gt;&lt;wsp:rsid wsp:val=&quot;00400D0C&quot;/&gt;&lt;wsp:rsid wsp:val=&quot;00400E42&quot;/&gt;&lt;wsp:rsid wsp:val=&quot;00400E8E&quot;/&gt;&lt;wsp:rsid wsp:val=&quot;00400FFC&quot;/&gt;&lt;wsp:rsid wsp:val=&quot;004010A0&quot;/&gt;&lt;wsp:rsid wsp:val=&quot;00401781&quot;/&gt;&lt;wsp:rsid wsp:val=&quot;00401A22&quot;/&gt;&lt;wsp:rsid wsp:val=&quot;00401B9C&quot;/&gt;&lt;wsp:rsid wsp:val=&quot;00401C2A&quot;/&gt;&lt;wsp:rsid wsp:val=&quot;00401F0F&quot;/&gt;&lt;wsp:rsid wsp:val=&quot;00401FEB&quot;/&gt;&lt;wsp:rsid wsp:val=&quot;00402081&quot;/&gt;&lt;wsp:rsid wsp:val=&quot;0040235B&quot;/&gt;&lt;wsp:rsid wsp:val=&quot;00402491&quot;/&gt;&lt;wsp:rsid wsp:val=&quot;004024A1&quot;/&gt;&lt;wsp:rsid wsp:val=&quot;004026F6&quot;/&gt;&lt;wsp:rsid wsp:val=&quot;0040289F&quot;/&gt;&lt;wsp:rsid wsp:val=&quot;00402A86&quot;/&gt;&lt;wsp:rsid wsp:val=&quot;00402AF4&quot;/&gt;&lt;wsp:rsid wsp:val=&quot;00402EA7&quot;/&gt;&lt;wsp:rsid wsp:val=&quot;00402EDE&quot;/&gt;&lt;wsp:rsid wsp:val=&quot;004031B2&quot;/&gt;&lt;wsp:rsid wsp:val=&quot;004033C8&quot;/&gt;&lt;wsp:rsid wsp:val=&quot;00403660&quot;/&gt;&lt;wsp:rsid wsp:val=&quot;004037A5&quot;/&gt;&lt;wsp:rsid wsp:val=&quot;004038BA&quot;/&gt;&lt;wsp:rsid wsp:val=&quot;00403A39&quot;/&gt;&lt;wsp:rsid wsp:val=&quot;00403C17&quot;/&gt;&lt;wsp:rsid wsp:val=&quot;00403D29&quot;/&gt;&lt;wsp:rsid wsp:val=&quot;00403DAE&quot;/&gt;&lt;wsp:rsid wsp:val=&quot;00403E21&quot;/&gt;&lt;wsp:rsid wsp:val=&quot;0040405B&quot;/&gt;&lt;wsp:rsid wsp:val=&quot;004040EA&quot;/&gt;&lt;wsp:rsid wsp:val=&quot;0040411C&quot;/&gt;&lt;wsp:rsid wsp:val=&quot;00404128&quot;/&gt;&lt;wsp:rsid wsp:val=&quot;0040413F&quot;/&gt;&lt;wsp:rsid wsp:val=&quot;00404211&quot;/&gt;&lt;wsp:rsid wsp:val=&quot;00404329&quot;/&gt;&lt;wsp:rsid wsp:val=&quot;004046FD&quot;/&gt;&lt;wsp:rsid wsp:val=&quot;0040472E&quot;/&gt;&lt;wsp:rsid wsp:val=&quot;004047F9&quot;/&gt;&lt;wsp:rsid wsp:val=&quot;00404811&quot;/&gt;&lt;wsp:rsid wsp:val=&quot;00404985&quot;/&gt;&lt;wsp:rsid wsp:val=&quot;00404EA1&quot;/&gt;&lt;wsp:rsid wsp:val=&quot;00404EC1&quot;/&gt;&lt;wsp:rsid wsp:val=&quot;00404EC5&quot;/&gt;&lt;wsp:rsid wsp:val=&quot;004050EC&quot;/&gt;&lt;wsp:rsid wsp:val=&quot;0040517C&quot;/&gt;&lt;wsp:rsid wsp:val=&quot;0040565C&quot;/&gt;&lt;wsp:rsid wsp:val=&quot;004058AF&quot;/&gt;&lt;wsp:rsid wsp:val=&quot;00405A10&quot;/&gt;&lt;wsp:rsid wsp:val=&quot;00405A3B&quot;/&gt;&lt;wsp:rsid wsp:val=&quot;00405A4E&quot;/&gt;&lt;wsp:rsid wsp:val=&quot;00405AA7&quot;/&gt;&lt;wsp:rsid wsp:val=&quot;00405BC1&quot;/&gt;&lt;wsp:rsid wsp:val=&quot;00405CF3&quot;/&gt;&lt;wsp:rsid wsp:val=&quot;00405FE6&quot;/&gt;&lt;wsp:rsid wsp:val=&quot;004061AD&quot;/&gt;&lt;wsp:rsid wsp:val=&quot;00406219&quot;/&gt;&lt;wsp:rsid wsp:val=&quot;0040633D&quot;/&gt;&lt;wsp:rsid wsp:val=&quot;004064E5&quot;/&gt;&lt;wsp:rsid wsp:val=&quot;00406A5D&quot;/&gt;&lt;wsp:rsid wsp:val=&quot;00406B6B&quot;/&gt;&lt;wsp:rsid wsp:val=&quot;00406BEE&quot;/&gt;&lt;wsp:rsid wsp:val=&quot;00406C18&quot;/&gt;&lt;wsp:rsid wsp:val=&quot;00406D1F&quot;/&gt;&lt;wsp:rsid wsp:val=&quot;00406DD4&quot;/&gt;&lt;wsp:rsid wsp:val=&quot;00406E7A&quot;/&gt;&lt;wsp:rsid wsp:val=&quot;00406EFF&quot;/&gt;&lt;wsp:rsid wsp:val=&quot;00406FB8&quot;/&gt;&lt;wsp:rsid wsp:val=&quot;00407161&quot;/&gt;&lt;wsp:rsid wsp:val=&quot;00407516&quot;/&gt;&lt;wsp:rsid wsp:val=&quot;004078B5&quot;/&gt;&lt;wsp:rsid wsp:val=&quot;00407E62&quot;/&gt;&lt;wsp:rsid wsp:val=&quot;00407F8F&quot;/&gt;&lt;wsp:rsid wsp:val=&quot;00407FE5&quot;/&gt;&lt;wsp:rsid wsp:val=&quot;00410044&quot;/&gt;&lt;wsp:rsid wsp:val=&quot;004100F0&quot;/&gt;&lt;wsp:rsid wsp:val=&quot;00410128&quot;/&gt;&lt;wsp:rsid wsp:val=&quot;004101A6&quot;/&gt;&lt;wsp:rsid wsp:val=&quot;00410292&quot;/&gt;&lt;wsp:rsid wsp:val=&quot;00410680&quot;/&gt;&lt;wsp:rsid wsp:val=&quot;004106AC&quot;/&gt;&lt;wsp:rsid wsp:val=&quot;0041072F&quot;/&gt;&lt;wsp:rsid wsp:val=&quot;004109FE&quot;/&gt;&lt;wsp:rsid wsp:val=&quot;00410A0C&quot;/&gt;&lt;wsp:rsid wsp:val=&quot;00410D79&quot;/&gt;&lt;wsp:rsid wsp:val=&quot;00410FD3&quot;/&gt;&lt;wsp:rsid wsp:val=&quot;004115A8&quot;/&gt;&lt;wsp:rsid wsp:val=&quot;0041163C&quot;/&gt;&lt;wsp:rsid wsp:val=&quot;00411658&quot;/&gt;&lt;wsp:rsid wsp:val=&quot;004116DC&quot;/&gt;&lt;wsp:rsid wsp:val=&quot;0041185D&quot;/&gt;&lt;wsp:rsid wsp:val=&quot;00411B50&quot;/&gt;&lt;wsp:rsid wsp:val=&quot;00411C65&quot;/&gt;&lt;wsp:rsid wsp:val=&quot;00411CA1&quot;/&gt;&lt;wsp:rsid wsp:val=&quot;004120D4&quot;/&gt;&lt;wsp:rsid wsp:val=&quot;004120F7&quot;/&gt;&lt;wsp:rsid wsp:val=&quot;004121DE&quot;/&gt;&lt;wsp:rsid wsp:val=&quot;004121ED&quot;/&gt;&lt;wsp:rsid wsp:val=&quot;004122E0&quot;/&gt;&lt;wsp:rsid wsp:val=&quot;0041233F&quot;/&gt;&lt;wsp:rsid wsp:val=&quot;004123F5&quot;/&gt;&lt;wsp:rsid wsp:val=&quot;004128C2&quot;/&gt;&lt;wsp:rsid wsp:val=&quot;004129AA&quot;/&gt;&lt;wsp:rsid wsp:val=&quot;00412A1C&quot;/&gt;&lt;wsp:rsid wsp:val=&quot;00412D2C&quot;/&gt;&lt;wsp:rsid wsp:val=&quot;00412E1F&quot;/&gt;&lt;wsp:rsid wsp:val=&quot;0041311B&quot;/&gt;&lt;wsp:rsid wsp:val=&quot;0041331E&quot;/&gt;&lt;wsp:rsid wsp:val=&quot;00413479&quot;/&gt;&lt;wsp:rsid wsp:val=&quot;004135E3&quot;/&gt;&lt;wsp:rsid wsp:val=&quot;00413708&quot;/&gt;&lt;wsp:rsid wsp:val=&quot;00413933&quot;/&gt;&lt;wsp:rsid wsp:val=&quot;00413A73&quot;/&gt;&lt;wsp:rsid wsp:val=&quot;00413AE7&quot;/&gt;&lt;wsp:rsid wsp:val=&quot;00413B95&quot;/&gt;&lt;wsp:rsid wsp:val=&quot;00413CE2&quot;/&gt;&lt;wsp:rsid wsp:val=&quot;00413E25&quot;/&gt;&lt;wsp:rsid wsp:val=&quot;00413E9B&quot;/&gt;&lt;wsp:rsid wsp:val=&quot;00413F47&quot;/&gt;&lt;wsp:rsid wsp:val=&quot;0041407D&quot;/&gt;&lt;wsp:rsid wsp:val=&quot;00414139&quot;/&gt;&lt;wsp:rsid wsp:val=&quot;004144AF&quot;/&gt;&lt;wsp:rsid wsp:val=&quot;0041472D&quot;/&gt;&lt;wsp:rsid wsp:val=&quot;00414B45&quot;/&gt;&lt;wsp:rsid wsp:val=&quot;00414CC1&quot;/&gt;&lt;wsp:rsid wsp:val=&quot;00414DBF&quot;/&gt;&lt;wsp:rsid wsp:val=&quot;00414F7F&quot;/&gt;&lt;wsp:rsid wsp:val=&quot;00414FE3&quot;/&gt;&lt;wsp:rsid wsp:val=&quot;00415057&quot;/&gt;&lt;wsp:rsid wsp:val=&quot;004150CF&quot;/&gt;&lt;wsp:rsid wsp:val=&quot;004150EB&quot;/&gt;&lt;wsp:rsid wsp:val=&quot;00415266&quot;/&gt;&lt;wsp:rsid wsp:val=&quot;00415406&quot;/&gt;&lt;wsp:rsid wsp:val=&quot;0041553B&quot;/&gt;&lt;wsp:rsid wsp:val=&quot;00415560&quot;/&gt;&lt;wsp:rsid wsp:val=&quot;004155F9&quot;/&gt;&lt;wsp:rsid wsp:val=&quot;0041571B&quot;/&gt;&lt;wsp:rsid wsp:val=&quot;004159B4&quot;/&gt;&lt;wsp:rsid wsp:val=&quot;00415DA7&quot;/&gt;&lt;wsp:rsid wsp:val=&quot;00415EF2&quot;/&gt;&lt;wsp:rsid wsp:val=&quot;00416321&quot;/&gt;&lt;wsp:rsid wsp:val=&quot;00416455&quot;/&gt;&lt;wsp:rsid wsp:val=&quot;00416570&quot;/&gt;&lt;wsp:rsid wsp:val=&quot;00416622&quot;/&gt;&lt;wsp:rsid wsp:val=&quot;00416736&quot;/&gt;&lt;wsp:rsid wsp:val=&quot;0041684F&quot;/&gt;&lt;wsp:rsid wsp:val=&quot;00416B2D&quot;/&gt;&lt;wsp:rsid wsp:val=&quot;00416B2E&quot;/&gt;&lt;wsp:rsid wsp:val=&quot;00416C60&quot;/&gt;&lt;wsp:rsid wsp:val=&quot;004170DA&quot;/&gt;&lt;wsp:rsid wsp:val=&quot;004171C1&quot;/&gt;&lt;wsp:rsid wsp:val=&quot;00417306&quot;/&gt;&lt;wsp:rsid wsp:val=&quot;004173F7&quot;/&gt;&lt;wsp:rsid wsp:val=&quot;004174F6&quot;/&gt;&lt;wsp:rsid wsp:val=&quot;004177DB&quot;/&gt;&lt;wsp:rsid wsp:val=&quot;004179BD&quot;/&gt;&lt;wsp:rsid wsp:val=&quot;00417C10&quot;/&gt;&lt;wsp:rsid wsp:val=&quot;00417DCA&quot;/&gt;&lt;wsp:rsid wsp:val=&quot;00417EDF&quot;/&gt;&lt;wsp:rsid wsp:val=&quot;00420084&quot;/&gt;&lt;wsp:rsid wsp:val=&quot;004203F6&quot;/&gt;&lt;wsp:rsid wsp:val=&quot;00420469&quot;/&gt;&lt;wsp:rsid wsp:val=&quot;00420549&quot;/&gt;&lt;wsp:rsid wsp:val=&quot;00420992&quot;/&gt;&lt;wsp:rsid wsp:val=&quot;00420A1F&quot;/&gt;&lt;wsp:rsid wsp:val=&quot;00420A59&quot;/&gt;&lt;wsp:rsid wsp:val=&quot;00420CAC&quot;/&gt;&lt;wsp:rsid wsp:val=&quot;00420F8D&quot;/&gt;&lt;wsp:rsid wsp:val=&quot;00421051&quot;/&gt;&lt;wsp:rsid wsp:val=&quot;00421104&quot;/&gt;&lt;wsp:rsid wsp:val=&quot;0042117B&quot;/&gt;&lt;wsp:rsid wsp:val=&quot;0042125C&quot;/&gt;&lt;wsp:rsid wsp:val=&quot;004212FB&quot;/&gt;&lt;wsp:rsid wsp:val=&quot;0042139D&quot;/&gt;&lt;wsp:rsid wsp:val=&quot;004214A0&quot;/&gt;&lt;wsp:rsid wsp:val=&quot;0042152F&quot;/&gt;&lt;wsp:rsid wsp:val=&quot;004216C7&quot;/&gt;&lt;wsp:rsid wsp:val=&quot;00421805&quot;/&gt;&lt;wsp:rsid wsp:val=&quot;00421990&quot;/&gt;&lt;wsp:rsid wsp:val=&quot;004219BB&quot;/&gt;&lt;wsp:rsid wsp:val=&quot;00421A9B&quot;/&gt;&lt;wsp:rsid wsp:val=&quot;00421F86&quot;/&gt;&lt;wsp:rsid wsp:val=&quot;004222CC&quot;/&gt;&lt;wsp:rsid wsp:val=&quot;004223B0&quot;/&gt;&lt;wsp:rsid wsp:val=&quot;00422408&quot;/&gt;&lt;wsp:rsid wsp:val=&quot;00422474&quot;/&gt;&lt;wsp:rsid wsp:val=&quot;00422508&quot;/&gt;&lt;wsp:rsid wsp:val=&quot;00422586&quot;/&gt;&lt;wsp:rsid wsp:val=&quot;004227A6&quot;/&gt;&lt;wsp:rsid wsp:val=&quot;0042295B&quot;/&gt;&lt;wsp:rsid wsp:val=&quot;00422BE9&quot;/&gt;&lt;wsp:rsid wsp:val=&quot;00422DD4&quot;/&gt;&lt;wsp:rsid wsp:val=&quot;00422F66&quot;/&gt;&lt;wsp:rsid wsp:val=&quot;00423235&quot;/&gt;&lt;wsp:rsid wsp:val=&quot;0042363F&quot;/&gt;&lt;wsp:rsid wsp:val=&quot;004238A7&quot;/&gt;&lt;wsp:rsid wsp:val=&quot;004239E0&quot;/&gt;&lt;wsp:rsid wsp:val=&quot;0042403A&quot;/&gt;&lt;wsp:rsid wsp:val=&quot;004244D3&quot;/&gt;&lt;wsp:rsid wsp:val=&quot;0042479D&quot;/&gt;&lt;wsp:rsid wsp:val=&quot;0042486C&quot;/&gt;&lt;wsp:rsid wsp:val=&quot;00424987&quot;/&gt;&lt;wsp:rsid wsp:val=&quot;00424BAB&quot;/&gt;&lt;wsp:rsid wsp:val=&quot;00424C05&quot;/&gt;&lt;wsp:rsid wsp:val=&quot;00424DF2&quot;/&gt;&lt;wsp:rsid wsp:val=&quot;00424DF9&quot;/&gt;&lt;wsp:rsid wsp:val=&quot;004253C8&quot;/&gt;&lt;wsp:rsid wsp:val=&quot;00425669&quot;/&gt;&lt;wsp:rsid wsp:val=&quot;0042584C&quot;/&gt;&lt;wsp:rsid wsp:val=&quot;00425D4B&quot;/&gt;&lt;wsp:rsid wsp:val=&quot;0042600B&quot;/&gt;&lt;wsp:rsid wsp:val=&quot;00426029&quot;/&gt;&lt;wsp:rsid wsp:val=&quot;00426185&quot;/&gt;&lt;wsp:rsid wsp:val=&quot;00426225&quot;/&gt;&lt;wsp:rsid wsp:val=&quot;004264BF&quot;/&gt;&lt;wsp:rsid wsp:val=&quot;0042654E&quot;/&gt;&lt;wsp:rsid wsp:val=&quot;00426D20&quot;/&gt;&lt;wsp:rsid wsp:val=&quot;00426D24&quot;/&gt;&lt;wsp:rsid wsp:val=&quot;00426D83&quot;/&gt;&lt;wsp:rsid wsp:val=&quot;00426DA8&quot;/&gt;&lt;wsp:rsid wsp:val=&quot;00427030&quot;/&gt;&lt;wsp:rsid wsp:val=&quot;0042703B&quot;/&gt;&lt;wsp:rsid wsp:val=&quot;0042727F&quot;/&gt;&lt;wsp:rsid wsp:val=&quot;004272A0&quot;/&gt;&lt;wsp:rsid wsp:val=&quot;004272C5&quot;/&gt;&lt;wsp:rsid wsp:val=&quot;0042734C&quot;/&gt;&lt;wsp:rsid wsp:val=&quot;004273C2&quot;/&gt;&lt;wsp:rsid wsp:val=&quot;0042749A&quot;/&gt;&lt;wsp:rsid wsp:val=&quot;004274DD&quot;/&gt;&lt;wsp:rsid wsp:val=&quot;00427513&quot;/&gt;&lt;wsp:rsid wsp:val=&quot;00427592&quot;/&gt;&lt;wsp:rsid wsp:val=&quot;00427643&quot;/&gt;&lt;wsp:rsid wsp:val=&quot;004278F5&quot;/&gt;&lt;wsp:rsid wsp:val=&quot;00427DC6&quot;/&gt;&lt;wsp:rsid wsp:val=&quot;00427E22&quot;/&gt;&lt;wsp:rsid wsp:val=&quot;00427E54&quot;/&gt;&lt;wsp:rsid wsp:val=&quot;00427EC1&quot;/&gt;&lt;wsp:rsid wsp:val=&quot;00427F89&quot;/&gt;&lt;wsp:rsid wsp:val=&quot;00427F9E&quot;/&gt;&lt;wsp:rsid wsp:val=&quot;00427FA8&quot;/&gt;&lt;wsp:rsid wsp:val=&quot;004304FE&quot;/&gt;&lt;wsp:rsid wsp:val=&quot;00430557&quot;/&gt;&lt;wsp:rsid wsp:val=&quot;00430784&quot;/&gt;&lt;wsp:rsid wsp:val=&quot;0043078C&quot;/&gt;&lt;wsp:rsid wsp:val=&quot;00430F8A&quot;/&gt;&lt;wsp:rsid wsp:val=&quot;004311F1&quot;/&gt;&lt;wsp:rsid wsp:val=&quot;00431201&quot;/&gt;&lt;wsp:rsid wsp:val=&quot;0043161F&quot;/&gt;&lt;wsp:rsid wsp:val=&quot;004318E7&quot;/&gt;&lt;wsp:rsid wsp:val=&quot;00431B0B&quot;/&gt;&lt;wsp:rsid wsp:val=&quot;00431C08&quot;/&gt;&lt;wsp:rsid wsp:val=&quot;00431C9A&quot;/&gt;&lt;wsp:rsid wsp:val=&quot;004321D1&quot;/&gt;&lt;wsp:rsid wsp:val=&quot;004328B1&quot;/&gt;&lt;wsp:rsid wsp:val=&quot;004328D3&quot;/&gt;&lt;wsp:rsid wsp:val=&quot;00432AA3&quot;/&gt;&lt;wsp:rsid wsp:val=&quot;00432E9C&quot;/&gt;&lt;wsp:rsid wsp:val=&quot;00432ECB&quot;/&gt;&lt;wsp:rsid wsp:val=&quot;004330F0&quot;/&gt;&lt;wsp:rsid wsp:val=&quot;004331A8&quot;/&gt;&lt;wsp:rsid wsp:val=&quot;004331E6&quot;/&gt;&lt;wsp:rsid wsp:val=&quot;004331EA&quot;/&gt;&lt;wsp:rsid wsp:val=&quot;0043345C&quot;/&gt;&lt;wsp:rsid wsp:val=&quot;0043351B&quot;/&gt;&lt;wsp:rsid wsp:val=&quot;00433767&quot;/&gt;&lt;wsp:rsid wsp:val=&quot;004339BA&quot;/&gt;&lt;wsp:rsid wsp:val=&quot;00433D60&quot;/&gt;&lt;wsp:rsid wsp:val=&quot;00433E6F&quot;/&gt;&lt;wsp:rsid wsp:val=&quot;0043404C&quot;/&gt;&lt;wsp:rsid wsp:val=&quot;004343C1&quot;/&gt;&lt;wsp:rsid wsp:val=&quot;0043448D&quot;/&gt;&lt;wsp:rsid wsp:val=&quot;0043492C&quot;/&gt;&lt;wsp:rsid wsp:val=&quot;00434AFF&quot;/&gt;&lt;wsp:rsid wsp:val=&quot;00434E3D&quot;/&gt;&lt;wsp:rsid wsp:val=&quot;00435031&quot;/&gt;&lt;wsp:rsid wsp:val=&quot;0043535B&quot;/&gt;&lt;wsp:rsid wsp:val=&quot;004354C4&quot;/&gt;&lt;wsp:rsid wsp:val=&quot;004357BC&quot;/&gt;&lt;wsp:rsid wsp:val=&quot;004358DD&quot;/&gt;&lt;wsp:rsid wsp:val=&quot;00435DA4&quot;/&gt;&lt;wsp:rsid wsp:val=&quot;00435E2E&quot;/&gt;&lt;wsp:rsid wsp:val=&quot;00436100&quot;/&gt;&lt;wsp:rsid wsp:val=&quot;004361DF&quot;/&gt;&lt;wsp:rsid wsp:val=&quot;0043647D&quot;/&gt;&lt;wsp:rsid wsp:val=&quot;00436703&quot;/&gt;&lt;wsp:rsid wsp:val=&quot;0043681F&quot;/&gt;&lt;wsp:rsid wsp:val=&quot;00436AFC&quot;/&gt;&lt;wsp:rsid wsp:val=&quot;00436B4B&quot;/&gt;&lt;wsp:rsid wsp:val=&quot;00436D67&quot;/&gt;&lt;wsp:rsid wsp:val=&quot;00436EE9&quot;/&gt;&lt;wsp:rsid wsp:val=&quot;00437002&quot;/&gt;&lt;wsp:rsid wsp:val=&quot;00437060&quot;/&gt;&lt;wsp:rsid wsp:val=&quot;0043709A&quot;/&gt;&lt;wsp:rsid wsp:val=&quot;004370EA&quot;/&gt;&lt;wsp:rsid wsp:val=&quot;00437279&quot;/&gt;&lt;wsp:rsid wsp:val=&quot;0043728C&quot;/&gt;&lt;wsp:rsid wsp:val=&quot;004372BE&quot;/&gt;&lt;wsp:rsid wsp:val=&quot;004375A4&quot;/&gt;&lt;wsp:rsid wsp:val=&quot;00437C33&quot;/&gt;&lt;wsp:rsid wsp:val=&quot;00437C95&quot;/&gt;&lt;wsp:rsid wsp:val=&quot;00437CAE&quot;/&gt;&lt;wsp:rsid wsp:val=&quot;00437D1A&quot;/&gt;&lt;wsp:rsid wsp:val=&quot;004403B1&quot;/&gt;&lt;wsp:rsid wsp:val=&quot;004407BD&quot;/&gt;&lt;wsp:rsid wsp:val=&quot;004408A3&quot;/&gt;&lt;wsp:rsid wsp:val=&quot;00440956&quot;/&gt;&lt;wsp:rsid wsp:val=&quot;00440A08&quot;/&gt;&lt;wsp:rsid wsp:val=&quot;00440B27&quot;/&gt;&lt;wsp:rsid wsp:val=&quot;00440C0D&quot;/&gt;&lt;wsp:rsid wsp:val=&quot;00440E7B&quot;/&gt;&lt;wsp:rsid wsp:val=&quot;00440E97&quot;/&gt;&lt;wsp:rsid wsp:val=&quot;00440EBC&quot;/&gt;&lt;wsp:rsid wsp:val=&quot;00441182&quot;/&gt;&lt;wsp:rsid wsp:val=&quot;00441196&quot;/&gt;&lt;wsp:rsid wsp:val=&quot;004415C0&quot;/&gt;&lt;wsp:rsid wsp:val=&quot;00441670&quot;/&gt;&lt;wsp:rsid wsp:val=&quot;00441887&quot;/&gt;&lt;wsp:rsid wsp:val=&quot;00441A32&quot;/&gt;&lt;wsp:rsid wsp:val=&quot;00441AA3&quot;/&gt;&lt;wsp:rsid wsp:val=&quot;00441B0E&quot;/&gt;&lt;wsp:rsid wsp:val=&quot;00441B78&quot;/&gt;&lt;wsp:rsid wsp:val=&quot;00442254&quot;/&gt;&lt;wsp:rsid wsp:val=&quot;00442437&quot;/&gt;&lt;wsp:rsid wsp:val=&quot;00442874&quot;/&gt;&lt;wsp:rsid wsp:val=&quot;00442CCA&quot;/&gt;&lt;wsp:rsid wsp:val=&quot;00442E0C&quot;/&gt;&lt;wsp:rsid wsp:val=&quot;00443028&quot;/&gt;&lt;wsp:rsid wsp:val=&quot;004430E7&quot;/&gt;&lt;wsp:rsid wsp:val=&quot;0044311E&quot;/&gt;&lt;wsp:rsid wsp:val=&quot;004435E3&quot;/&gt;&lt;wsp:rsid wsp:val=&quot;004437C6&quot;/&gt;&lt;wsp:rsid wsp:val=&quot;00443877&quot;/&gt;&lt;wsp:rsid wsp:val=&quot;00443B41&quot;/&gt;&lt;wsp:rsid wsp:val=&quot;00443B63&quot;/&gt;&lt;wsp:rsid wsp:val=&quot;00443BDD&quot;/&gt;&lt;wsp:rsid wsp:val=&quot;00443E03&quot;/&gt;&lt;wsp:rsid wsp:val=&quot;00443E3F&quot;/&gt;&lt;wsp:rsid wsp:val=&quot;00443E80&quot;/&gt;&lt;wsp:rsid wsp:val=&quot;00444122&quot;/&gt;&lt;wsp:rsid wsp:val=&quot;00444179&quot;/&gt;&lt;wsp:rsid wsp:val=&quot;00444196&quot;/&gt;&lt;wsp:rsid wsp:val=&quot;004442B0&quot;/&gt;&lt;wsp:rsid wsp:val=&quot;004443D8&quot;/&gt;&lt;wsp:rsid wsp:val=&quot;0044449D&quot;/&gt;&lt;wsp:rsid wsp:val=&quot;0044455F&quot;/&gt;&lt;wsp:rsid wsp:val=&quot;004445F1&quot;/&gt;&lt;wsp:rsid wsp:val=&quot;00444902&quot;/&gt;&lt;wsp:rsid wsp:val=&quot;00444A8E&quot;/&gt;&lt;wsp:rsid wsp:val=&quot;00444AF5&quot;/&gt;&lt;wsp:rsid wsp:val=&quot;00444B85&quot;/&gt;&lt;wsp:rsid wsp:val=&quot;00444D96&quot;/&gt;&lt;wsp:rsid wsp:val=&quot;00444DF6&quot;/&gt;&lt;wsp:rsid wsp:val=&quot;004456C6&quot;/&gt;&lt;wsp:rsid wsp:val=&quot;0044589F&quot;/&gt;&lt;wsp:rsid wsp:val=&quot;00445ACC&quot;/&gt;&lt;wsp:rsid wsp:val=&quot;00445BC7&quot;/&gt;&lt;wsp:rsid wsp:val=&quot;00445E57&quot;/&gt;&lt;wsp:rsid wsp:val=&quot;00445E7A&quot;/&gt;&lt;wsp:rsid wsp:val=&quot;004460C5&quot;/&gt;&lt;wsp:rsid wsp:val=&quot;00446367&quot;/&gt;&lt;wsp:rsid wsp:val=&quot;004464A4&quot;/&gt;&lt;wsp:rsid wsp:val=&quot;00446511&quot;/&gt;&lt;wsp:rsid wsp:val=&quot;00446558&quot;/&gt;&lt;wsp:rsid wsp:val=&quot;004466C6&quot;/&gt;&lt;wsp:rsid wsp:val=&quot;0044678D&quot;/&gt;&lt;wsp:rsid wsp:val=&quot;00446825&quot;/&gt;&lt;wsp:rsid wsp:val=&quot;00446A57&quot;/&gt;&lt;wsp:rsid wsp:val=&quot;00446B3F&quot;/&gt;&lt;wsp:rsid wsp:val=&quot;0044702E&quot;/&gt;&lt;wsp:rsid wsp:val=&quot;004477B7&quot;/&gt;&lt;wsp:rsid wsp:val=&quot;004477E8&quot;/&gt;&lt;wsp:rsid wsp:val=&quot;00447BF1&quot;/&gt;&lt;wsp:rsid wsp:val=&quot;00447DAE&quot;/&gt;&lt;wsp:rsid wsp:val=&quot;00447DB5&quot;/&gt;&lt;wsp:rsid wsp:val=&quot;00447FAA&quot;/&gt;&lt;wsp:rsid wsp:val=&quot;00450275&quot;/&gt;&lt;wsp:rsid wsp:val=&quot;00450291&quot;/&gt;&lt;wsp:rsid wsp:val=&quot;0045036C&quot;/&gt;&lt;wsp:rsid wsp:val=&quot;00450464&quot;/&gt;&lt;wsp:rsid wsp:val=&quot;004506DA&quot;/&gt;&lt;wsp:rsid wsp:val=&quot;004509B6&quot;/&gt;&lt;wsp:rsid wsp:val=&quot;004509EA&quot;/&gt;&lt;wsp:rsid wsp:val=&quot;00450B6E&quot;/&gt;&lt;wsp:rsid wsp:val=&quot;00451501&quot;/&gt;&lt;wsp:rsid wsp:val=&quot;0045167E&quot;/&gt;&lt;wsp:rsid wsp:val=&quot;00451784&quot;/&gt;&lt;wsp:rsid wsp:val=&quot;00451797&quot;/&gt;&lt;wsp:rsid wsp:val=&quot;00451AD2&quot;/&gt;&lt;wsp:rsid wsp:val=&quot;00451CD6&quot;/&gt;&lt;wsp:rsid wsp:val=&quot;00451E4F&quot;/&gt;&lt;wsp:rsid wsp:val=&quot;004520F8&quot;/&gt;&lt;wsp:rsid wsp:val=&quot;004524AE&quot;/&gt;&lt;wsp:rsid wsp:val=&quot;00452519&quot;/&gt;&lt;wsp:rsid wsp:val=&quot;004529BC&quot;/&gt;&lt;wsp:rsid wsp:val=&quot;00452A06&quot;/&gt;&lt;wsp:rsid wsp:val=&quot;00452A2D&quot;/&gt;&lt;wsp:rsid wsp:val=&quot;00452A35&quot;/&gt;&lt;wsp:rsid wsp:val=&quot;00452D32&quot;/&gt;&lt;wsp:rsid wsp:val=&quot;00453075&quot;/&gt;&lt;wsp:rsid wsp:val=&quot;0045309B&quot;/&gt;&lt;wsp:rsid wsp:val=&quot;0045329E&quot;/&gt;&lt;wsp:rsid wsp:val=&quot;004532F0&quot;/&gt;&lt;wsp:rsid wsp:val=&quot;0045366F&quot;/&gt;&lt;wsp:rsid wsp:val=&quot;00453AAA&quot;/&gt;&lt;wsp:rsid wsp:val=&quot;00454510&quot;/&gt;&lt;wsp:rsid wsp:val=&quot;00454649&quot;/&gt;&lt;wsp:rsid wsp:val=&quot;004546FC&quot;/&gt;&lt;wsp:rsid wsp:val=&quot;00454883&quot;/&gt;&lt;wsp:rsid wsp:val=&quot;004548DE&quot;/&gt;&lt;wsp:rsid wsp:val=&quot;00454A73&quot;/&gt;&lt;wsp:rsid wsp:val=&quot;00454B8B&quot;/&gt;&lt;wsp:rsid wsp:val=&quot;00454D3C&quot;/&gt;&lt;wsp:rsid wsp:val=&quot;00454E23&quot;/&gt;&lt;wsp:rsid wsp:val=&quot;00455057&quot;/&gt;&lt;wsp:rsid wsp:val=&quot;00455059&quot;/&gt;&lt;wsp:rsid wsp:val=&quot;0045542B&quot;/&gt;&lt;wsp:rsid wsp:val=&quot;00455468&quot;/&gt;&lt;wsp:rsid wsp:val=&quot;004554D9&quot;/&gt;&lt;wsp:rsid wsp:val=&quot;004555F8&quot;/&gt;&lt;wsp:rsid wsp:val=&quot;004556EE&quot;/&gt;&lt;wsp:rsid wsp:val=&quot;00455785&quot;/&gt;&lt;wsp:rsid wsp:val=&quot;00455A93&quot;/&gt;&lt;wsp:rsid wsp:val=&quot;00455AF8&quot;/&gt;&lt;wsp:rsid wsp:val=&quot;00455BAC&quot;/&gt;&lt;wsp:rsid wsp:val=&quot;00455C20&quot;/&gt;&lt;wsp:rsid wsp:val=&quot;004562BB&quot;/&gt;&lt;wsp:rsid wsp:val=&quot;00456483&quot;/&gt;&lt;wsp:rsid wsp:val=&quot;0045649D&quot;/&gt;&lt;wsp:rsid wsp:val=&quot;00456A67&quot;/&gt;&lt;wsp:rsid wsp:val=&quot;00456AE2&quot;/&gt;&lt;wsp:rsid wsp:val=&quot;00456D15&quot;/&gt;&lt;wsp:rsid wsp:val=&quot;00456F24&quot;/&gt;&lt;wsp:rsid wsp:val=&quot;0045738C&quot;/&gt;&lt;wsp:rsid wsp:val=&quot;004574C9&quot;/&gt;&lt;wsp:rsid wsp:val=&quot;004575C0&quot;/&gt;&lt;wsp:rsid wsp:val=&quot;0045763D&quot;/&gt;&lt;wsp:rsid wsp:val=&quot;004577EB&quot;/&gt;&lt;wsp:rsid wsp:val=&quot;00457B91&quot;/&gt;&lt;wsp:rsid wsp:val=&quot;004608D3&quot;/&gt;&lt;wsp:rsid wsp:val=&quot;00460F07&quot;/&gt;&lt;wsp:rsid wsp:val=&quot;00461165&quot;/&gt;&lt;wsp:rsid wsp:val=&quot;004613A4&quot;/&gt;&lt;wsp:rsid wsp:val=&quot;004615A7&quot;/&gt;&lt;wsp:rsid wsp:val=&quot;00461646&quot;/&gt;&lt;wsp:rsid wsp:val=&quot;00461904&quot;/&gt;&lt;wsp:rsid wsp:val=&quot;0046196B&quot;/&gt;&lt;wsp:rsid wsp:val=&quot;00461A18&quot;/&gt;&lt;wsp:rsid wsp:val=&quot;00461AEC&quot;/&gt;&lt;wsp:rsid wsp:val=&quot;00461B47&quot;/&gt;&lt;wsp:rsid wsp:val=&quot;00461BE1&quot;/&gt;&lt;wsp:rsid wsp:val=&quot;00461C15&quot;/&gt;&lt;wsp:rsid wsp:val=&quot;00461CEE&quot;/&gt;&lt;wsp:rsid wsp:val=&quot;00461DC5&quot;/&gt;&lt;wsp:rsid wsp:val=&quot;00461E65&quot;/&gt;&lt;wsp:rsid wsp:val=&quot;00461E8B&quot;/&gt;&lt;wsp:rsid wsp:val=&quot;004623D4&quot;/&gt;&lt;wsp:rsid wsp:val=&quot;0046241A&quot;/&gt;&lt;wsp:rsid wsp:val=&quot;0046241B&quot;/&gt;&lt;wsp:rsid wsp:val=&quot;0046246C&quot;/&gt;&lt;wsp:rsid wsp:val=&quot;004627EC&quot;/&gt;&lt;wsp:rsid wsp:val=&quot;00462804&quot;/&gt;&lt;wsp:rsid wsp:val=&quot;00462866&quot;/&gt;&lt;wsp:rsid wsp:val=&quot;0046298C&quot;/&gt;&lt;wsp:rsid wsp:val=&quot;00462ECC&quot;/&gt;&lt;wsp:rsid wsp:val=&quot;00462FBC&quot;/&gt;&lt;wsp:rsid wsp:val=&quot;00463095&quot;/&gt;&lt;wsp:rsid wsp:val=&quot;004630BB&quot;/&gt;&lt;wsp:rsid wsp:val=&quot;00463147&quot;/&gt;&lt;wsp:rsid wsp:val=&quot;0046318D&quot;/&gt;&lt;wsp:rsid wsp:val=&quot;004634D7&quot;/&gt;&lt;wsp:rsid wsp:val=&quot;00463714&quot;/&gt;&lt;wsp:rsid wsp:val=&quot;004637E9&quot;/&gt;&lt;wsp:rsid wsp:val=&quot;004638AC&quot;/&gt;&lt;wsp:rsid wsp:val=&quot;004639F9&quot;/&gt;&lt;wsp:rsid wsp:val=&quot;00463B13&quot;/&gt;&lt;wsp:rsid wsp:val=&quot;00463C72&quot;/&gt;&lt;wsp:rsid wsp:val=&quot;00464008&quot;/&gt;&lt;wsp:rsid wsp:val=&quot;00464115&quot;/&gt;&lt;wsp:rsid wsp:val=&quot;0046415A&quot;/&gt;&lt;wsp:rsid wsp:val=&quot;0046442D&quot;/&gt;&lt;wsp:rsid wsp:val=&quot;00464838&quot;/&gt;&lt;wsp:rsid wsp:val=&quot;00464C78&quot;/&gt;&lt;wsp:rsid wsp:val=&quot;00464DEE&quot;/&gt;&lt;wsp:rsid wsp:val=&quot;00464F69&quot;/&gt;&lt;wsp:rsid wsp:val=&quot;00465189&quot;/&gt;&lt;wsp:rsid wsp:val=&quot;00465434&quot;/&gt;&lt;wsp:rsid wsp:val=&quot;0046547F&quot;/&gt;&lt;wsp:rsid wsp:val=&quot;00465602&quot;/&gt;&lt;wsp:rsid wsp:val=&quot;00465888&quot;/&gt;&lt;wsp:rsid wsp:val=&quot;00465B0E&quot;/&gt;&lt;wsp:rsid wsp:val=&quot;00465D03&quot;/&gt;&lt;wsp:rsid wsp:val=&quot;00465FEB&quot;/&gt;&lt;wsp:rsid wsp:val=&quot;00466057&quot;/&gt;&lt;wsp:rsid wsp:val=&quot;004661CA&quot;/&gt;&lt;wsp:rsid wsp:val=&quot;00466262&quot;/&gt;&lt;wsp:rsid wsp:val=&quot;004663BE&quot;/&gt;&lt;wsp:rsid wsp:val=&quot;00466507&quot;/&gt;&lt;wsp:rsid wsp:val=&quot;004667B6&quot;/&gt;&lt;wsp:rsid wsp:val=&quot;00466C20&quot;/&gt;&lt;wsp:rsid wsp:val=&quot;00466D3D&quot;/&gt;&lt;wsp:rsid wsp:val=&quot;00467096&quot;/&gt;&lt;wsp:rsid wsp:val=&quot;004670DC&quot;/&gt;&lt;wsp:rsid wsp:val=&quot;00467275&quot;/&gt;&lt;wsp:rsid wsp:val=&quot;00467298&quot;/&gt;&lt;wsp:rsid wsp:val=&quot;0046739C&quot;/&gt;&lt;wsp:rsid wsp:val=&quot;00467616&quot;/&gt;&lt;wsp:rsid wsp:val=&quot;00467629&quot;/&gt;&lt;wsp:rsid wsp:val=&quot;0046768F&quot;/&gt;&lt;wsp:rsid wsp:val=&quot;00467838&quot;/&gt;&lt;wsp:rsid wsp:val=&quot;00467A6C&quot;/&gt;&lt;wsp:rsid wsp:val=&quot;00467BA5&quot;/&gt;&lt;wsp:rsid wsp:val=&quot;00467D90&quot;/&gt;&lt;wsp:rsid wsp:val=&quot;00470090&quot;/&gt;&lt;wsp:rsid wsp:val=&quot;00470102&quot;/&gt;&lt;wsp:rsid wsp:val=&quot;0047023A&quot;/&gt;&lt;wsp:rsid wsp:val=&quot;004702C8&quot;/&gt;&lt;wsp:rsid wsp:val=&quot;0047043B&quot;/&gt;&lt;wsp:rsid wsp:val=&quot;004704FF&quot;/&gt;&lt;wsp:rsid wsp:val=&quot;00470514&quot;/&gt;&lt;wsp:rsid wsp:val=&quot;00470578&quot;/&gt;&lt;wsp:rsid wsp:val=&quot;004705CC&quot;/&gt;&lt;wsp:rsid wsp:val=&quot;004705FE&quot;/&gt;&lt;wsp:rsid wsp:val=&quot;004708AE&quot;/&gt;&lt;wsp:rsid wsp:val=&quot;00470D14&quot;/&gt;&lt;wsp:rsid wsp:val=&quot;00470D27&quot;/&gt;&lt;wsp:rsid wsp:val=&quot;0047101D&quot;/&gt;&lt;wsp:rsid wsp:val=&quot;004713FA&quot;/&gt;&lt;wsp:rsid wsp:val=&quot;004715B4&quot;/&gt;&lt;wsp:rsid wsp:val=&quot;004715DA&quot;/&gt;&lt;wsp:rsid wsp:val=&quot;00471899&quot;/&gt;&lt;wsp:rsid wsp:val=&quot;004718C3&quot;/&gt;&lt;wsp:rsid wsp:val=&quot;004719F8&quot;/&gt;&lt;wsp:rsid wsp:val=&quot;00471CF8&quot;/&gt;&lt;wsp:rsid wsp:val=&quot;00471DA5&quot;/&gt;&lt;wsp:rsid wsp:val=&quot;00471FF0&quot;/&gt;&lt;wsp:rsid wsp:val=&quot;00472068&quot;/&gt;&lt;wsp:rsid wsp:val=&quot;0047207F&quot;/&gt;&lt;wsp:rsid wsp:val=&quot;00472099&quot;/&gt;&lt;wsp:rsid wsp:val=&quot;004720CB&quot;/&gt;&lt;wsp:rsid wsp:val=&quot;0047231D&quot;/&gt;&lt;wsp:rsid wsp:val=&quot;00472550&quot;/&gt;&lt;wsp:rsid wsp:val=&quot;004728C9&quot;/&gt;&lt;wsp:rsid wsp:val=&quot;00472C0F&quot;/&gt;&lt;wsp:rsid wsp:val=&quot;00472D5F&quot;/&gt;&lt;wsp:rsid wsp:val=&quot;004730F3&quot;/&gt;&lt;wsp:rsid wsp:val=&quot;00473114&quot;/&gt;&lt;wsp:rsid wsp:val=&quot;004733FE&quot;/&gt;&lt;wsp:rsid wsp:val=&quot;004734A2&quot;/&gt;&lt;wsp:rsid wsp:val=&quot;004739D0&quot;/&gt;&lt;wsp:rsid wsp:val=&quot;00473AFB&quot;/&gt;&lt;wsp:rsid wsp:val=&quot;00473CFF&quot;/&gt;&lt;wsp:rsid wsp:val=&quot;00473F4A&quot;/&gt;&lt;wsp:rsid wsp:val=&quot;00474053&quot;/&gt;&lt;wsp:rsid wsp:val=&quot;00474101&quot;/&gt;&lt;wsp:rsid wsp:val=&quot;0047415A&quot;/&gt;&lt;wsp:rsid wsp:val=&quot;00474184&quot;/&gt;&lt;wsp:rsid wsp:val=&quot;00474213&quot;/&gt;&lt;wsp:rsid wsp:val=&quot;00474425&quot;/&gt;&lt;wsp:rsid wsp:val=&quot;004744FA&quot;/&gt;&lt;wsp:rsid wsp:val=&quot;0047461E&quot;/&gt;&lt;wsp:rsid wsp:val=&quot;00474653&quot;/&gt;&lt;wsp:rsid wsp:val=&quot;00474773&quot;/&gt;&lt;wsp:rsid wsp:val=&quot;004748EB&quot;/&gt;&lt;wsp:rsid wsp:val=&quot;00474B05&quot;/&gt;&lt;wsp:rsid wsp:val=&quot;00474E44&quot;/&gt;&lt;wsp:rsid wsp:val=&quot;00475132&quot;/&gt;&lt;wsp:rsid wsp:val=&quot;004753B4&quot;/&gt;&lt;wsp:rsid wsp:val=&quot;0047549B&quot;/&gt;&lt;wsp:rsid wsp:val=&quot;004755CF&quot;/&gt;&lt;wsp:rsid wsp:val=&quot;004755E3&quot;/&gt;&lt;wsp:rsid wsp:val=&quot;004757C9&quot;/&gt;&lt;wsp:rsid wsp:val=&quot;004759A5&quot;/&gt;&lt;wsp:rsid wsp:val=&quot;00475A83&quot;/&gt;&lt;wsp:rsid wsp:val=&quot;00475C9C&quot;/&gt;&lt;wsp:rsid wsp:val=&quot;004762DC&quot;/&gt;&lt;wsp:rsid wsp:val=&quot;00476766&quot;/&gt;&lt;wsp:rsid wsp:val=&quot;00476AF2&quot;/&gt;&lt;wsp:rsid wsp:val=&quot;00476BEC&quot;/&gt;&lt;wsp:rsid wsp:val=&quot;00476C2B&quot;/&gt;&lt;wsp:rsid wsp:val=&quot;00476C75&quot;/&gt;&lt;wsp:rsid wsp:val=&quot;00476D10&quot;/&gt;&lt;wsp:rsid wsp:val=&quot;00476E2A&quot;/&gt;&lt;wsp:rsid wsp:val=&quot;0047707A&quot;/&gt;&lt;wsp:rsid wsp:val=&quot;004777B4&quot;/&gt;&lt;wsp:rsid wsp:val=&quot;004777F2&quot;/&gt;&lt;wsp:rsid wsp:val=&quot;00477930&quot;/&gt;&lt;wsp:rsid wsp:val=&quot;00477DEF&quot;/&gt;&lt;wsp:rsid wsp:val=&quot;00477E81&quot;/&gt;&lt;wsp:rsid wsp:val=&quot;0048003E&quot;/&gt;&lt;wsp:rsid wsp:val=&quot;004800AA&quot;/&gt;&lt;wsp:rsid wsp:val=&quot;004801EE&quot;/&gt;&lt;wsp:rsid wsp:val=&quot;00480215&quot;/&gt;&lt;wsp:rsid wsp:val=&quot;00480245&quot;/&gt;&lt;wsp:rsid wsp:val=&quot;0048037E&quot;/&gt;&lt;wsp:rsid wsp:val=&quot;004804A8&quot;/&gt;&lt;wsp:rsid wsp:val=&quot;00480A0C&quot;/&gt;&lt;wsp:rsid wsp:val=&quot;00480A9B&quot;/&gt;&lt;wsp:rsid wsp:val=&quot;00480B9A&quot;/&gt;&lt;wsp:rsid wsp:val=&quot;00480C4C&quot;/&gt;&lt;wsp:rsid wsp:val=&quot;00480C6A&quot;/&gt;&lt;wsp:rsid wsp:val=&quot;0048109E&quot;/&gt;&lt;wsp:rsid wsp:val=&quot;004810BE&quot;/&gt;&lt;wsp:rsid wsp:val=&quot;004810EA&quot;/&gt;&lt;wsp:rsid wsp:val=&quot;00481162&quot;/&gt;&lt;wsp:rsid wsp:val=&quot;004811B5&quot;/&gt;&lt;wsp:rsid wsp:val=&quot;004811DF&quot;/&gt;&lt;wsp:rsid wsp:val=&quot;004812D4&quot;/&gt;&lt;wsp:rsid wsp:val=&quot;004814BA&quot;/&gt;&lt;wsp:rsid wsp:val=&quot;00481623&quot;/&gt;&lt;wsp:rsid wsp:val=&quot;0048182E&quot;/&gt;&lt;wsp:rsid wsp:val=&quot;00481862&quot;/&gt;&lt;wsp:rsid wsp:val=&quot;004818A8&quot;/&gt;&lt;wsp:rsid wsp:val=&quot;00481A2A&quot;/&gt;&lt;wsp:rsid wsp:val=&quot;00481B54&quot;/&gt;&lt;wsp:rsid wsp:val=&quot;00481CBC&quot;/&gt;&lt;wsp:rsid wsp:val=&quot;00481DEB&quot;/&gt;&lt;wsp:rsid wsp:val=&quot;00481E04&quot;/&gt;&lt;wsp:rsid wsp:val=&quot;00481EAF&quot;/&gt;&lt;wsp:rsid wsp:val=&quot;0048244C&quot;/&gt;&lt;wsp:rsid wsp:val=&quot;004824AB&quot;/&gt;&lt;wsp:rsid wsp:val=&quot;00482537&quot;/&gt;&lt;wsp:rsid wsp:val=&quot;004825BF&quot;/&gt;&lt;wsp:rsid wsp:val=&quot;004825CB&quot;/&gt;&lt;wsp:rsid wsp:val=&quot;004826AF&quot;/&gt;&lt;wsp:rsid wsp:val=&quot;004829C1&quot;/&gt;&lt;wsp:rsid wsp:val=&quot;00482B1F&quot;/&gt;&lt;wsp:rsid wsp:val=&quot;00482F9B&quot;/&gt;&lt;wsp:rsid wsp:val=&quot;004830A1&quot;/&gt;&lt;wsp:rsid wsp:val=&quot;004834ED&quot;/&gt;&lt;wsp:rsid wsp:val=&quot;004835C0&quot;/&gt;&lt;wsp:rsid wsp:val=&quot;00483796&quot;/&gt;&lt;wsp:rsid wsp:val=&quot;0048381D&quot;/&gt;&lt;wsp:rsid wsp:val=&quot;00483918&quot;/&gt;&lt;wsp:rsid wsp:val=&quot;00483A52&quot;/&gt;&lt;wsp:rsid wsp:val=&quot;00483B71&quot;/&gt;&lt;wsp:rsid wsp:val=&quot;00483C60&quot;/&gt;&lt;wsp:rsid wsp:val=&quot;00483E49&quot;/&gt;&lt;wsp:rsid wsp:val=&quot;004841E1&quot;/&gt;&lt;wsp:rsid wsp:val=&quot;00484382&quot;/&gt;&lt;wsp:rsid wsp:val=&quot;00484459&quot;/&gt;&lt;wsp:rsid wsp:val=&quot;00484752&quot;/&gt;&lt;wsp:rsid wsp:val=&quot;004848D5&quot;/&gt;&lt;wsp:rsid wsp:val=&quot;004849D4&quot;/&gt;&lt;wsp:rsid wsp:val=&quot;00484A47&quot;/&gt;&lt;wsp:rsid wsp:val=&quot;00484A76&quot;/&gt;&lt;wsp:rsid wsp:val=&quot;00484B11&quot;/&gt;&lt;wsp:rsid wsp:val=&quot;00484B41&quot;/&gt;&lt;wsp:rsid wsp:val=&quot;00484B67&quot;/&gt;&lt;wsp:rsid wsp:val=&quot;00484BCA&quot;/&gt;&lt;wsp:rsid wsp:val=&quot;00484C27&quot;/&gt;&lt;wsp:rsid wsp:val=&quot;00485038&quot;/&gt;&lt;wsp:rsid wsp:val=&quot;00485359&quot;/&gt;&lt;wsp:rsid wsp:val=&quot;00485796&quot;/&gt;&lt;wsp:rsid wsp:val=&quot;00485799&quot;/&gt;&lt;wsp:rsid wsp:val=&quot;0048583F&quot;/&gt;&lt;wsp:rsid wsp:val=&quot;00485863&quot;/&gt;&lt;wsp:rsid wsp:val=&quot;00485868&quot;/&gt;&lt;wsp:rsid wsp:val=&quot;0048591D&quot;/&gt;&lt;wsp:rsid wsp:val=&quot;0048594C&quot;/&gt;&lt;wsp:rsid wsp:val=&quot;0048595D&quot;/&gt;&lt;wsp:rsid wsp:val=&quot;0048598E&quot;/&gt;&lt;wsp:rsid wsp:val=&quot;00485B58&quot;/&gt;&lt;wsp:rsid wsp:val=&quot;00485B78&quot;/&gt;&lt;wsp:rsid wsp:val=&quot;00485D48&quot;/&gt;&lt;wsp:rsid wsp:val=&quot;00485D64&quot;/&gt;&lt;wsp:rsid wsp:val=&quot;00485ED6&quot;/&gt;&lt;wsp:rsid wsp:val=&quot;0048602A&quot;/&gt;&lt;wsp:rsid wsp:val=&quot;00486097&quot;/&gt;&lt;wsp:rsid wsp:val=&quot;0048623E&quot;/&gt;&lt;wsp:rsid wsp:val=&quot;0048675B&quot;/&gt;&lt;wsp:rsid wsp:val=&quot;00486844&quot;/&gt;&lt;wsp:rsid wsp:val=&quot;0048697A&quot;/&gt;&lt;wsp:rsid wsp:val=&quot;00486B72&quot;/&gt;&lt;wsp:rsid wsp:val=&quot;00486BAA&quot;/&gt;&lt;wsp:rsid wsp:val=&quot;00486D8B&quot;/&gt;&lt;wsp:rsid wsp:val=&quot;00486F4D&quot;/&gt;&lt;wsp:rsid wsp:val=&quot;00486F9A&quot;/&gt;&lt;wsp:rsid wsp:val=&quot;004874D5&quot;/&gt;&lt;wsp:rsid wsp:val=&quot;00487638&quot;/&gt;&lt;wsp:rsid wsp:val=&quot;0048763F&quot;/&gt;&lt;wsp:rsid wsp:val=&quot;004876CE&quot;/&gt;&lt;wsp:rsid wsp:val=&quot;00487845&quot;/&gt;&lt;wsp:rsid wsp:val=&quot;0048792B&quot;/&gt;&lt;wsp:rsid wsp:val=&quot;00487965&quot;/&gt;&lt;wsp:rsid wsp:val=&quot;00487983&quot;/&gt;&lt;wsp:rsid wsp:val=&quot;00487AA7&quot;/&gt;&lt;wsp:rsid wsp:val=&quot;00487AB3&quot;/&gt;&lt;wsp:rsid wsp:val=&quot;00487DB7&quot;/&gt;&lt;wsp:rsid wsp:val=&quot;00490005&quot;/&gt;&lt;wsp:rsid wsp:val=&quot;00490051&quot;/&gt;&lt;wsp:rsid wsp:val=&quot;00490304&quot;/&gt;&lt;wsp:rsid wsp:val=&quot;004904D7&quot;/&gt;&lt;wsp:rsid wsp:val=&quot;004904F1&quot;/&gt;&lt;wsp:rsid wsp:val=&quot;0049070E&quot;/&gt;&lt;wsp:rsid wsp:val=&quot;00490744&quot;/&gt;&lt;wsp:rsid wsp:val=&quot;004907C6&quot;/&gt;&lt;wsp:rsid wsp:val=&quot;004908D5&quot;/&gt;&lt;wsp:rsid wsp:val=&quot;00490BBC&quot;/&gt;&lt;wsp:rsid wsp:val=&quot;00490BD2&quot;/&gt;&lt;wsp:rsid wsp:val=&quot;00490F72&quot;/&gt;&lt;wsp:rsid wsp:val=&quot;00490F9F&quot;/&gt;&lt;wsp:rsid wsp:val=&quot;0049109F&quot;/&gt;&lt;wsp:rsid wsp:val=&quot;0049147C&quot;/&gt;&lt;wsp:rsid wsp:val=&quot;004914F6&quot;/&gt;&lt;wsp:rsid wsp:val=&quot;0049153C&quot;/&gt;&lt;wsp:rsid wsp:val=&quot;00491740&quot;/&gt;&lt;wsp:rsid wsp:val=&quot;0049177C&quot;/&gt;&lt;wsp:rsid wsp:val=&quot;00491A12&quot;/&gt;&lt;wsp:rsid wsp:val=&quot;00491A3B&quot;/&gt;&lt;wsp:rsid wsp:val=&quot;00491A73&quot;/&gt;&lt;wsp:rsid wsp:val=&quot;00491B60&quot;/&gt;&lt;wsp:rsid wsp:val=&quot;00491BA7&quot;/&gt;&lt;wsp:rsid wsp:val=&quot;00492067&quot;/&gt;&lt;wsp:rsid wsp:val=&quot;00492DEA&quot;/&gt;&lt;wsp:rsid wsp:val=&quot;00492E5E&quot;/&gt;&lt;wsp:rsid wsp:val=&quot;00493112&quot;/&gt;&lt;wsp:rsid wsp:val=&quot;00493148&quot;/&gt;&lt;wsp:rsid wsp:val=&quot;00493594&quot;/&gt;&lt;wsp:rsid wsp:val=&quot;00493B7E&quot;/&gt;&lt;wsp:rsid wsp:val=&quot;00493C18&quot;/&gt;&lt;wsp:rsid wsp:val=&quot;00493CA3&quot;/&gt;&lt;wsp:rsid wsp:val=&quot;00493E1D&quot;/&gt;&lt;wsp:rsid wsp:val=&quot;00493E50&quot;/&gt;&lt;wsp:rsid wsp:val=&quot;00494013&quot;/&gt;&lt;wsp:rsid wsp:val=&quot;004940C2&quot;/&gt;&lt;wsp:rsid wsp:val=&quot;0049416F&quot;/&gt;&lt;wsp:rsid wsp:val=&quot;0049425D&quot;/&gt;&lt;wsp:rsid wsp:val=&quot;004943C6&quot;/&gt;&lt;wsp:rsid wsp:val=&quot;004944E4&quot;/&gt;&lt;wsp:rsid wsp:val=&quot;0049452A&quot;/&gt;&lt;wsp:rsid wsp:val=&quot;004945A8&quot;/&gt;&lt;wsp:rsid wsp:val=&quot;00494644&quot;/&gt;&lt;wsp:rsid wsp:val=&quot;004946B3&quot;/&gt;&lt;wsp:rsid wsp:val=&quot;00494D65&quot;/&gt;&lt;wsp:rsid wsp:val=&quot;00494E37&quot;/&gt;&lt;wsp:rsid wsp:val=&quot;00494F97&quot;/&gt;&lt;wsp:rsid wsp:val=&quot;00494FB5&quot;/&gt;&lt;wsp:rsid wsp:val=&quot;004951DF&quot;/&gt;&lt;wsp:rsid wsp:val=&quot;004951FB&quot;/&gt;&lt;wsp:rsid wsp:val=&quot;00495323&quot;/&gt;&lt;wsp:rsid wsp:val=&quot;0049560D&quot;/&gt;&lt;wsp:rsid wsp:val=&quot;00495BD1&quot;/&gt;&lt;wsp:rsid wsp:val=&quot;00495CD4&quot;/&gt;&lt;wsp:rsid wsp:val=&quot;00495D55&quot;/&gt;&lt;wsp:rsid wsp:val=&quot;00496075&quot;/&gt;&lt;wsp:rsid wsp:val=&quot;0049619B&quot;/&gt;&lt;wsp:rsid wsp:val=&quot;0049625B&quot;/&gt;&lt;wsp:rsid wsp:val=&quot;00496303&quot;/&gt;&lt;wsp:rsid wsp:val=&quot;00496492&quot;/&gt;&lt;wsp:rsid wsp:val=&quot;004964CA&quot;/&gt;&lt;wsp:rsid wsp:val=&quot;00496553&quot;/&gt;&lt;wsp:rsid wsp:val=&quot;004965F6&quot;/&gt;&lt;wsp:rsid wsp:val=&quot;004967EC&quot;/&gt;&lt;wsp:rsid wsp:val=&quot;00496863&quot;/&gt;&lt;wsp:rsid wsp:val=&quot;004969E1&quot;/&gt;&lt;wsp:rsid wsp:val=&quot;00496ACB&quot;/&gt;&lt;wsp:rsid wsp:val=&quot;00496BE2&quot;/&gt;&lt;wsp:rsid wsp:val=&quot;00496DD2&quot;/&gt;&lt;wsp:rsid wsp:val=&quot;00496F6A&quot;/&gt;&lt;wsp:rsid wsp:val=&quot;00496F95&quot;/&gt;&lt;wsp:rsid wsp:val=&quot;00497174&quot;/&gt;&lt;wsp:rsid wsp:val=&quot;0049733E&quot;/&gt;&lt;wsp:rsid wsp:val=&quot;0049735F&quot;/&gt;&lt;wsp:rsid wsp:val=&quot;00497676&quot;/&gt;&lt;wsp:rsid wsp:val=&quot;004976DD&quot;/&gt;&lt;wsp:rsid wsp:val=&quot;004977EB&quot;/&gt;&lt;wsp:rsid wsp:val=&quot;004979AB&quot;/&gt;&lt;wsp:rsid wsp:val=&quot;00497CFC&quot;/&gt;&lt;wsp:rsid wsp:val=&quot;00497FEF&quot;/&gt;&lt;wsp:rsid wsp:val=&quot;004A0095&quot;/&gt;&lt;wsp:rsid wsp:val=&quot;004A0282&quot;/&gt;&lt;wsp:rsid wsp:val=&quot;004A0349&quot;/&gt;&lt;wsp:rsid wsp:val=&quot;004A034E&quot;/&gt;&lt;wsp:rsid wsp:val=&quot;004A0509&quot;/&gt;&lt;wsp:rsid wsp:val=&quot;004A05F0&quot;/&gt;&lt;wsp:rsid wsp:val=&quot;004A075E&quot;/&gt;&lt;wsp:rsid wsp:val=&quot;004A079B&quot;/&gt;&lt;wsp:rsid wsp:val=&quot;004A0868&quot;/&gt;&lt;wsp:rsid wsp:val=&quot;004A08A3&quot;/&gt;&lt;wsp:rsid wsp:val=&quot;004A0AA4&quot;/&gt;&lt;wsp:rsid wsp:val=&quot;004A0C44&quot;/&gt;&lt;wsp:rsid wsp:val=&quot;004A0D0A&quot;/&gt;&lt;wsp:rsid wsp:val=&quot;004A0D9E&quot;/&gt;&lt;wsp:rsid wsp:val=&quot;004A0F84&quot;/&gt;&lt;wsp:rsid wsp:val=&quot;004A0FAC&quot;/&gt;&lt;wsp:rsid wsp:val=&quot;004A0FD3&quot;/&gt;&lt;wsp:rsid wsp:val=&quot;004A0FFB&quot;/&gt;&lt;wsp:rsid wsp:val=&quot;004A1172&quot;/&gt;&lt;wsp:rsid wsp:val=&quot;004A12B2&quot;/&gt;&lt;wsp:rsid wsp:val=&quot;004A137A&quot;/&gt;&lt;wsp:rsid wsp:val=&quot;004A159A&quot;/&gt;&lt;wsp:rsid wsp:val=&quot;004A16F3&quot;/&gt;&lt;wsp:rsid wsp:val=&quot;004A1A04&quot;/&gt;&lt;wsp:rsid wsp:val=&quot;004A1E4B&quot;/&gt;&lt;wsp:rsid wsp:val=&quot;004A1EE3&quot;/&gt;&lt;wsp:rsid wsp:val=&quot;004A1FB6&quot;/&gt;&lt;wsp:rsid wsp:val=&quot;004A208A&quot;/&gt;&lt;wsp:rsid wsp:val=&quot;004A23CD&quot;/&gt;&lt;wsp:rsid wsp:val=&quot;004A2576&quot;/&gt;&lt;wsp:rsid wsp:val=&quot;004A2C67&quot;/&gt;&lt;wsp:rsid wsp:val=&quot;004A2CC0&quot;/&gt;&lt;wsp:rsid wsp:val=&quot;004A2F5B&quot;/&gt;&lt;wsp:rsid wsp:val=&quot;004A2FF0&quot;/&gt;&lt;wsp:rsid wsp:val=&quot;004A33F5&quot;/&gt;&lt;wsp:rsid wsp:val=&quot;004A3444&quot;/&gt;&lt;wsp:rsid wsp:val=&quot;004A34D7&quot;/&gt;&lt;wsp:rsid wsp:val=&quot;004A36F8&quot;/&gt;&lt;wsp:rsid wsp:val=&quot;004A3B02&quot;/&gt;&lt;wsp:rsid wsp:val=&quot;004A3B05&quot;/&gt;&lt;wsp:rsid wsp:val=&quot;004A3BFE&quot;/&gt;&lt;wsp:rsid wsp:val=&quot;004A3CFF&quot;/&gt;&lt;wsp:rsid wsp:val=&quot;004A3D29&quot;/&gt;&lt;wsp:rsid wsp:val=&quot;004A3EC5&quot;/&gt;&lt;wsp:rsid wsp:val=&quot;004A3F10&quot;/&gt;&lt;wsp:rsid wsp:val=&quot;004A4036&quot;/&gt;&lt;wsp:rsid wsp:val=&quot;004A40C0&quot;/&gt;&lt;wsp:rsid wsp:val=&quot;004A41CA&quot;/&gt;&lt;wsp:rsid wsp:val=&quot;004A46A5&quot;/&gt;&lt;wsp:rsid wsp:val=&quot;004A46E5&quot;/&gt;&lt;wsp:rsid wsp:val=&quot;004A4BEE&quot;/&gt;&lt;wsp:rsid wsp:val=&quot;004A4CE7&quot;/&gt;&lt;wsp:rsid wsp:val=&quot;004A4DC9&quot;/&gt;&lt;wsp:rsid wsp:val=&quot;004A4E37&quot;/&gt;&lt;wsp:rsid wsp:val=&quot;004A5093&quot;/&gt;&lt;wsp:rsid wsp:val=&quot;004A515A&quot;/&gt;&lt;wsp:rsid wsp:val=&quot;004A52B2&quot;/&gt;&lt;wsp:rsid wsp:val=&quot;004A5308&quot;/&gt;&lt;wsp:rsid wsp:val=&quot;004A54E3&quot;/&gt;&lt;wsp:rsid wsp:val=&quot;004A55B6&quot;/&gt;&lt;wsp:rsid wsp:val=&quot;004A5935&quot;/&gt;&lt;wsp:rsid wsp:val=&quot;004A5970&quot;/&gt;&lt;wsp:rsid wsp:val=&quot;004A59B1&quot;/&gt;&lt;wsp:rsid wsp:val=&quot;004A5A52&quot;/&gt;&lt;wsp:rsid wsp:val=&quot;004A5A8E&quot;/&gt;&lt;wsp:rsid wsp:val=&quot;004A64F6&quot;/&gt;&lt;wsp:rsid wsp:val=&quot;004A6893&quot;/&gt;&lt;wsp:rsid wsp:val=&quot;004A689F&quot;/&gt;&lt;wsp:rsid wsp:val=&quot;004A6999&quot;/&gt;&lt;wsp:rsid wsp:val=&quot;004A6CBD&quot;/&gt;&lt;wsp:rsid wsp:val=&quot;004A6D31&quot;/&gt;&lt;wsp:rsid wsp:val=&quot;004A6EBE&quot;/&gt;&lt;wsp:rsid wsp:val=&quot;004A6F97&quot;/&gt;&lt;wsp:rsid wsp:val=&quot;004A702A&quot;/&gt;&lt;wsp:rsid wsp:val=&quot;004A7051&quot;/&gt;&lt;wsp:rsid wsp:val=&quot;004A70EC&quot;/&gt;&lt;wsp:rsid wsp:val=&quot;004A74E1&quot;/&gt;&lt;wsp:rsid wsp:val=&quot;004A7511&quot;/&gt;&lt;wsp:rsid wsp:val=&quot;004A7560&quot;/&gt;&lt;wsp:rsid wsp:val=&quot;004A767D&quot;/&gt;&lt;wsp:rsid wsp:val=&quot;004A76B8&quot;/&gt;&lt;wsp:rsid wsp:val=&quot;004A7896&quot;/&gt;&lt;wsp:rsid wsp:val=&quot;004A7F10&quot;/&gt;&lt;wsp:rsid wsp:val=&quot;004A7F22&quot;/&gt;&lt;wsp:rsid wsp:val=&quot;004B0184&quot;/&gt;&lt;wsp:rsid wsp:val=&quot;004B0361&quot;/&gt;&lt;wsp:rsid wsp:val=&quot;004B072D&quot;/&gt;&lt;wsp:rsid wsp:val=&quot;004B095C&quot;/&gt;&lt;wsp:rsid wsp:val=&quot;004B097F&quot;/&gt;&lt;wsp:rsid wsp:val=&quot;004B0A26&quot;/&gt;&lt;wsp:rsid wsp:val=&quot;004B0C46&quot;/&gt;&lt;wsp:rsid wsp:val=&quot;004B0C5F&quot;/&gt;&lt;wsp:rsid wsp:val=&quot;004B0C63&quot;/&gt;&lt;wsp:rsid wsp:val=&quot;004B0E0A&quot;/&gt;&lt;wsp:rsid wsp:val=&quot;004B1048&quot;/&gt;&lt;wsp:rsid wsp:val=&quot;004B1219&quot;/&gt;&lt;wsp:rsid wsp:val=&quot;004B13CA&quot;/&gt;&lt;wsp:rsid wsp:val=&quot;004B16B9&quot;/&gt;&lt;wsp:rsid wsp:val=&quot;004B175A&quot;/&gt;&lt;wsp:rsid wsp:val=&quot;004B1E28&quot;/&gt;&lt;wsp:rsid wsp:val=&quot;004B1ECF&quot;/&gt;&lt;wsp:rsid wsp:val=&quot;004B204D&quot;/&gt;&lt;wsp:rsid wsp:val=&quot;004B23BA&quot;/&gt;&lt;wsp:rsid wsp:val=&quot;004B23CB&quot;/&gt;&lt;wsp:rsid wsp:val=&quot;004B272D&quot;/&gt;&lt;wsp:rsid wsp:val=&quot;004B2835&quot;/&gt;&lt;wsp:rsid wsp:val=&quot;004B28AD&quot;/&gt;&lt;wsp:rsid wsp:val=&quot;004B28B7&quot;/&gt;&lt;wsp:rsid wsp:val=&quot;004B28D4&quot;/&gt;&lt;wsp:rsid wsp:val=&quot;004B28FA&quot;/&gt;&lt;wsp:rsid wsp:val=&quot;004B2909&quot;/&gt;&lt;wsp:rsid wsp:val=&quot;004B2B47&quot;/&gt;&lt;wsp:rsid wsp:val=&quot;004B2C15&quot;/&gt;&lt;wsp:rsid wsp:val=&quot;004B2D5B&quot;/&gt;&lt;wsp:rsid wsp:val=&quot;004B2EEA&quot;/&gt;&lt;wsp:rsid wsp:val=&quot;004B2EFC&quot;/&gt;&lt;wsp:rsid wsp:val=&quot;004B2FC5&quot;/&gt;&lt;wsp:rsid wsp:val=&quot;004B3243&quot;/&gt;&lt;wsp:rsid wsp:val=&quot;004B330B&quot;/&gt;&lt;wsp:rsid wsp:val=&quot;004B3748&quot;/&gt;&lt;wsp:rsid wsp:val=&quot;004B379A&quot;/&gt;&lt;wsp:rsid wsp:val=&quot;004B3819&quot;/&gt;&lt;wsp:rsid wsp:val=&quot;004B3862&quot;/&gt;&lt;wsp:rsid wsp:val=&quot;004B3890&quot;/&gt;&lt;wsp:rsid wsp:val=&quot;004B3960&quot;/&gt;&lt;wsp:rsid wsp:val=&quot;004B3A46&quot;/&gt;&lt;wsp:rsid wsp:val=&quot;004B3AEF&quot;/&gt;&lt;wsp:rsid wsp:val=&quot;004B3CC0&quot;/&gt;&lt;wsp:rsid wsp:val=&quot;004B3E19&quot;/&gt;&lt;wsp:rsid wsp:val=&quot;004B3F13&quot;/&gt;&lt;wsp:rsid wsp:val=&quot;004B3F41&quot;/&gt;&lt;wsp:rsid wsp:val=&quot;004B3FBD&quot;/&gt;&lt;wsp:rsid wsp:val=&quot;004B4349&quot;/&gt;&lt;wsp:rsid wsp:val=&quot;004B43CC&quot;/&gt;&lt;wsp:rsid wsp:val=&quot;004B43F3&quot;/&gt;&lt;wsp:rsid wsp:val=&quot;004B441F&quot;/&gt;&lt;wsp:rsid wsp:val=&quot;004B44AD&quot;/&gt;&lt;wsp:rsid wsp:val=&quot;004B4564&quot;/&gt;&lt;wsp:rsid wsp:val=&quot;004B493E&quot;/&gt;&lt;wsp:rsid wsp:val=&quot;004B4D4F&quot;/&gt;&lt;wsp:rsid wsp:val=&quot;004B5140&quot;/&gt;&lt;wsp:rsid wsp:val=&quot;004B514A&quot;/&gt;&lt;wsp:rsid wsp:val=&quot;004B52E4&quot;/&gt;&lt;wsp:rsid wsp:val=&quot;004B54EA&quot;/&gt;&lt;wsp:rsid wsp:val=&quot;004B5759&quot;/&gt;&lt;wsp:rsid wsp:val=&quot;004B597E&quot;/&gt;&lt;wsp:rsid wsp:val=&quot;004B5E8F&quot;/&gt;&lt;wsp:rsid wsp:val=&quot;004B5EF0&quot;/&gt;&lt;wsp:rsid wsp:val=&quot;004B5F7F&quot;/&gt;&lt;wsp:rsid wsp:val=&quot;004B5FD5&quot;/&gt;&lt;wsp:rsid wsp:val=&quot;004B5FE9&quot;/&gt;&lt;wsp:rsid wsp:val=&quot;004B62E1&quot;/&gt;&lt;wsp:rsid wsp:val=&quot;004B63B8&quot;/&gt;&lt;wsp:rsid wsp:val=&quot;004B63BD&quot;/&gt;&lt;wsp:rsid wsp:val=&quot;004B65DF&quot;/&gt;&lt;wsp:rsid wsp:val=&quot;004B667E&quot;/&gt;&lt;wsp:rsid wsp:val=&quot;004B6A61&quot;/&gt;&lt;wsp:rsid wsp:val=&quot;004B6AC3&quot;/&gt;&lt;wsp:rsid wsp:val=&quot;004B6BB8&quot;/&gt;&lt;wsp:rsid wsp:val=&quot;004B6C27&quot;/&gt;&lt;wsp:rsid wsp:val=&quot;004B6F8E&quot;/&gt;&lt;wsp:rsid wsp:val=&quot;004B6FC3&quot;/&gt;&lt;wsp:rsid wsp:val=&quot;004B70F1&quot;/&gt;&lt;wsp:rsid wsp:val=&quot;004B722F&quot;/&gt;&lt;wsp:rsid wsp:val=&quot;004B7263&quot;/&gt;&lt;wsp:rsid wsp:val=&quot;004B735B&quot;/&gt;&lt;wsp:rsid wsp:val=&quot;004B78C2&quot;/&gt;&lt;wsp:rsid wsp:val=&quot;004B793B&quot;/&gt;&lt;wsp:rsid wsp:val=&quot;004B7977&quot;/&gt;&lt;wsp:rsid wsp:val=&quot;004B7A79&quot;/&gt;&lt;wsp:rsid wsp:val=&quot;004B7A89&quot;/&gt;&lt;wsp:rsid wsp:val=&quot;004B7BD7&quot;/&gt;&lt;wsp:rsid wsp:val=&quot;004B7C1D&quot;/&gt;&lt;wsp:rsid wsp:val=&quot;004B7D17&quot;/&gt;&lt;wsp:rsid wsp:val=&quot;004B7EF3&quot;/&gt;&lt;wsp:rsid wsp:val=&quot;004C01AA&quot;/&gt;&lt;wsp:rsid wsp:val=&quot;004C08C0&quot;/&gt;&lt;wsp:rsid wsp:val=&quot;004C0B50&quot;/&gt;&lt;wsp:rsid wsp:val=&quot;004C0DB9&quot;/&gt;&lt;wsp:rsid wsp:val=&quot;004C0E77&quot;/&gt;&lt;wsp:rsid wsp:val=&quot;004C0EDC&quot;/&gt;&lt;wsp:rsid wsp:val=&quot;004C0F82&quot;/&gt;&lt;wsp:rsid wsp:val=&quot;004C101C&quot;/&gt;&lt;wsp:rsid wsp:val=&quot;004C1213&quot;/&gt;&lt;wsp:rsid wsp:val=&quot;004C14F7&quot;/&gt;&lt;wsp:rsid wsp:val=&quot;004C167B&quot;/&gt;&lt;wsp:rsid wsp:val=&quot;004C1758&quot;/&gt;&lt;wsp:rsid wsp:val=&quot;004C1AA7&quot;/&gt;&lt;wsp:rsid wsp:val=&quot;004C1BEC&quot;/&gt;&lt;wsp:rsid wsp:val=&quot;004C20A9&quot;/&gt;&lt;wsp:rsid wsp:val=&quot;004C26E7&quot;/&gt;&lt;wsp:rsid wsp:val=&quot;004C2838&quot;/&gt;&lt;wsp:rsid wsp:val=&quot;004C29EA&quot;/&gt;&lt;wsp:rsid wsp:val=&quot;004C2C29&quot;/&gt;&lt;wsp:rsid wsp:val=&quot;004C2DF1&quot;/&gt;&lt;wsp:rsid wsp:val=&quot;004C2E29&quot;/&gt;&lt;wsp:rsid wsp:val=&quot;004C3226&quot;/&gt;&lt;wsp:rsid wsp:val=&quot;004C33A8&quot;/&gt;&lt;wsp:rsid wsp:val=&quot;004C3444&quot;/&gt;&lt;wsp:rsid wsp:val=&quot;004C35EC&quot;/&gt;&lt;wsp:rsid wsp:val=&quot;004C372E&quot;/&gt;&lt;wsp:rsid wsp:val=&quot;004C37D8&quot;/&gt;&lt;wsp:rsid wsp:val=&quot;004C3896&quot;/&gt;&lt;wsp:rsid wsp:val=&quot;004C3908&quot;/&gt;&lt;wsp:rsid wsp:val=&quot;004C3B4F&quot;/&gt;&lt;wsp:rsid wsp:val=&quot;004C4065&quot;/&gt;&lt;wsp:rsid wsp:val=&quot;004C4243&quot;/&gt;&lt;wsp:rsid wsp:val=&quot;004C4275&quot;/&gt;&lt;wsp:rsid wsp:val=&quot;004C42FA&quot;/&gt;&lt;wsp:rsid wsp:val=&quot;004C442F&quot;/&gt;&lt;wsp:rsid wsp:val=&quot;004C45BA&quot;/&gt;&lt;wsp:rsid wsp:val=&quot;004C47C8&quot;/&gt;&lt;wsp:rsid wsp:val=&quot;004C4963&quot;/&gt;&lt;wsp:rsid wsp:val=&quot;004C4CB3&quot;/&gt;&lt;wsp:rsid wsp:val=&quot;004C533F&quot;/&gt;&lt;wsp:rsid wsp:val=&quot;004C53F3&quot;/&gt;&lt;wsp:rsid wsp:val=&quot;004C5436&quot;/&gt;&lt;wsp:rsid wsp:val=&quot;004C5472&quot;/&gt;&lt;wsp:rsid wsp:val=&quot;004C5477&quot;/&gt;&lt;wsp:rsid wsp:val=&quot;004C5496&quot;/&gt;&lt;wsp:rsid wsp:val=&quot;004C55D1&quot;/&gt;&lt;wsp:rsid wsp:val=&quot;004C565D&quot;/&gt;&lt;wsp:rsid wsp:val=&quot;004C5C18&quot;/&gt;&lt;wsp:rsid wsp:val=&quot;004C5C77&quot;/&gt;&lt;wsp:rsid wsp:val=&quot;004C5D97&quot;/&gt;&lt;wsp:rsid wsp:val=&quot;004C5DDB&quot;/&gt;&lt;wsp:rsid wsp:val=&quot;004C5F08&quot;/&gt;&lt;wsp:rsid wsp:val=&quot;004C6410&quot;/&gt;&lt;wsp:rsid wsp:val=&quot;004C6767&quot;/&gt;&lt;wsp:rsid wsp:val=&quot;004C67B3&quot;/&gt;&lt;wsp:rsid wsp:val=&quot;004C6ACD&quot;/&gt;&lt;wsp:rsid wsp:val=&quot;004C6DE4&quot;/&gt;&lt;wsp:rsid wsp:val=&quot;004C6FCB&quot;/&gt;&lt;wsp:rsid wsp:val=&quot;004C7366&quot;/&gt;&lt;wsp:rsid wsp:val=&quot;004C76D2&quot;/&gt;&lt;wsp:rsid wsp:val=&quot;004C770F&quot;/&gt;&lt;wsp:rsid wsp:val=&quot;004C7841&quot;/&gt;&lt;wsp:rsid wsp:val=&quot;004C7B76&quot;/&gt;&lt;wsp:rsid wsp:val=&quot;004C7C49&quot;/&gt;&lt;wsp:rsid wsp:val=&quot;004C7F8E&quot;/&gt;&lt;wsp:rsid wsp:val=&quot;004D0002&quot;/&gt;&lt;wsp:rsid wsp:val=&quot;004D0163&quot;/&gt;&lt;wsp:rsid wsp:val=&quot;004D0331&quot;/&gt;&lt;wsp:rsid wsp:val=&quot;004D060B&quot;/&gt;&lt;wsp:rsid wsp:val=&quot;004D0764&quot;/&gt;&lt;wsp:rsid wsp:val=&quot;004D0804&quot;/&gt;&lt;wsp:rsid wsp:val=&quot;004D0AF0&quot;/&gt;&lt;wsp:rsid wsp:val=&quot;004D0C5D&quot;/&gt;&lt;wsp:rsid wsp:val=&quot;004D0C7C&quot;/&gt;&lt;wsp:rsid wsp:val=&quot;004D0D70&quot;/&gt;&lt;wsp:rsid wsp:val=&quot;004D0EE5&quot;/&gt;&lt;wsp:rsid wsp:val=&quot;004D0F81&quot;/&gt;&lt;wsp:rsid wsp:val=&quot;004D107B&quot;/&gt;&lt;wsp:rsid wsp:val=&quot;004D108B&quot;/&gt;&lt;wsp:rsid wsp:val=&quot;004D11E1&quot;/&gt;&lt;wsp:rsid wsp:val=&quot;004D140A&quot;/&gt;&lt;wsp:rsid wsp:val=&quot;004D16E0&quot;/&gt;&lt;wsp:rsid wsp:val=&quot;004D180E&quot;/&gt;&lt;wsp:rsid wsp:val=&quot;004D1820&quot;/&gt;&lt;wsp:rsid wsp:val=&quot;004D193E&quot;/&gt;&lt;wsp:rsid wsp:val=&quot;004D1941&quot;/&gt;&lt;wsp:rsid wsp:val=&quot;004D1AD2&quot;/&gt;&lt;wsp:rsid wsp:val=&quot;004D1C56&quot;/&gt;&lt;wsp:rsid wsp:val=&quot;004D1E45&quot;/&gt;&lt;wsp:rsid wsp:val=&quot;004D1F2F&quot;/&gt;&lt;wsp:rsid wsp:val=&quot;004D1F4E&quot;/&gt;&lt;wsp:rsid wsp:val=&quot;004D20BD&quot;/&gt;&lt;wsp:rsid wsp:val=&quot;004D2296&quot;/&gt;&lt;wsp:rsid wsp:val=&quot;004D230E&quot;/&gt;&lt;wsp:rsid wsp:val=&quot;004D238A&quot;/&gt;&lt;wsp:rsid wsp:val=&quot;004D23A5&quot;/&gt;&lt;wsp:rsid wsp:val=&quot;004D23D5&quot;/&gt;&lt;wsp:rsid wsp:val=&quot;004D25A1&quot;/&gt;&lt;wsp:rsid wsp:val=&quot;004D2745&quot;/&gt;&lt;wsp:rsid wsp:val=&quot;004D2AB8&quot;/&gt;&lt;wsp:rsid wsp:val=&quot;004D2B84&quot;/&gt;&lt;wsp:rsid wsp:val=&quot;004D2BF6&quot;/&gt;&lt;wsp:rsid wsp:val=&quot;004D2D6B&quot;/&gt;&lt;wsp:rsid wsp:val=&quot;004D301D&quot;/&gt;&lt;wsp:rsid wsp:val=&quot;004D3043&quot;/&gt;&lt;wsp:rsid wsp:val=&quot;004D31D0&quot;/&gt;&lt;wsp:rsid wsp:val=&quot;004D3316&quot;/&gt;&lt;wsp:rsid wsp:val=&quot;004D3377&quot;/&gt;&lt;wsp:rsid wsp:val=&quot;004D3873&quot;/&gt;&lt;wsp:rsid wsp:val=&quot;004D3CF6&quot;/&gt;&lt;wsp:rsid wsp:val=&quot;004D3D5D&quot;/&gt;&lt;wsp:rsid wsp:val=&quot;004D3F49&quot;/&gt;&lt;wsp:rsid wsp:val=&quot;004D3F72&quot;/&gt;&lt;wsp:rsid wsp:val=&quot;004D4207&quot;/&gt;&lt;wsp:rsid wsp:val=&quot;004D4557&quot;/&gt;&lt;wsp:rsid wsp:val=&quot;004D4BDF&quot;/&gt;&lt;wsp:rsid wsp:val=&quot;004D4DBD&quot;/&gt;&lt;wsp:rsid wsp:val=&quot;004D4EE2&quot;/&gt;&lt;wsp:rsid wsp:val=&quot;004D4FB5&quot;/&gt;&lt;wsp:rsid wsp:val=&quot;004D5148&quot;/&gt;&lt;wsp:rsid wsp:val=&quot;004D5154&quot;/&gt;&lt;wsp:rsid wsp:val=&quot;004D54F9&quot;/&gt;&lt;wsp:rsid wsp:val=&quot;004D5646&quot;/&gt;&lt;wsp:rsid wsp:val=&quot;004D5695&quot;/&gt;&lt;wsp:rsid wsp:val=&quot;004D58DC&quot;/&gt;&lt;wsp:rsid wsp:val=&quot;004D5CD4&quot;/&gt;&lt;wsp:rsid wsp:val=&quot;004D5E7B&quot;/&gt;&lt;wsp:rsid wsp:val=&quot;004D5E9C&quot;/&gt;&lt;wsp:rsid wsp:val=&quot;004D607A&quot;/&gt;&lt;wsp:rsid wsp:val=&quot;004D60A7&quot;/&gt;&lt;wsp:rsid wsp:val=&quot;004D60DD&quot;/&gt;&lt;wsp:rsid wsp:val=&quot;004D61DF&quot;/&gt;&lt;wsp:rsid wsp:val=&quot;004D65B1&quot;/&gt;&lt;wsp:rsid wsp:val=&quot;004D663D&quot;/&gt;&lt;wsp:rsid wsp:val=&quot;004D6769&quot;/&gt;&lt;wsp:rsid wsp:val=&quot;004D680B&quot;/&gt;&lt;wsp:rsid wsp:val=&quot;004D68A3&quot;/&gt;&lt;wsp:rsid wsp:val=&quot;004D6CDE&quot;/&gt;&lt;wsp:rsid wsp:val=&quot;004D6EC2&quot;/&gt;&lt;wsp:rsid wsp:val=&quot;004D6F8A&quot;/&gt;&lt;wsp:rsid wsp:val=&quot;004D722B&quot;/&gt;&lt;wsp:rsid wsp:val=&quot;004D7409&quot;/&gt;&lt;wsp:rsid wsp:val=&quot;004D741D&quot;/&gt;&lt;wsp:rsid wsp:val=&quot;004D7614&quot;/&gt;&lt;wsp:rsid wsp:val=&quot;004D780D&quot;/&gt;&lt;wsp:rsid wsp:val=&quot;004D7A0B&quot;/&gt;&lt;wsp:rsid wsp:val=&quot;004D7A0D&quot;/&gt;&lt;wsp:rsid wsp:val=&quot;004D7CCB&quot;/&gt;&lt;wsp:rsid wsp:val=&quot;004D7EB5&quot;/&gt;&lt;wsp:rsid wsp:val=&quot;004D7FC4&quot;/&gt;&lt;wsp:rsid wsp:val=&quot;004E002A&quot;/&gt;&lt;wsp:rsid wsp:val=&quot;004E036E&quot;/&gt;&lt;wsp:rsid wsp:val=&quot;004E0495&quot;/&gt;&lt;wsp:rsid wsp:val=&quot;004E054B&quot;/&gt;&lt;wsp:rsid wsp:val=&quot;004E062B&quot;/&gt;&lt;wsp:rsid wsp:val=&quot;004E064C&quot;/&gt;&lt;wsp:rsid wsp:val=&quot;004E09AD&quot;/&gt;&lt;wsp:rsid wsp:val=&quot;004E0A76&quot;/&gt;&lt;wsp:rsid wsp:val=&quot;004E0B76&quot;/&gt;&lt;wsp:rsid wsp:val=&quot;004E0BC9&quot;/&gt;&lt;wsp:rsid wsp:val=&quot;004E0DA5&quot;/&gt;&lt;wsp:rsid wsp:val=&quot;004E0F0A&quot;/&gt;&lt;wsp:rsid wsp:val=&quot;004E0F10&quot;/&gt;&lt;wsp:rsid wsp:val=&quot;004E1062&quot;/&gt;&lt;wsp:rsid wsp:val=&quot;004E1245&quot;/&gt;&lt;wsp:rsid wsp:val=&quot;004E1283&quot;/&gt;&lt;wsp:rsid wsp:val=&quot;004E12B1&quot;/&gt;&lt;wsp:rsid wsp:val=&quot;004E13C1&quot;/&gt;&lt;wsp:rsid wsp:val=&quot;004E1A22&quot;/&gt;&lt;wsp:rsid wsp:val=&quot;004E1A82&quot;/&gt;&lt;wsp:rsid wsp:val=&quot;004E1C7D&quot;/&gt;&lt;wsp:rsid wsp:val=&quot;004E1CB6&quot;/&gt;&lt;wsp:rsid wsp:val=&quot;004E202F&quot;/&gt;&lt;wsp:rsid wsp:val=&quot;004E25C1&quot;/&gt;&lt;wsp:rsid wsp:val=&quot;004E271E&quot;/&gt;&lt;wsp:rsid wsp:val=&quot;004E27B7&quot;/&gt;&lt;wsp:rsid wsp:val=&quot;004E2E9E&quot;/&gt;&lt;wsp:rsid wsp:val=&quot;004E2EE6&quot;/&gt;&lt;wsp:rsid wsp:val=&quot;004E3095&quot;/&gt;&lt;wsp:rsid wsp:val=&quot;004E3115&quot;/&gt;&lt;wsp:rsid wsp:val=&quot;004E320C&quot;/&gt;&lt;wsp:rsid wsp:val=&quot;004E3513&quot;/&gt;&lt;wsp:rsid wsp:val=&quot;004E36E7&quot;/&gt;&lt;wsp:rsid wsp:val=&quot;004E372E&quot;/&gt;&lt;wsp:rsid wsp:val=&quot;004E3772&quot;/&gt;&lt;wsp:rsid wsp:val=&quot;004E3A38&quot;/&gt;&lt;wsp:rsid wsp:val=&quot;004E3B23&quot;/&gt;&lt;wsp:rsid wsp:val=&quot;004E3BA3&quot;/&gt;&lt;wsp:rsid wsp:val=&quot;004E3C1E&quot;/&gt;&lt;wsp:rsid wsp:val=&quot;004E3CBF&quot;/&gt;&lt;wsp:rsid wsp:val=&quot;004E3FB7&quot;/&gt;&lt;wsp:rsid wsp:val=&quot;004E4053&quot;/&gt;&lt;wsp:rsid wsp:val=&quot;004E40A9&quot;/&gt;&lt;wsp:rsid wsp:val=&quot;004E4233&quot;/&gt;&lt;wsp:rsid wsp:val=&quot;004E4292&quot;/&gt;&lt;wsp:rsid wsp:val=&quot;004E429F&quot;/&gt;&lt;wsp:rsid wsp:val=&quot;004E4427&quot;/&gt;&lt;wsp:rsid wsp:val=&quot;004E4565&quot;/&gt;&lt;wsp:rsid wsp:val=&quot;004E4B22&quot;/&gt;&lt;wsp:rsid wsp:val=&quot;004E4C3B&quot;/&gt;&lt;wsp:rsid wsp:val=&quot;004E4CFB&quot;/&gt;&lt;wsp:rsid wsp:val=&quot;004E4D21&quot;/&gt;&lt;wsp:rsid wsp:val=&quot;004E4E27&quot;/&gt;&lt;wsp:rsid wsp:val=&quot;004E4E2B&quot;/&gt;&lt;wsp:rsid wsp:val=&quot;004E4EFA&quot;/&gt;&lt;wsp:rsid wsp:val=&quot;004E5168&quot;/&gt;&lt;wsp:rsid wsp:val=&quot;004E52A1&quot;/&gt;&lt;wsp:rsid wsp:val=&quot;004E5340&quot;/&gt;&lt;wsp:rsid wsp:val=&quot;004E53E3&quot;/&gt;&lt;wsp:rsid wsp:val=&quot;004E53FD&quot;/&gt;&lt;wsp:rsid wsp:val=&quot;004E59A4&quot;/&gt;&lt;wsp:rsid wsp:val=&quot;004E59CB&quot;/&gt;&lt;wsp:rsid wsp:val=&quot;004E5AB3&quot;/&gt;&lt;wsp:rsid wsp:val=&quot;004E5AF9&quot;/&gt;&lt;wsp:rsid wsp:val=&quot;004E5DEE&quot;/&gt;&lt;wsp:rsid wsp:val=&quot;004E5F8C&quot;/&gt;&lt;wsp:rsid wsp:val=&quot;004E60BA&quot;/&gt;&lt;wsp:rsid wsp:val=&quot;004E60CC&quot;/&gt;&lt;wsp:rsid wsp:val=&quot;004E6632&quot;/&gt;&lt;wsp:rsid wsp:val=&quot;004E66FA&quot;/&gt;&lt;wsp:rsid wsp:val=&quot;004E68B8&quot;/&gt;&lt;wsp:rsid wsp:val=&quot;004E6924&quot;/&gt;&lt;wsp:rsid wsp:val=&quot;004E6A20&quot;/&gt;&lt;wsp:rsid wsp:val=&quot;004E6AC1&quot;/&gt;&lt;wsp:rsid wsp:val=&quot;004E714B&quot;/&gt;&lt;wsp:rsid wsp:val=&quot;004E723C&quot;/&gt;&lt;wsp:rsid wsp:val=&quot;004E7288&quot;/&gt;&lt;wsp:rsid wsp:val=&quot;004E7342&quot;/&gt;&lt;wsp:rsid wsp:val=&quot;004E7469&quot;/&gt;&lt;wsp:rsid wsp:val=&quot;004E7470&quot;/&gt;&lt;wsp:rsid wsp:val=&quot;004E7732&quot;/&gt;&lt;wsp:rsid wsp:val=&quot;004E775C&quot;/&gt;&lt;wsp:rsid wsp:val=&quot;004E78C3&quot;/&gt;&lt;wsp:rsid wsp:val=&quot;004E7A8F&quot;/&gt;&lt;wsp:rsid wsp:val=&quot;004E7C06&quot;/&gt;&lt;wsp:rsid wsp:val=&quot;004F0094&quot;/&gt;&lt;wsp:rsid wsp:val=&quot;004F01F2&quot;/&gt;&lt;wsp:rsid wsp:val=&quot;004F02EF&quot;/&gt;&lt;wsp:rsid wsp:val=&quot;004F0413&quot;/&gt;&lt;wsp:rsid wsp:val=&quot;004F04E2&quot;/&gt;&lt;wsp:rsid wsp:val=&quot;004F0583&quot;/&gt;&lt;wsp:rsid wsp:val=&quot;004F0774&quot;/&gt;&lt;wsp:rsid wsp:val=&quot;004F07F6&quot;/&gt;&lt;wsp:rsid wsp:val=&quot;004F07FE&quot;/&gt;&lt;wsp:rsid wsp:val=&quot;004F09B1&quot;/&gt;&lt;wsp:rsid wsp:val=&quot;004F0AEE&quot;/&gt;&lt;wsp:rsid wsp:val=&quot;004F0CBF&quot;/&gt;&lt;wsp:rsid wsp:val=&quot;004F0D0D&quot;/&gt;&lt;wsp:rsid wsp:val=&quot;004F0DFA&quot;/&gt;&lt;wsp:rsid wsp:val=&quot;004F0E1F&quot;/&gt;&lt;wsp:rsid wsp:val=&quot;004F0EDD&quot;/&gt;&lt;wsp:rsid wsp:val=&quot;004F0EF4&quot;/&gt;&lt;wsp:rsid wsp:val=&quot;004F110A&quot;/&gt;&lt;wsp:rsid wsp:val=&quot;004F1198&quot;/&gt;&lt;wsp:rsid wsp:val=&quot;004F126B&quot;/&gt;&lt;wsp:rsid wsp:val=&quot;004F13A7&quot;/&gt;&lt;wsp:rsid wsp:val=&quot;004F1401&quot;/&gt;&lt;wsp:rsid wsp:val=&quot;004F162C&quot;/&gt;&lt;wsp:rsid wsp:val=&quot;004F16E7&quot;/&gt;&lt;wsp:rsid wsp:val=&quot;004F17DA&quot;/&gt;&lt;wsp:rsid wsp:val=&quot;004F1B1E&quot;/&gt;&lt;wsp:rsid wsp:val=&quot;004F1C26&quot;/&gt;&lt;wsp:rsid wsp:val=&quot;004F1EBB&quot;/&gt;&lt;wsp:rsid wsp:val=&quot;004F21B7&quot;/&gt;&lt;wsp:rsid wsp:val=&quot;004F226C&quot;/&gt;&lt;wsp:rsid wsp:val=&quot;004F23C0&quot;/&gt;&lt;wsp:rsid wsp:val=&quot;004F257B&quot;/&gt;&lt;wsp:rsid wsp:val=&quot;004F257F&quot;/&gt;&lt;wsp:rsid wsp:val=&quot;004F262F&quot;/&gt;&lt;wsp:rsid wsp:val=&quot;004F271F&quot;/&gt;&lt;wsp:rsid wsp:val=&quot;004F2994&quot;/&gt;&lt;wsp:rsid wsp:val=&quot;004F2A2B&quot;/&gt;&lt;wsp:rsid wsp:val=&quot;004F2BF2&quot;/&gt;&lt;wsp:rsid wsp:val=&quot;004F2CB8&quot;/&gt;&lt;wsp:rsid wsp:val=&quot;004F2E89&quot;/&gt;&lt;wsp:rsid wsp:val=&quot;004F2FB6&quot;/&gt;&lt;wsp:rsid wsp:val=&quot;004F3016&quot;/&gt;&lt;wsp:rsid wsp:val=&quot;004F311B&quot;/&gt;&lt;wsp:rsid wsp:val=&quot;004F3155&quot;/&gt;&lt;wsp:rsid wsp:val=&quot;004F3347&quot;/&gt;&lt;wsp:rsid wsp:val=&quot;004F336E&quot;/&gt;&lt;wsp:rsid wsp:val=&quot;004F3488&quot;/&gt;&lt;wsp:rsid wsp:val=&quot;004F34FA&quot;/&gt;&lt;wsp:rsid wsp:val=&quot;004F3B0F&quot;/&gt;&lt;wsp:rsid wsp:val=&quot;004F3B33&quot;/&gt;&lt;wsp:rsid wsp:val=&quot;004F3F44&quot;/&gt;&lt;wsp:rsid wsp:val=&quot;004F3F5B&quot;/&gt;&lt;wsp:rsid wsp:val=&quot;004F3F85&quot;/&gt;&lt;wsp:rsid wsp:val=&quot;004F4472&quot;/&gt;&lt;wsp:rsid wsp:val=&quot;004F4597&quot;/&gt;&lt;wsp:rsid wsp:val=&quot;004F47AA&quot;/&gt;&lt;wsp:rsid wsp:val=&quot;004F4875&quot;/&gt;&lt;wsp:rsid wsp:val=&quot;004F4A6F&quot;/&gt;&lt;wsp:rsid wsp:val=&quot;004F4B84&quot;/&gt;&lt;wsp:rsid wsp:val=&quot;004F4B95&quot;/&gt;&lt;wsp:rsid wsp:val=&quot;004F4D5A&quot;/&gt;&lt;wsp:rsid wsp:val=&quot;004F4E39&quot;/&gt;&lt;wsp:rsid wsp:val=&quot;004F52D7&quot;/&gt;&lt;wsp:rsid wsp:val=&quot;004F567E&quot;/&gt;&lt;wsp:rsid wsp:val=&quot;004F59F2&quot;/&gt;&lt;wsp:rsid wsp:val=&quot;004F5B84&quot;/&gt;&lt;wsp:rsid wsp:val=&quot;004F5C26&quot;/&gt;&lt;wsp:rsid wsp:val=&quot;004F5E9A&quot;/&gt;&lt;wsp:rsid wsp:val=&quot;004F6148&quot;/&gt;&lt;wsp:rsid wsp:val=&quot;004F6488&quot;/&gt;&lt;wsp:rsid wsp:val=&quot;004F671A&quot;/&gt;&lt;wsp:rsid wsp:val=&quot;004F686E&quot;/&gt;&lt;wsp:rsid wsp:val=&quot;004F6886&quot;/&gt;&lt;wsp:rsid wsp:val=&quot;004F690B&quot;/&gt;&lt;wsp:rsid wsp:val=&quot;004F6B08&quot;/&gt;&lt;wsp:rsid wsp:val=&quot;004F6B6A&quot;/&gt;&lt;wsp:rsid wsp:val=&quot;004F6BBF&quot;/&gt;&lt;wsp:rsid wsp:val=&quot;004F6C28&quot;/&gt;&lt;wsp:rsid wsp:val=&quot;004F6D03&quot;/&gt;&lt;wsp:rsid wsp:val=&quot;004F6FC9&quot;/&gt;&lt;wsp:rsid wsp:val=&quot;004F7066&quot;/&gt;&lt;wsp:rsid wsp:val=&quot;004F7101&quot;/&gt;&lt;wsp:rsid wsp:val=&quot;004F7129&quot;/&gt;&lt;wsp:rsid wsp:val=&quot;004F7336&quot;/&gt;&lt;wsp:rsid wsp:val=&quot;004F73B2&quot;/&gt;&lt;wsp:rsid wsp:val=&quot;004F741F&quot;/&gt;&lt;wsp:rsid wsp:val=&quot;004F745A&quot;/&gt;&lt;wsp:rsid wsp:val=&quot;004F7849&quot;/&gt;&lt;wsp:rsid wsp:val=&quot;004F7B87&quot;/&gt;&lt;wsp:rsid wsp:val=&quot;004F7BDC&quot;/&gt;&lt;wsp:rsid wsp:val=&quot;004F7D7A&quot;/&gt;&lt;wsp:rsid wsp:val=&quot;00500191&quot;/&gt;&lt;wsp:rsid wsp:val=&quot;00500264&quot;/&gt;&lt;wsp:rsid wsp:val=&quot;005002E4&quot;/&gt;&lt;wsp:rsid wsp:val=&quot;00500446&quot;/&gt;&lt;wsp:rsid wsp:val=&quot;0050045A&quot;/&gt;&lt;wsp:rsid wsp:val=&quot;00500545&quot;/&gt;&lt;wsp:rsid wsp:val=&quot;0050057F&quot;/&gt;&lt;wsp:rsid wsp:val=&quot;0050067C&quot;/&gt;&lt;wsp:rsid wsp:val=&quot;00500E51&quot;/&gt;&lt;wsp:rsid wsp:val=&quot;00500ECB&quot;/&gt;&lt;wsp:rsid wsp:val=&quot;0050101B&quot;/&gt;&lt;wsp:rsid wsp:val=&quot;00501174&quot;/&gt;&lt;wsp:rsid wsp:val=&quot;00501430&quot;/&gt;&lt;wsp:rsid wsp:val=&quot;0050183C&quot;/&gt;&lt;wsp:rsid wsp:val=&quot;005018F5&quot;/&gt;&lt;wsp:rsid wsp:val=&quot;00501932&quot;/&gt;&lt;wsp:rsid wsp:val=&quot;00501A5E&quot;/&gt;&lt;wsp:rsid wsp:val=&quot;00501B7C&quot;/&gt;&lt;wsp:rsid wsp:val=&quot;00501DF2&quot;/&gt;&lt;wsp:rsid wsp:val=&quot;00501E35&quot;/&gt;&lt;wsp:rsid wsp:val=&quot;00501FD3&quot;/&gt;&lt;wsp:rsid wsp:val=&quot;00502116&quot;/&gt;&lt;wsp:rsid wsp:val=&quot;0050218C&quot;/&gt;&lt;wsp:rsid wsp:val=&quot;0050261B&quot;/&gt;&lt;wsp:rsid wsp:val=&quot;00502753&quot;/&gt;&lt;wsp:rsid wsp:val=&quot;005027D0&quot;/&gt;&lt;wsp:rsid wsp:val=&quot;00502C1A&quot;/&gt;&lt;wsp:rsid wsp:val=&quot;00502DF1&quot;/&gt;&lt;wsp:rsid wsp:val=&quot;00502E35&quot;/&gt;&lt;wsp:rsid wsp:val=&quot;0050307A&quot;/&gt;&lt;wsp:rsid wsp:val=&quot;0050315E&quot;/&gt;&lt;wsp:rsid wsp:val=&quot;00503196&quot;/&gt;&lt;wsp:rsid wsp:val=&quot;005034C9&quot;/&gt;&lt;wsp:rsid wsp:val=&quot;00503821&quot;/&gt;&lt;wsp:rsid wsp:val=&quot;00503AF7&quot;/&gt;&lt;wsp:rsid wsp:val=&quot;00503EA6&quot;/&gt;&lt;wsp:rsid wsp:val=&quot;005044BE&quot;/&gt;&lt;wsp:rsid wsp:val=&quot;00504552&quot;/&gt;&lt;wsp:rsid wsp:val=&quot;00504633&quot;/&gt;&lt;wsp:rsid wsp:val=&quot;0050470C&quot;/&gt;&lt;wsp:rsid wsp:val=&quot;00504984&quot;/&gt;&lt;wsp:rsid wsp:val=&quot;00504CF9&quot;/&gt;&lt;wsp:rsid wsp:val=&quot;00504EDC&quot;/&gt;&lt;wsp:rsid wsp:val=&quot;00504EF6&quot;/&gt;&lt;wsp:rsid wsp:val=&quot;00505098&quot;/&gt;&lt;wsp:rsid wsp:val=&quot;005050D8&quot;/&gt;&lt;wsp:rsid wsp:val=&quot;0050522B&quot;/&gt;&lt;wsp:rsid wsp:val=&quot;00505243&quot;/&gt;&lt;wsp:rsid wsp:val=&quot;0050539A&quot;/&gt;&lt;wsp:rsid wsp:val=&quot;005053C0&quot;/&gt;&lt;wsp:rsid wsp:val=&quot;005053D0&quot;/&gt;&lt;wsp:rsid wsp:val=&quot;00505432&quot;/&gt;&lt;wsp:rsid wsp:val=&quot;0050544A&quot;/&gt;&lt;wsp:rsid wsp:val=&quot;00505473&quot;/&gt;&lt;wsp:rsid wsp:val=&quot;005054A4&quot;/&gt;&lt;wsp:rsid wsp:val=&quot;005058AC&quot;/&gt;&lt;wsp:rsid wsp:val=&quot;00505915&quot;/&gt;&lt;wsp:rsid wsp:val=&quot;00505949&quot;/&gt;&lt;wsp:rsid wsp:val=&quot;005059AA&quot;/&gt;&lt;wsp:rsid wsp:val=&quot;005060C2&quot;/&gt;&lt;wsp:rsid wsp:val=&quot;00506261&quot;/&gt;&lt;wsp:rsid wsp:val=&quot;005062FA&quot;/&gt;&lt;wsp:rsid wsp:val=&quot;0050638B&quot;/&gt;&lt;wsp:rsid wsp:val=&quot;005066B1&quot;/&gt;&lt;wsp:rsid wsp:val=&quot;005067B7&quot;/&gt;&lt;wsp:rsid wsp:val=&quot;0050697D&quot;/&gt;&lt;wsp:rsid wsp:val=&quot;00506E27&quot;/&gt;&lt;wsp:rsid wsp:val=&quot;00506E32&quot;/&gt;&lt;wsp:rsid wsp:val=&quot;00506ECA&quot;/&gt;&lt;wsp:rsid wsp:val=&quot;0050701B&quot;/&gt;&lt;wsp:rsid wsp:val=&quot;005070B5&quot;/&gt;&lt;wsp:rsid wsp:val=&quot;00507139&quot;/&gt;&lt;wsp:rsid wsp:val=&quot;005071DA&quot;/&gt;&lt;wsp:rsid wsp:val=&quot;005073D9&quot;/&gt;&lt;wsp:rsid wsp:val=&quot;00507449&quot;/&gt;&lt;wsp:rsid wsp:val=&quot;00507695&quot;/&gt;&lt;wsp:rsid wsp:val=&quot;00507822&quot;/&gt;&lt;wsp:rsid wsp:val=&quot;00507899&quot;/&gt;&lt;wsp:rsid wsp:val=&quot;00507B7C&quot;/&gt;&lt;wsp:rsid wsp:val=&quot;00507D3E&quot;/&gt;&lt;wsp:rsid wsp:val=&quot;00510210&quot;/&gt;&lt;wsp:rsid wsp:val=&quot;00510438&quot;/&gt;&lt;wsp:rsid wsp:val=&quot;00510801&quot;/&gt;&lt;wsp:rsid wsp:val=&quot;00510A16&quot;/&gt;&lt;wsp:rsid wsp:val=&quot;00510B08&quot;/&gt;&lt;wsp:rsid wsp:val=&quot;00510BF7&quot;/&gt;&lt;wsp:rsid wsp:val=&quot;00510D07&quot;/&gt;&lt;wsp:rsid wsp:val=&quot;005110AD&quot;/&gt;&lt;wsp:rsid wsp:val=&quot;0051114D&quot;/&gt;&lt;wsp:rsid wsp:val=&quot;00511280&quot;/&gt;&lt;wsp:rsid wsp:val=&quot;0051131B&quot;/&gt;&lt;wsp:rsid wsp:val=&quot;00511509&quot;/&gt;&lt;wsp:rsid wsp:val=&quot;00511A0C&quot;/&gt;&lt;wsp:rsid wsp:val=&quot;00511AC6&quot;/&gt;&lt;wsp:rsid wsp:val=&quot;00511B7A&quot;/&gt;&lt;wsp:rsid wsp:val=&quot;0051207D&quot;/&gt;&lt;wsp:rsid wsp:val=&quot;005121EE&quot;/&gt;&lt;wsp:rsid wsp:val=&quot;0051224D&quot;/&gt;&lt;wsp:rsid wsp:val=&quot;0051240C&quot;/&gt;&lt;wsp:rsid wsp:val=&quot;005126ED&quot;/&gt;&lt;wsp:rsid wsp:val=&quot;005127CE&quot;/&gt;&lt;wsp:rsid wsp:val=&quot;005128DD&quot;/&gt;&lt;wsp:rsid wsp:val=&quot;0051298C&quot;/&gt;&lt;wsp:rsid wsp:val=&quot;00512B89&quot;/&gt;&lt;wsp:rsid wsp:val=&quot;00512C64&quot;/&gt;&lt;wsp:rsid wsp:val=&quot;00512CFF&quot;/&gt;&lt;wsp:rsid wsp:val=&quot;00512D38&quot;/&gt;&lt;wsp:rsid wsp:val=&quot;005134D2&quot;/&gt;&lt;wsp:rsid wsp:val=&quot;005135AA&quot;/&gt;&lt;wsp:rsid wsp:val=&quot;0051363E&quot;/&gt;&lt;wsp:rsid wsp:val=&quot;005136B5&quot;/&gt;&lt;wsp:rsid wsp:val=&quot;005137F2&quot;/&gt;&lt;wsp:rsid wsp:val=&quot;0051383E&quot;/&gt;&lt;wsp:rsid wsp:val=&quot;00513879&quot;/&gt;&lt;wsp:rsid wsp:val=&quot;005138D6&quot;/&gt;&lt;wsp:rsid wsp:val=&quot;0051394D&quot;/&gt;&lt;wsp:rsid wsp:val=&quot;00513A4E&quot;/&gt;&lt;wsp:rsid wsp:val=&quot;00513AC7&quot;/&gt;&lt;wsp:rsid wsp:val=&quot;00513C95&quot;/&gt;&lt;wsp:rsid wsp:val=&quot;00513CD2&quot;/&gt;&lt;wsp:rsid wsp:val=&quot;00513ED1&quot;/&gt;&lt;wsp:rsid wsp:val=&quot;00513FB2&quot;/&gt;&lt;wsp:rsid wsp:val=&quot;00514053&quot;/&gt;&lt;wsp:rsid wsp:val=&quot;005140AE&quot;/&gt;&lt;wsp:rsid wsp:val=&quot;00514135&quot;/&gt;&lt;wsp:rsid wsp:val=&quot;0051418D&quot;/&gt;&lt;wsp:rsid wsp:val=&quot;0051437F&quot;/&gt;&lt;wsp:rsid wsp:val=&quot;0051441D&quot;/&gt;&lt;wsp:rsid wsp:val=&quot;005144EC&quot;/&gt;&lt;wsp:rsid wsp:val=&quot;00514622&quot;/&gt;&lt;wsp:rsid wsp:val=&quot;00514770&quot;/&gt;&lt;wsp:rsid wsp:val=&quot;005147F3&quot;/&gt;&lt;wsp:rsid wsp:val=&quot;005147FB&quot;/&gt;&lt;wsp:rsid wsp:val=&quot;0051483C&quot;/&gt;&lt;wsp:rsid wsp:val=&quot;00514B5F&quot;/&gt;&lt;wsp:rsid wsp:val=&quot;00514B65&quot;/&gt;&lt;wsp:rsid wsp:val=&quot;00514C39&quot;/&gt;&lt;wsp:rsid wsp:val=&quot;00514DCB&quot;/&gt;&lt;wsp:rsid wsp:val=&quot;00514DCF&quot;/&gt;&lt;wsp:rsid wsp:val=&quot;00514F1A&quot;/&gt;&lt;wsp:rsid wsp:val=&quot;00514F84&quot;/&gt;&lt;wsp:rsid wsp:val=&quot;00515005&quot;/&gt;&lt;wsp:rsid wsp:val=&quot;0051501E&quot;/&gt;&lt;wsp:rsid wsp:val=&quot;0051514B&quot;/&gt;&lt;wsp:rsid wsp:val=&quot;00515237&quot;/&gt;&lt;wsp:rsid wsp:val=&quot;00515274&quot;/&gt;&lt;wsp:rsid wsp:val=&quot;005152BD&quot;/&gt;&lt;wsp:rsid wsp:val=&quot;00515324&quot;/&gt;&lt;wsp:rsid wsp:val=&quot;00515393&quot;/&gt;&lt;wsp:rsid wsp:val=&quot;00515450&quot;/&gt;&lt;wsp:rsid wsp:val=&quot;00515460&quot;/&gt;&lt;wsp:rsid wsp:val=&quot;005154F5&quot;/&gt;&lt;wsp:rsid wsp:val=&quot;005155F0&quot;/&gt;&lt;wsp:rsid wsp:val=&quot;005158D6&quot;/&gt;&lt;wsp:rsid wsp:val=&quot;00515E75&quot;/&gt;&lt;wsp:rsid wsp:val=&quot;00516133&quot;/&gt;&lt;wsp:rsid wsp:val=&quot;00516280&quot;/&gt;&lt;wsp:rsid wsp:val=&quot;00516399&quot;/&gt;&lt;wsp:rsid wsp:val=&quot;00516473&quot;/&gt;&lt;wsp:rsid wsp:val=&quot;005165AA&quot;/&gt;&lt;wsp:rsid wsp:val=&quot;00516790&quot;/&gt;&lt;wsp:rsid wsp:val=&quot;00516BAB&quot;/&gt;&lt;wsp:rsid wsp:val=&quot;00516C32&quot;/&gt;&lt;wsp:rsid wsp:val=&quot;00516C4C&quot;/&gt;&lt;wsp:rsid wsp:val=&quot;00516D2E&quot;/&gt;&lt;wsp:rsid wsp:val=&quot;00516D80&quot;/&gt;&lt;wsp:rsid wsp:val=&quot;00516D91&quot;/&gt;&lt;wsp:rsid wsp:val=&quot;00516DD1&quot;/&gt;&lt;wsp:rsid wsp:val=&quot;00516DD2&quot;/&gt;&lt;wsp:rsid wsp:val=&quot;00516EB4&quot;/&gt;&lt;wsp:rsid wsp:val=&quot;00517002&quot;/&gt;&lt;wsp:rsid wsp:val=&quot;00517510&quot;/&gt;&lt;wsp:rsid wsp:val=&quot;00517772&quot;/&gt;&lt;wsp:rsid wsp:val=&quot;005177AC&quot;/&gt;&lt;wsp:rsid wsp:val=&quot;005178D9&quot;/&gt;&lt;wsp:rsid wsp:val=&quot;00517988&quot;/&gt;&lt;wsp:rsid wsp:val=&quot;0051798C&quot;/&gt;&lt;wsp:rsid wsp:val=&quot;00517B97&quot;/&gt;&lt;wsp:rsid wsp:val=&quot;00517D09&quot;/&gt;&lt;wsp:rsid wsp:val=&quot;00517EC1&quot;/&gt;&lt;wsp:rsid wsp:val=&quot;005203B1&quot;/&gt;&lt;wsp:rsid wsp:val=&quot;005205CD&quot;/&gt;&lt;wsp:rsid wsp:val=&quot;0052063D&quot;/&gt;&lt;wsp:rsid wsp:val=&quot;00520654&quot;/&gt;&lt;wsp:rsid wsp:val=&quot;005209D5&quot;/&gt;&lt;wsp:rsid wsp:val=&quot;005209EA&quot;/&gt;&lt;wsp:rsid wsp:val=&quot;00520A56&quot;/&gt;&lt;wsp:rsid wsp:val=&quot;00520B7A&quot;/&gt;&lt;wsp:rsid wsp:val=&quot;00520DB9&quot;/&gt;&lt;wsp:rsid wsp:val=&quot;00520F2A&quot;/&gt;&lt;wsp:rsid wsp:val=&quot;0052101C&quot;/&gt;&lt;wsp:rsid wsp:val=&quot;0052182C&quot;/&gt;&lt;wsp:rsid wsp:val=&quot;00521858&quot;/&gt;&lt;wsp:rsid wsp:val=&quot;00521D9A&quot;/&gt;&lt;wsp:rsid wsp:val=&quot;00521F3D&quot;/&gt;&lt;wsp:rsid wsp:val=&quot;00521F95&quot;/&gt;&lt;wsp:rsid wsp:val=&quot;00522009&quot;/&gt;&lt;wsp:rsid wsp:val=&quot;005220FC&quot;/&gt;&lt;wsp:rsid wsp:val=&quot;00522250&quot;/&gt;&lt;wsp:rsid wsp:val=&quot;005222BD&quot;/&gt;&lt;wsp:rsid wsp:val=&quot;005222E4&quot;/&gt;&lt;wsp:rsid wsp:val=&quot;005226C6&quot;/&gt;&lt;wsp:rsid wsp:val=&quot;00522773&quot;/&gt;&lt;wsp:rsid wsp:val=&quot;00522852&quot;/&gt;&lt;wsp:rsid wsp:val=&quot;00522A2A&quot;/&gt;&lt;wsp:rsid wsp:val=&quot;00522A37&quot;/&gt;&lt;wsp:rsid wsp:val=&quot;00522B00&quot;/&gt;&lt;wsp:rsid wsp:val=&quot;00522C83&quot;/&gt;&lt;wsp:rsid wsp:val=&quot;00522DD6&quot;/&gt;&lt;wsp:rsid wsp:val=&quot;00522E82&quot;/&gt;&lt;wsp:rsid wsp:val=&quot;00522EAC&quot;/&gt;&lt;wsp:rsid wsp:val=&quot;00522EB6&quot;/&gt;&lt;wsp:rsid wsp:val=&quot;00523126&quot;/&gt;&lt;wsp:rsid wsp:val=&quot;0052342E&quot;/&gt;&lt;wsp:rsid wsp:val=&quot;005234FB&quot;/&gt;&lt;wsp:rsid wsp:val=&quot;005237A4&quot;/&gt;&lt;wsp:rsid wsp:val=&quot;00523A74&quot;/&gt;&lt;wsp:rsid wsp:val=&quot;00523AAF&quot;/&gt;&lt;wsp:rsid wsp:val=&quot;00523BBB&quot;/&gt;&lt;wsp:rsid wsp:val=&quot;005241D9&quot;/&gt;&lt;wsp:rsid wsp:val=&quot;00524599&quot;/&gt;&lt;wsp:rsid wsp:val=&quot;005247B5&quot;/&gt;&lt;wsp:rsid wsp:val=&quot;00524A1E&quot;/&gt;&lt;wsp:rsid wsp:val=&quot;00524ABD&quot;/&gt;&lt;wsp:rsid wsp:val=&quot;00524AFD&quot;/&gt;&lt;wsp:rsid wsp:val=&quot;00524C95&quot;/&gt;&lt;wsp:rsid wsp:val=&quot;00524E32&quot;/&gt;&lt;wsp:rsid wsp:val=&quot;00524E34&quot;/&gt;&lt;wsp:rsid wsp:val=&quot;005251E5&quot;/&gt;&lt;wsp:rsid wsp:val=&quot;005251F0&quot;/&gt;&lt;wsp:rsid wsp:val=&quot;00525403&quot;/&gt;&lt;wsp:rsid wsp:val=&quot;005254B3&quot;/&gt;&lt;wsp:rsid wsp:val=&quot;00525749&quot;/&gt;&lt;wsp:rsid wsp:val=&quot;005257BE&quot;/&gt;&lt;wsp:rsid wsp:val=&quot;005257CB&quot;/&gt;&lt;wsp:rsid wsp:val=&quot;00525947&quot;/&gt;&lt;wsp:rsid wsp:val=&quot;00525A4F&quot;/&gt;&lt;wsp:rsid wsp:val=&quot;00525A56&quot;/&gt;&lt;wsp:rsid wsp:val=&quot;00525B4E&quot;/&gt;&lt;wsp:rsid wsp:val=&quot;00525D0D&quot;/&gt;&lt;wsp:rsid wsp:val=&quot;00525D50&quot;/&gt;&lt;wsp:rsid wsp:val=&quot;00525EF7&quot;/&gt;&lt;wsp:rsid wsp:val=&quot;00526120&quot;/&gt;&lt;wsp:rsid wsp:val=&quot;0052626A&quot;/&gt;&lt;wsp:rsid wsp:val=&quot;00526605&quot;/&gt;&lt;wsp:rsid wsp:val=&quot;0052686D&quot;/&gt;&lt;wsp:rsid wsp:val=&quot;00526B98&quot;/&gt;&lt;wsp:rsid wsp:val=&quot;00526D96&quot;/&gt;&lt;wsp:rsid wsp:val=&quot;005272FC&quot;/&gt;&lt;wsp:rsid wsp:val=&quot;00527429&quot;/&gt;&lt;wsp:rsid wsp:val=&quot;0052745D&quot;/&gt;&lt;wsp:rsid wsp:val=&quot;0052777C&quot;/&gt;&lt;wsp:rsid wsp:val=&quot;005277AD&quot;/&gt;&lt;wsp:rsid wsp:val=&quot;00527B82&quot;/&gt;&lt;wsp:rsid wsp:val=&quot;00527F9D&quot;/&gt;&lt;wsp:rsid wsp:val=&quot;00530053&quot;/&gt;&lt;wsp:rsid wsp:val=&quot;005301D4&quot;/&gt;&lt;wsp:rsid wsp:val=&quot;00530442&quot;/&gt;&lt;wsp:rsid wsp:val=&quot;0053045C&quot;/&gt;&lt;wsp:rsid wsp:val=&quot;0053058C&quot;/&gt;&lt;wsp:rsid wsp:val=&quot;00530642&quot;/&gt;&lt;wsp:rsid wsp:val=&quot;005306DA&quot;/&gt;&lt;wsp:rsid wsp:val=&quot;00530A1D&quot;/&gt;&lt;wsp:rsid wsp:val=&quot;00530FC8&quot;/&gt;&lt;wsp:rsid wsp:val=&quot;00531089&quot;/&gt;&lt;wsp:rsid wsp:val=&quot;00531134&quot;/&gt;&lt;wsp:rsid wsp:val=&quot;00531302&quot;/&gt;&lt;wsp:rsid wsp:val=&quot;00531757&quot;/&gt;&lt;wsp:rsid wsp:val=&quot;00531808&quot;/&gt;&lt;wsp:rsid wsp:val=&quot;00531D36&quot;/&gt;&lt;wsp:rsid wsp:val=&quot;00532047&quot;/&gt;&lt;wsp:rsid wsp:val=&quot;005321BA&quot;/&gt;&lt;wsp:rsid wsp:val=&quot;005321FC&quot;/&gt;&lt;wsp:rsid wsp:val=&quot;005322BD&quot;/&gt;&lt;wsp:rsid wsp:val=&quot;00532425&quot;/&gt;&lt;wsp:rsid wsp:val=&quot;00532624&quot;/&gt;&lt;wsp:rsid wsp:val=&quot;00532A1E&quot;/&gt;&lt;wsp:rsid wsp:val=&quot;00532B6B&quot;/&gt;&lt;wsp:rsid wsp:val=&quot;00532F44&quot;/&gt;&lt;wsp:rsid wsp:val=&quot;00532F73&quot;/&gt;&lt;wsp:rsid wsp:val=&quot;00533009&quot;/&gt;&lt;wsp:rsid wsp:val=&quot;005331C8&quot;/&gt;&lt;wsp:rsid wsp:val=&quot;0053339F&quot;/&gt;&lt;wsp:rsid wsp:val=&quot;005335D6&quot;/&gt;&lt;wsp:rsid wsp:val=&quot;005336DF&quot;/&gt;&lt;wsp:rsid wsp:val=&quot;005337B4&quot;/&gt;&lt;wsp:rsid wsp:val=&quot;005337C7&quot;/&gt;&lt;wsp:rsid wsp:val=&quot;00533848&quot;/&gt;&lt;wsp:rsid wsp:val=&quot;00533A14&quot;/&gt;&lt;wsp:rsid wsp:val=&quot;00533A78&quot;/&gt;&lt;wsp:rsid wsp:val=&quot;00533B1C&quot;/&gt;&lt;wsp:rsid wsp:val=&quot;00533C4F&quot;/&gt;&lt;wsp:rsid wsp:val=&quot;00533CA8&quot;/&gt;&lt;wsp:rsid wsp:val=&quot;00533D26&quot;/&gt;&lt;wsp:rsid wsp:val=&quot;00533D3C&quot;/&gt;&lt;wsp:rsid wsp:val=&quot;00533EE1&quot;/&gt;&lt;wsp:rsid wsp:val=&quot;005340AD&quot;/&gt;&lt;wsp:rsid wsp:val=&quot;0053418F&quot;/&gt;&lt;wsp:rsid wsp:val=&quot;00534A06&quot;/&gt;&lt;wsp:rsid wsp:val=&quot;00534A22&quot;/&gt;&lt;wsp:rsid wsp:val=&quot;00534B46&quot;/&gt;&lt;wsp:rsid wsp:val=&quot;00534B5F&quot;/&gt;&lt;wsp:rsid wsp:val=&quot;00534BF1&quot;/&gt;&lt;wsp:rsid wsp:val=&quot;00534CB9&quot;/&gt;&lt;wsp:rsid wsp:val=&quot;00534F93&quot;/&gt;&lt;wsp:rsid wsp:val=&quot;005352B8&quot;/&gt;&lt;wsp:rsid wsp:val=&quot;00535332&quot;/&gt;&lt;wsp:rsid wsp:val=&quot;005353BC&quot;/&gt;&lt;wsp:rsid wsp:val=&quot;0053556A&quot;/&gt;&lt;wsp:rsid wsp:val=&quot;00535696&quot;/&gt;&lt;wsp:rsid wsp:val=&quot;0053579E&quot;/&gt;&lt;wsp:rsid wsp:val=&quot;005358AB&quot;/&gt;&lt;wsp:rsid wsp:val=&quot;00535A9C&quot;/&gt;&lt;wsp:rsid wsp:val=&quot;00535AE7&quot;/&gt;&lt;wsp:rsid wsp:val=&quot;00535B41&quot;/&gt;&lt;wsp:rsid wsp:val=&quot;00535E74&quot;/&gt;&lt;wsp:rsid wsp:val=&quot;00535E85&quot;/&gt;&lt;wsp:rsid wsp:val=&quot;00535F7A&quot;/&gt;&lt;wsp:rsid wsp:val=&quot;00535F8F&quot;/&gt;&lt;wsp:rsid wsp:val=&quot;00535F99&quot;/&gt;&lt;wsp:rsid wsp:val=&quot;005362D5&quot;/&gt;&lt;wsp:rsid wsp:val=&quot;0053668C&quot;/&gt;&lt;wsp:rsid wsp:val=&quot;00536765&quot;/&gt;&lt;wsp:rsid wsp:val=&quot;005368BA&quot;/&gt;&lt;wsp:rsid wsp:val=&quot;00536BDE&quot;/&gt;&lt;wsp:rsid wsp:val=&quot;00536ECC&quot;/&gt;&lt;wsp:rsid wsp:val=&quot;0053714E&quot;/&gt;&lt;wsp:rsid wsp:val=&quot;005372F0&quot;/&gt;&lt;wsp:rsid wsp:val=&quot;00537348&quot;/&gt;&lt;wsp:rsid wsp:val=&quot;005375B4&quot;/&gt;&lt;wsp:rsid wsp:val=&quot;00537624&quot;/&gt;&lt;wsp:rsid wsp:val=&quot;005376D9&quot;/&gt;&lt;wsp:rsid wsp:val=&quot;005376E0&quot;/&gt;&lt;wsp:rsid wsp:val=&quot;005376E5&quot;/&gt;&lt;wsp:rsid wsp:val=&quot;00537922&quot;/&gt;&lt;wsp:rsid wsp:val=&quot;005379FA&quot;/&gt;&lt;wsp:rsid wsp:val=&quot;00537CB6&quot;/&gt;&lt;wsp:rsid wsp:val=&quot;00537CD7&quot;/&gt;&lt;wsp:rsid wsp:val=&quot;00537E2A&quot;/&gt;&lt;wsp:rsid wsp:val=&quot;00537E7F&quot;/&gt;&lt;wsp:rsid wsp:val=&quot;00537E8D&quot;/&gt;&lt;wsp:rsid wsp:val=&quot;00537F50&quot;/&gt;&lt;wsp:rsid wsp:val=&quot;00540515&quot;/&gt;&lt;wsp:rsid wsp:val=&quot;00540732&quot;/&gt;&lt;wsp:rsid wsp:val=&quot;00540760&quot;/&gt;&lt;wsp:rsid wsp:val=&quot;00540ADB&quot;/&gt;&lt;wsp:rsid wsp:val=&quot;00540B57&quot;/&gt;&lt;wsp:rsid wsp:val=&quot;00540C82&quot;/&gt;&lt;wsp:rsid wsp:val=&quot;005413A2&quot;/&gt;&lt;wsp:rsid wsp:val=&quot;005413AE&quot;/&gt;&lt;wsp:rsid wsp:val=&quot;005413CB&quot;/&gt;&lt;wsp:rsid wsp:val=&quot;00541785&quot;/&gt;&lt;wsp:rsid wsp:val=&quot;00541946&quot;/&gt;&lt;wsp:rsid wsp:val=&quot;00541950&quot;/&gt;&lt;wsp:rsid wsp:val=&quot;00541E5F&quot;/&gt;&lt;wsp:rsid wsp:val=&quot;00541FB6&quot;/&gt;&lt;wsp:rsid wsp:val=&quot;00542170&quot;/&gt;&lt;wsp:rsid wsp:val=&quot;00542196&quot;/&gt;&lt;wsp:rsid wsp:val=&quot;005422F2&quot;/&gt;&lt;wsp:rsid wsp:val=&quot;0054242E&quot;/&gt;&lt;wsp:rsid wsp:val=&quot;00542868&quot;/&gt;&lt;wsp:rsid wsp:val=&quot;005429E6&quot;/&gt;&lt;wsp:rsid wsp:val=&quot;005430A1&quot;/&gt;&lt;wsp:rsid wsp:val=&quot;0054331E&quot;/&gt;&lt;wsp:rsid wsp:val=&quot;0054339E&quot;/&gt;&lt;wsp:rsid wsp:val=&quot;0054345A&quot;/&gt;&lt;wsp:rsid wsp:val=&quot;005434AD&quot;/&gt;&lt;wsp:rsid wsp:val=&quot;005437F9&quot;/&gt;&lt;wsp:rsid wsp:val=&quot;00543A5F&quot;/&gt;&lt;wsp:rsid wsp:val=&quot;00543C03&quot;/&gt;&lt;wsp:rsid wsp:val=&quot;00543D0A&quot;/&gt;&lt;wsp:rsid wsp:val=&quot;00544289&quot;/&gt;&lt;wsp:rsid wsp:val=&quot;005443E8&quot;/&gt;&lt;wsp:rsid wsp:val=&quot;005446E0&quot;/&gt;&lt;wsp:rsid wsp:val=&quot;00544828&quot;/&gt;&lt;wsp:rsid wsp:val=&quot;00544838&quot;/&gt;&lt;wsp:rsid wsp:val=&quot;00544A2C&quot;/&gt;&lt;wsp:rsid wsp:val=&quot;00544A44&quot;/&gt;&lt;wsp:rsid wsp:val=&quot;00544A45&quot;/&gt;&lt;wsp:rsid wsp:val=&quot;005450AD&quot;/&gt;&lt;wsp:rsid wsp:val=&quot;00545113&quot;/&gt;&lt;wsp:rsid wsp:val=&quot;00545132&quot;/&gt;&lt;wsp:rsid wsp:val=&quot;0054523B&quot;/&gt;&lt;wsp:rsid wsp:val=&quot;005452BF&quot;/&gt;&lt;wsp:rsid wsp:val=&quot;005452EE&quot;/&gt;&lt;wsp:rsid wsp:val=&quot;00545391&quot;/&gt;&lt;wsp:rsid wsp:val=&quot;00545454&quot;/&gt;&lt;wsp:rsid wsp:val=&quot;00545569&quot;/&gt;&lt;wsp:rsid wsp:val=&quot;005457DD&quot;/&gt;&lt;wsp:rsid wsp:val=&quot;00545B55&quot;/&gt;&lt;wsp:rsid wsp:val=&quot;00545C8C&quot;/&gt;&lt;wsp:rsid wsp:val=&quot;00545D56&quot;/&gt;&lt;wsp:rsid wsp:val=&quot;00545D9D&quot;/&gt;&lt;wsp:rsid wsp:val=&quot;00545E8B&quot;/&gt;&lt;wsp:rsid wsp:val=&quot;005460E0&quot;/&gt;&lt;wsp:rsid wsp:val=&quot;00546203&quot;/&gt;&lt;wsp:rsid wsp:val=&quot;005462BB&quot;/&gt;&lt;wsp:rsid wsp:val=&quot;0054636B&quot;/&gt;&lt;wsp:rsid wsp:val=&quot;0054639F&quot;/&gt;&lt;wsp:rsid wsp:val=&quot;005463BB&quot;/&gt;&lt;wsp:rsid wsp:val=&quot;00546460&quot;/&gt;&lt;wsp:rsid wsp:val=&quot;005466D8&quot;/&gt;&lt;wsp:rsid wsp:val=&quot;00546CD7&quot;/&gt;&lt;wsp:rsid wsp:val=&quot;00546F58&quot;/&gt;&lt;wsp:rsid wsp:val=&quot;00546F75&quot;/&gt;&lt;wsp:rsid wsp:val=&quot;00546F95&quot;/&gt;&lt;wsp:rsid wsp:val=&quot;005472D8&quot;/&gt;&lt;wsp:rsid wsp:val=&quot;005478F0&quot;/&gt;&lt;wsp:rsid wsp:val=&quot;00547985&quot;/&gt;&lt;wsp:rsid wsp:val=&quot;00547AD8&quot;/&gt;&lt;wsp:rsid wsp:val=&quot;00547C07&quot;/&gt;&lt;wsp:rsid wsp:val=&quot;00547D47&quot;/&gt;&lt;wsp:rsid wsp:val=&quot;00550118&quot;/&gt;&lt;wsp:rsid wsp:val=&quot;00550428&quot;/&gt;&lt;wsp:rsid wsp:val=&quot;00550A77&quot;/&gt;&lt;wsp:rsid wsp:val=&quot;00550C4D&quot;/&gt;&lt;wsp:rsid wsp:val=&quot;00550E33&quot;/&gt;&lt;wsp:rsid wsp:val=&quot;00551032&quot;/&gt;&lt;wsp:rsid wsp:val=&quot;005510DD&quot;/&gt;&lt;wsp:rsid wsp:val=&quot;00551490&quot;/&gt;&lt;wsp:rsid wsp:val=&quot;0055153F&quot;/&gt;&lt;wsp:rsid wsp:val=&quot;0055155A&quot;/&gt;&lt;wsp:rsid wsp:val=&quot;0055162F&quot;/&gt;&lt;wsp:rsid wsp:val=&quot;005517C0&quot;/&gt;&lt;wsp:rsid wsp:val=&quot;005518EF&quot;/&gt;&lt;wsp:rsid wsp:val=&quot;00551A46&quot;/&gt;&lt;wsp:rsid wsp:val=&quot;00551B19&quot;/&gt;&lt;wsp:rsid wsp:val=&quot;00551C84&quot;/&gt;&lt;wsp:rsid wsp:val=&quot;00551F1D&quot;/&gt;&lt;wsp:rsid wsp:val=&quot;00551FBA&quot;/&gt;&lt;wsp:rsid wsp:val=&quot;00551FF2&quot;/&gt;&lt;wsp:rsid wsp:val=&quot;0055200E&quot;/&gt;&lt;wsp:rsid wsp:val=&quot;005524F2&quot;/&gt;&lt;wsp:rsid wsp:val=&quot;00552C52&quot;/&gt;&lt;wsp:rsid wsp:val=&quot;00552FF3&quot;/&gt;&lt;wsp:rsid wsp:val=&quot;0055303D&quot;/&gt;&lt;wsp:rsid wsp:val=&quot;005531B1&quot;/&gt;&lt;wsp:rsid wsp:val=&quot;00553246&quot;/&gt;&lt;wsp:rsid wsp:val=&quot;005532D9&quot;/&gt;&lt;wsp:rsid wsp:val=&quot;00553344&quot;/&gt;&lt;wsp:rsid wsp:val=&quot;005534A6&quot;/&gt;&lt;wsp:rsid wsp:val=&quot;005534DF&quot;/&gt;&lt;wsp:rsid wsp:val=&quot;00553728&quot;/&gt;&lt;wsp:rsid wsp:val=&quot;005537F3&quot;/&gt;&lt;wsp:rsid wsp:val=&quot;005539CC&quot;/&gt;&lt;wsp:rsid wsp:val=&quot;00553B39&quot;/&gt;&lt;wsp:rsid wsp:val=&quot;00553B7F&quot;/&gt;&lt;wsp:rsid wsp:val=&quot;00553F80&quot;/&gt;&lt;wsp:rsid wsp:val=&quot;0055407F&quot;/&gt;&lt;wsp:rsid wsp:val=&quot;00554275&quot;/&gt;&lt;wsp:rsid wsp:val=&quot;00554352&quot;/&gt;&lt;wsp:rsid wsp:val=&quot;00554455&quot;/&gt;&lt;wsp:rsid wsp:val=&quot;005545E5&quot;/&gt;&lt;wsp:rsid wsp:val=&quot;00554826&quot;/&gt;&lt;wsp:rsid wsp:val=&quot;005548A6&quot;/&gt;&lt;wsp:rsid wsp:val=&quot;005548B9&quot;/&gt;&lt;wsp:rsid wsp:val=&quot;005548C4&quot;/&gt;&lt;wsp:rsid wsp:val=&quot;00554B55&quot;/&gt;&lt;wsp:rsid wsp:val=&quot;00554B86&quot;/&gt;&lt;wsp:rsid wsp:val=&quot;00554C47&quot;/&gt;&lt;wsp:rsid wsp:val=&quot;00554C92&quot;/&gt;&lt;wsp:rsid wsp:val=&quot;00554CCE&quot;/&gt;&lt;wsp:rsid wsp:val=&quot;00554D3A&quot;/&gt;&lt;wsp:rsid wsp:val=&quot;00554D83&quot;/&gt;&lt;wsp:rsid wsp:val=&quot;00554D91&quot;/&gt;&lt;wsp:rsid wsp:val=&quot;00554EB7&quot;/&gt;&lt;wsp:rsid wsp:val=&quot;00554F4A&quot;/&gt;&lt;wsp:rsid wsp:val=&quot;00554FCC&quot;/&gt;&lt;wsp:rsid wsp:val=&quot;00555004&quot;/&gt;&lt;wsp:rsid wsp:val=&quot;005554FE&quot;/&gt;&lt;wsp:rsid wsp:val=&quot;005555A7&quot;/&gt;&lt;wsp:rsid wsp:val=&quot;00555662&quot;/&gt;&lt;wsp:rsid wsp:val=&quot;0055580D&quot;/&gt;&lt;wsp:rsid wsp:val=&quot;00555892&quot;/&gt;&lt;wsp:rsid wsp:val=&quot;00555916&quot;/&gt;&lt;wsp:rsid wsp:val=&quot;00555A8C&quot;/&gt;&lt;wsp:rsid wsp:val=&quot;00555BC0&quot;/&gt;&lt;wsp:rsid wsp:val=&quot;00555BCE&quot;/&gt;&lt;wsp:rsid wsp:val=&quot;00555FEA&quot;/&gt;&lt;wsp:rsid wsp:val=&quot;00556306&quot;/&gt;&lt;wsp:rsid wsp:val=&quot;0055638A&quot;/&gt;&lt;wsp:rsid wsp:val=&quot;00556534&quot;/&gt;&lt;wsp:rsid wsp:val=&quot;00556633&quot;/&gt;&lt;wsp:rsid wsp:val=&quot;005566BA&quot;/&gt;&lt;wsp:rsid wsp:val=&quot;005567CB&quot;/&gt;&lt;wsp:rsid wsp:val=&quot;005567DF&quot;/&gt;&lt;wsp:rsid wsp:val=&quot;00556D3C&quot;/&gt;&lt;wsp:rsid wsp:val=&quot;00556F05&quot;/&gt;&lt;wsp:rsid wsp:val=&quot;00556FA2&quot;/&gt;&lt;wsp:rsid wsp:val=&quot;0055745A&quot;/&gt;&lt;wsp:rsid wsp:val=&quot;0055750C&quot;/&gt;&lt;wsp:rsid wsp:val=&quot;00557543&quot;/&gt;&lt;wsp:rsid wsp:val=&quot;005575E5&quot;/&gt;&lt;wsp:rsid wsp:val=&quot;00557914&quot;/&gt;&lt;wsp:rsid wsp:val=&quot;005579A1&quot;/&gt;&lt;wsp:rsid wsp:val=&quot;00557A28&quot;/&gt;&lt;wsp:rsid wsp:val=&quot;00557BFF&quot;/&gt;&lt;wsp:rsid wsp:val=&quot;00557D78&quot;/&gt;&lt;wsp:rsid wsp:val=&quot;00557E10&quot;/&gt;&lt;wsp:rsid wsp:val=&quot;00557F48&quot;/&gt;&lt;wsp:rsid wsp:val=&quot;00557F84&quot;/&gt;&lt;wsp:rsid wsp:val=&quot;00557FBB&quot;/&gt;&lt;wsp:rsid wsp:val=&quot;00560098&quot;/&gt;&lt;wsp:rsid wsp:val=&quot;005602B5&quot;/&gt;&lt;wsp:rsid wsp:val=&quot;005603F8&quot;/&gt;&lt;wsp:rsid wsp:val=&quot;005605B5&quot;/&gt;&lt;wsp:rsid wsp:val=&quot;005605B6&quot;/&gt;&lt;wsp:rsid wsp:val=&quot;0056068C&quot;/&gt;&lt;wsp:rsid wsp:val=&quot;0056096E&quot;/&gt;&lt;wsp:rsid wsp:val=&quot;00560A19&quot;/&gt;&lt;wsp:rsid wsp:val=&quot;00560B1F&quot;/&gt;&lt;wsp:rsid wsp:val=&quot;00560BCB&quot;/&gt;&lt;wsp:rsid wsp:val=&quot;00560C19&quot;/&gt;&lt;wsp:rsid wsp:val=&quot;00560DFD&quot;/&gt;&lt;wsp:rsid wsp:val=&quot;00560EB6&quot;/&gt;&lt;wsp:rsid wsp:val=&quot;00560EEB&quot;/&gt;&lt;wsp:rsid wsp:val=&quot;00561287&quot;/&gt;&lt;wsp:rsid wsp:val=&quot;005612B1&quot;/&gt;&lt;wsp:rsid wsp:val=&quot;00561400&quot;/&gt;&lt;wsp:rsid wsp:val=&quot;00561417&quot;/&gt;&lt;wsp:rsid wsp:val=&quot;0056191A&quot;/&gt;&lt;wsp:rsid wsp:val=&quot;00561BA5&quot;/&gt;&lt;wsp:rsid wsp:val=&quot;00561BB4&quot;/&gt;&lt;wsp:rsid wsp:val=&quot;005620EC&quot;/&gt;&lt;wsp:rsid wsp:val=&quot;00562193&quot;/&gt;&lt;wsp:rsid wsp:val=&quot;00562354&quot;/&gt;&lt;wsp:rsid wsp:val=&quot;0056247B&quot;/&gt;&lt;wsp:rsid wsp:val=&quot;0056259F&quot;/&gt;&lt;wsp:rsid wsp:val=&quot;00562867&quot;/&gt;&lt;wsp:rsid wsp:val=&quot;005629DE&quot;/&gt;&lt;wsp:rsid wsp:val=&quot;00562A93&quot;/&gt;&lt;wsp:rsid wsp:val=&quot;00562AB2&quot;/&gt;&lt;wsp:rsid wsp:val=&quot;00562D68&quot;/&gt;&lt;wsp:rsid wsp:val=&quot;00562F27&quot;/&gt;&lt;wsp:rsid wsp:val=&quot;00562F31&quot;/&gt;&lt;wsp:rsid wsp:val=&quot;005630AF&quot;/&gt;&lt;wsp:rsid wsp:val=&quot;00563223&quot;/&gt;&lt;wsp:rsid wsp:val=&quot;0056328B&quot;/&gt;&lt;wsp:rsid wsp:val=&quot;0056330F&quot;/&gt;&lt;wsp:rsid wsp:val=&quot;005633EE&quot;/&gt;&lt;wsp:rsid wsp:val=&quot;0056359A&quot;/&gt;&lt;wsp:rsid wsp:val=&quot;00563629&quot;/&gt;&lt;wsp:rsid wsp:val=&quot;005636BD&quot;/&gt;&lt;wsp:rsid wsp:val=&quot;0056376B&quot;/&gt;&lt;wsp:rsid wsp:val=&quot;00563813&quot;/&gt;&lt;wsp:rsid wsp:val=&quot;0056390A&quot;/&gt;&lt;wsp:rsid wsp:val=&quot;00563A7D&quot;/&gt;&lt;wsp:rsid wsp:val=&quot;00563A9C&quot;/&gt;&lt;wsp:rsid wsp:val=&quot;00563B2F&quot;/&gt;&lt;wsp:rsid wsp:val=&quot;00563B82&quot;/&gt;&lt;wsp:rsid wsp:val=&quot;00563C35&quot;/&gt;&lt;wsp:rsid wsp:val=&quot;00563DEB&quot;/&gt;&lt;wsp:rsid wsp:val=&quot;00563F9F&quot;/&gt;&lt;wsp:rsid wsp:val=&quot;005644F0&quot;/&gt;&lt;wsp:rsid wsp:val=&quot;00564571&quot;/&gt;&lt;wsp:rsid wsp:val=&quot;00564A4B&quot;/&gt;&lt;wsp:rsid wsp:val=&quot;00564B61&quot;/&gt;&lt;wsp:rsid wsp:val=&quot;00564C60&quot;/&gt;&lt;wsp:rsid wsp:val=&quot;00564DEC&quot;/&gt;&lt;wsp:rsid wsp:val=&quot;00564E9E&quot;/&gt;&lt;wsp:rsid wsp:val=&quot;00564E9F&quot;/&gt;&lt;wsp:rsid wsp:val=&quot;00564FB1&quot;/&gt;&lt;wsp:rsid wsp:val=&quot;00564FED&quot;/&gt;&lt;wsp:rsid wsp:val=&quot;005650B2&quot;/&gt;&lt;wsp:rsid wsp:val=&quot;005650FC&quot;/&gt;&lt;wsp:rsid wsp:val=&quot;00565302&quot;/&gt;&lt;wsp:rsid wsp:val=&quot;00565415&quot;/&gt;&lt;wsp:rsid wsp:val=&quot;00565697&quot;/&gt;&lt;wsp:rsid wsp:val=&quot;005656E0&quot;/&gt;&lt;wsp:rsid wsp:val=&quot;00565963&quot;/&gt;&lt;wsp:rsid wsp:val=&quot;00565AFC&quot;/&gt;&lt;wsp:rsid wsp:val=&quot;00565C92&quot;/&gt;&lt;wsp:rsid wsp:val=&quot;00565E0E&quot;/&gt;&lt;wsp:rsid wsp:val=&quot;00565E12&quot;/&gt;&lt;wsp:rsid wsp:val=&quot;00565EFC&quot;/&gt;&lt;wsp:rsid wsp:val=&quot;00565FC3&quot;/&gt;&lt;wsp:rsid wsp:val=&quot;00566104&quot;/&gt;&lt;wsp:rsid wsp:val=&quot;00566195&quot;/&gt;&lt;wsp:rsid wsp:val=&quot;00566241&quot;/&gt;&lt;wsp:rsid wsp:val=&quot;005662A5&quot;/&gt;&lt;wsp:rsid wsp:val=&quot;00566468&quot;/&gt;&lt;wsp:rsid wsp:val=&quot;00566495&quot;/&gt;&lt;wsp:rsid wsp:val=&quot;0056661E&quot;/&gt;&lt;wsp:rsid wsp:val=&quot;005666A7&quot;/&gt;&lt;wsp:rsid wsp:val=&quot;00566792&quot;/&gt;&lt;wsp:rsid wsp:val=&quot;0056689B&quot;/&gt;&lt;wsp:rsid wsp:val=&quot;005669FC&quot;/&gt;&lt;wsp:rsid wsp:val=&quot;00566A8D&quot;/&gt;&lt;wsp:rsid wsp:val=&quot;00567317&quot;/&gt;&lt;wsp:rsid wsp:val=&quot;0056737B&quot;/&gt;&lt;wsp:rsid wsp:val=&quot;005674AD&quot;/&gt;&lt;wsp:rsid wsp:val=&quot;0056764D&quot;/&gt;&lt;wsp:rsid wsp:val=&quot;0056768C&quot;/&gt;&lt;wsp:rsid wsp:val=&quot;00567988&quot;/&gt;&lt;wsp:rsid wsp:val=&quot;00567A62&quot;/&gt;&lt;wsp:rsid wsp:val=&quot;00567B68&quot;/&gt;&lt;wsp:rsid wsp:val=&quot;00567BCF&quot;/&gt;&lt;wsp:rsid wsp:val=&quot;00567BD8&quot;/&gt;&lt;wsp:rsid wsp:val=&quot;00567C2A&quot;/&gt;&lt;wsp:rsid wsp:val=&quot;00567EF8&quot;/&gt;&lt;wsp:rsid wsp:val=&quot;00567FE1&quot;/&gt;&lt;wsp:rsid wsp:val=&quot;00570117&quot;/&gt;&lt;wsp:rsid wsp:val=&quot;0057014C&quot;/&gt;&lt;wsp:rsid wsp:val=&quot;005704A0&quot;/&gt;&lt;wsp:rsid wsp:val=&quot;00570573&quot;/&gt;&lt;wsp:rsid wsp:val=&quot;005705FA&quot;/&gt;&lt;wsp:rsid wsp:val=&quot;005707A6&quot;/&gt;&lt;wsp:rsid wsp:val=&quot;005707EF&quot;/&gt;&lt;wsp:rsid wsp:val=&quot;00570939&quot;/&gt;&lt;wsp:rsid wsp:val=&quot;00570A62&quot;/&gt;&lt;wsp:rsid wsp:val=&quot;00570DA5&quot;/&gt;&lt;wsp:rsid wsp:val=&quot;005710E5&quot;/&gt;&lt;wsp:rsid wsp:val=&quot;00571291&quot;/&gt;&lt;wsp:rsid wsp:val=&quot;0057130A&quot;/&gt;&lt;wsp:rsid wsp:val=&quot;00571507&quot;/&gt;&lt;wsp:rsid wsp:val=&quot;00571565&quot;/&gt;&lt;wsp:rsid wsp:val=&quot;005719CF&quot;/&gt;&lt;wsp:rsid wsp:val=&quot;005719D3&quot;/&gt;&lt;wsp:rsid wsp:val=&quot;00571A5E&quot;/&gt;&lt;wsp:rsid wsp:val=&quot;00571BBD&quot;/&gt;&lt;wsp:rsid wsp:val=&quot;00571C27&quot;/&gt;&lt;wsp:rsid wsp:val=&quot;00571EF1&quot;/&gt;&lt;wsp:rsid wsp:val=&quot;00572150&quot;/&gt;&lt;wsp:rsid wsp:val=&quot;0057221C&quot;/&gt;&lt;wsp:rsid wsp:val=&quot;005723BE&quot;/&gt;&lt;wsp:rsid wsp:val=&quot;005727EA&quot;/&gt;&lt;wsp:rsid wsp:val=&quot;00572833&quot;/&gt;&lt;wsp:rsid wsp:val=&quot;00572957&quot;/&gt;&lt;wsp:rsid wsp:val=&quot;005729F1&quot;/&gt;&lt;wsp:rsid wsp:val=&quot;00572E7A&quot;/&gt;&lt;wsp:rsid wsp:val=&quot;00572EF8&quot;/&gt;&lt;wsp:rsid wsp:val=&quot;00573085&quot;/&gt;&lt;wsp:rsid wsp:val=&quot;005730DD&quot;/&gt;&lt;wsp:rsid wsp:val=&quot;005736E0&quot;/&gt;&lt;wsp:rsid wsp:val=&quot;005737FC&quot;/&gt;&lt;wsp:rsid wsp:val=&quot;00573898&quot;/&gt;&lt;wsp:rsid wsp:val=&quot;00573AF3&quot;/&gt;&lt;wsp:rsid wsp:val=&quot;00573CB0&quot;/&gt;&lt;wsp:rsid wsp:val=&quot;00573CBE&quot;/&gt;&lt;wsp:rsid wsp:val=&quot;00573FFC&quot;/&gt;&lt;wsp:rsid wsp:val=&quot;005741A5&quot;/&gt;&lt;wsp:rsid wsp:val=&quot;005742B2&quot;/&gt;&lt;wsp:rsid wsp:val=&quot;005742C0&quot;/&gt;&lt;wsp:rsid wsp:val=&quot;00574320&quot;/&gt;&lt;wsp:rsid wsp:val=&quot;0057467D&quot;/&gt;&lt;wsp:rsid wsp:val=&quot;005746C3&quot;/&gt;&lt;wsp:rsid wsp:val=&quot;0057472B&quot;/&gt;&lt;wsp:rsid wsp:val=&quot;00574833&quot;/&gt;&lt;wsp:rsid wsp:val=&quot;005749F5&quot;/&gt;&lt;wsp:rsid wsp:val=&quot;00574A48&quot;/&gt;&lt;wsp:rsid wsp:val=&quot;00574C8C&quot;/&gt;&lt;wsp:rsid wsp:val=&quot;00574D64&quot;/&gt;&lt;wsp:rsid wsp:val=&quot;00574E5A&quot;/&gt;&lt;wsp:rsid wsp:val=&quot;00574F21&quot;/&gt;&lt;wsp:rsid wsp:val=&quot;0057505B&quot;/&gt;&lt;wsp:rsid wsp:val=&quot;005751BA&quot;/&gt;&lt;wsp:rsid wsp:val=&quot;005751DE&quot;/&gt;&lt;wsp:rsid wsp:val=&quot;0057535E&quot;/&gt;&lt;wsp:rsid wsp:val=&quot;005753D6&quot;/&gt;&lt;wsp:rsid wsp:val=&quot;00575831&quot;/&gt;&lt;wsp:rsid wsp:val=&quot;005758F8&quot;/&gt;&lt;wsp:rsid wsp:val=&quot;005759EF&quot;/&gt;&lt;wsp:rsid wsp:val=&quot;00575BC6&quot;/&gt;&lt;wsp:rsid wsp:val=&quot;00576214&quot;/&gt;&lt;wsp:rsid wsp:val=&quot;00576821&quot;/&gt;&lt;wsp:rsid wsp:val=&quot;00576827&quot;/&gt;&lt;wsp:rsid wsp:val=&quot;005769F0&quot;/&gt;&lt;wsp:rsid wsp:val=&quot;00576A64&quot;/&gt;&lt;wsp:rsid wsp:val=&quot;00576BC2&quot;/&gt;&lt;wsp:rsid wsp:val=&quot;005771E6&quot;/&gt;&lt;wsp:rsid wsp:val=&quot;005773FD&quot;/&gt;&lt;wsp:rsid wsp:val=&quot;00577405&quot;/&gt;&lt;wsp:rsid wsp:val=&quot;0057751D&quot;/&gt;&lt;wsp:rsid wsp:val=&quot;005778CE&quot;/&gt;&lt;wsp:rsid wsp:val=&quot;005779EE&quot;/&gt;&lt;wsp:rsid wsp:val=&quot;00577B5B&quot;/&gt;&lt;wsp:rsid wsp:val=&quot;00577E9E&quot;/&gt;&lt;wsp:rsid wsp:val=&quot;00580069&quot;/&gt;&lt;wsp:rsid wsp:val=&quot;0058026C&quot;/&gt;&lt;wsp:rsid wsp:val=&quot;00580285&quot;/&gt;&lt;wsp:rsid wsp:val=&quot;0058053C&quot;/&gt;&lt;wsp:rsid wsp:val=&quot;005806A4&quot;/&gt;&lt;wsp:rsid wsp:val=&quot;0058075E&quot;/&gt;&lt;wsp:rsid wsp:val=&quot;0058077F&quot;/&gt;&lt;wsp:rsid wsp:val=&quot;00580871&quot;/&gt;&lt;wsp:rsid wsp:val=&quot;005808ED&quot;/&gt;&lt;wsp:rsid wsp:val=&quot;005809CC&quot;/&gt;&lt;wsp:rsid wsp:val=&quot;00580AF4&quot;/&gt;&lt;wsp:rsid wsp:val=&quot;00580FF4&quot;/&gt;&lt;wsp:rsid wsp:val=&quot;005811B1&quot;/&gt;&lt;wsp:rsid wsp:val=&quot;00581278&quot;/&gt;&lt;wsp:rsid wsp:val=&quot;005813D0&quot;/&gt;&lt;wsp:rsid wsp:val=&quot;005815DF&quot;/&gt;&lt;wsp:rsid wsp:val=&quot;00581A0C&quot;/&gt;&lt;wsp:rsid wsp:val=&quot;00581A7F&quot;/&gt;&lt;wsp:rsid wsp:val=&quot;00581D1B&quot;/&gt;&lt;wsp:rsid wsp:val=&quot;00581E5A&quot;/&gt;&lt;wsp:rsid wsp:val=&quot;00581F03&quot;/&gt;&lt;wsp:rsid wsp:val=&quot;00581F6B&quot;/&gt;&lt;wsp:rsid wsp:val=&quot;005821A9&quot;/&gt;&lt;wsp:rsid wsp:val=&quot;00582260&quot;/&gt;&lt;wsp:rsid wsp:val=&quot;005822AC&quot;/&gt;&lt;wsp:rsid wsp:val=&quot;005822E9&quot;/&gt;&lt;wsp:rsid wsp:val=&quot;005824BC&quot;/&gt;&lt;wsp:rsid wsp:val=&quot;0058253A&quot;/&gt;&lt;wsp:rsid wsp:val=&quot;00582797&quot;/&gt;&lt;wsp:rsid wsp:val=&quot;00582B12&quot;/&gt;&lt;wsp:rsid wsp:val=&quot;00582DC7&quot;/&gt;&lt;wsp:rsid wsp:val=&quot;005832F9&quot;/&gt;&lt;wsp:rsid wsp:val=&quot;00583668&quot;/&gt;&lt;wsp:rsid wsp:val=&quot;005836DA&quot;/&gt;&lt;wsp:rsid wsp:val=&quot;00583A19&quot;/&gt;&lt;wsp:rsid wsp:val=&quot;00583A61&quot;/&gt;&lt;wsp:rsid wsp:val=&quot;00583FDD&quot;/&gt;&lt;wsp:rsid wsp:val=&quot;0058404A&quot;/&gt;&lt;wsp:rsid wsp:val=&quot;005840DE&quot;/&gt;&lt;wsp:rsid wsp:val=&quot;00584169&quot;/&gt;&lt;wsp:rsid wsp:val=&quot;0058416D&quot;/&gt;&lt;wsp:rsid wsp:val=&quot;00584174&quot;/&gt;&lt;wsp:rsid wsp:val=&quot;005841B3&quot;/&gt;&lt;wsp:rsid wsp:val=&quot;005841CC&quot;/&gt;&lt;wsp:rsid wsp:val=&quot;005842C4&quot;/&gt;&lt;wsp:rsid wsp:val=&quot;0058457F&quot;/&gt;&lt;wsp:rsid wsp:val=&quot;0058463E&quot;/&gt;&lt;wsp:rsid wsp:val=&quot;0058470B&quot;/&gt;&lt;wsp:rsid wsp:val=&quot;00584793&quot;/&gt;&lt;wsp:rsid wsp:val=&quot;005847AE&quot;/&gt;&lt;wsp:rsid wsp:val=&quot;0058492F&quot;/&gt;&lt;wsp:rsid wsp:val=&quot;005849C3&quot;/&gt;&lt;wsp:rsid wsp:val=&quot;00584B65&quot;/&gt;&lt;wsp:rsid wsp:val=&quot;00584BD0&quot;/&gt;&lt;wsp:rsid wsp:val=&quot;00584CAA&quot;/&gt;&lt;wsp:rsid wsp:val=&quot;00584D84&quot;/&gt;&lt;wsp:rsid wsp:val=&quot;00584FB3&quot;/&gt;&lt;wsp:rsid wsp:val=&quot;005850A4&quot;/&gt;&lt;wsp:rsid wsp:val=&quot;005856E7&quot;/&gt;&lt;wsp:rsid wsp:val=&quot;005857FB&quot;/&gt;&lt;wsp:rsid wsp:val=&quot;00585833&quot;/&gt;&lt;wsp:rsid wsp:val=&quot;00585AF0&quot;/&gt;&lt;wsp:rsid wsp:val=&quot;00585B5C&quot;/&gt;&lt;wsp:rsid wsp:val=&quot;00585B61&quot;/&gt;&lt;wsp:rsid wsp:val=&quot;00585E1F&quot;/&gt;&lt;wsp:rsid wsp:val=&quot;00585F14&quot;/&gt;&lt;wsp:rsid wsp:val=&quot;00585F95&quot;/&gt;&lt;wsp:rsid wsp:val=&quot;00585FE0&quot;/&gt;&lt;wsp:rsid wsp:val=&quot;00585FFD&quot;/&gt;&lt;wsp:rsid wsp:val=&quot;005860DB&quot;/&gt;&lt;wsp:rsid wsp:val=&quot;005863EA&quot;/&gt;&lt;wsp:rsid wsp:val=&quot;00586666&quot;/&gt;&lt;wsp:rsid wsp:val=&quot;00586711&quot;/&gt;&lt;wsp:rsid wsp:val=&quot;00586758&quot;/&gt;&lt;wsp:rsid wsp:val=&quot;00586760&quot;/&gt;&lt;wsp:rsid wsp:val=&quot;005869D4&quot;/&gt;&lt;wsp:rsid wsp:val=&quot;00586AE4&quot;/&gt;&lt;wsp:rsid wsp:val=&quot;00586DD3&quot;/&gt;&lt;wsp:rsid wsp:val=&quot;00586E44&quot;/&gt;&lt;wsp:rsid wsp:val=&quot;00586F1D&quot;/&gt;&lt;wsp:rsid wsp:val=&quot;0058702B&quot;/&gt;&lt;wsp:rsid wsp:val=&quot;0058705E&quot;/&gt;&lt;wsp:rsid wsp:val=&quot;005870B4&quot;/&gt;&lt;wsp:rsid wsp:val=&quot;005870E0&quot;/&gt;&lt;wsp:rsid wsp:val=&quot;00587213&quot;/&gt;&lt;wsp:rsid wsp:val=&quot;005872F7&quot;/&gt;&lt;wsp:rsid wsp:val=&quot;00587885&quot;/&gt;&lt;wsp:rsid wsp:val=&quot;0058793F&quot;/&gt;&lt;wsp:rsid wsp:val=&quot;005879A2&quot;/&gt;&lt;wsp:rsid wsp:val=&quot;005879F3&quot;/&gt;&lt;wsp:rsid wsp:val=&quot;00587BC6&quot;/&gt;&lt;wsp:rsid wsp:val=&quot;00587C53&quot;/&gt;&lt;wsp:rsid wsp:val=&quot;00587C5D&quot;/&gt;&lt;wsp:rsid wsp:val=&quot;00587CCE&quot;/&gt;&lt;wsp:rsid wsp:val=&quot;00587D61&quot;/&gt;&lt;wsp:rsid wsp:val=&quot;00587D78&quot;/&gt;&lt;wsp:rsid wsp:val=&quot;00587DCA&quot;/&gt;&lt;wsp:rsid wsp:val=&quot;00590268&quot;/&gt;&lt;wsp:rsid wsp:val=&quot;005906CB&quot;/&gt;&lt;wsp:rsid wsp:val=&quot;005906FD&quot;/&gt;&lt;wsp:rsid wsp:val=&quot;00590854&quot;/&gt;&lt;wsp:rsid wsp:val=&quot;00590957&quot;/&gt;&lt;wsp:rsid wsp:val=&quot;00590A01&quot;/&gt;&lt;wsp:rsid wsp:val=&quot;00590A9F&quot;/&gt;&lt;wsp:rsid wsp:val=&quot;00590AF3&quot;/&gt;&lt;wsp:rsid wsp:val=&quot;00590E14&quot;/&gt;&lt;wsp:rsid wsp:val=&quot;00590E93&quot;/&gt;&lt;wsp:rsid wsp:val=&quot;00590E98&quot;/&gt;&lt;wsp:rsid wsp:val=&quot;00591051&quot;/&gt;&lt;wsp:rsid wsp:val=&quot;005910E0&quot;/&gt;&lt;wsp:rsid wsp:val=&quot;00591687&quot;/&gt;&lt;wsp:rsid wsp:val=&quot;005917D9&quot;/&gt;&lt;wsp:rsid wsp:val=&quot;00591922&quot;/&gt;&lt;wsp:rsid wsp:val=&quot;005919FF&quot;/&gt;&lt;wsp:rsid wsp:val=&quot;00591C8A&quot;/&gt;&lt;wsp:rsid wsp:val=&quot;00591D17&quot;/&gt;&lt;wsp:rsid wsp:val=&quot;00591DF5&quot;/&gt;&lt;wsp:rsid wsp:val=&quot;00591FB8&quot;/&gt;&lt;wsp:rsid wsp:val=&quot;00592442&quot;/&gt;&lt;wsp:rsid wsp:val=&quot;0059256F&quot;/&gt;&lt;wsp:rsid wsp:val=&quot;00592A56&quot;/&gt;&lt;wsp:rsid wsp:val=&quot;00592D3B&quot;/&gt;&lt;wsp:rsid wsp:val=&quot;00592D92&quot;/&gt;&lt;wsp:rsid wsp:val=&quot;00592DA6&quot;/&gt;&lt;wsp:rsid wsp:val=&quot;00592DC7&quot;/&gt;&lt;wsp:rsid wsp:val=&quot;00592E3A&quot;/&gt;&lt;wsp:rsid wsp:val=&quot;00592E9C&quot;/&gt;&lt;wsp:rsid wsp:val=&quot;0059315C&quot;/&gt;&lt;wsp:rsid wsp:val=&quot;005933B9&quot;/&gt;&lt;wsp:rsid wsp:val=&quot;005933EE&quot;/&gt;&lt;wsp:rsid wsp:val=&quot;00593450&quot;/&gt;&lt;wsp:rsid wsp:val=&quot;005936EF&quot;/&gt;&lt;wsp:rsid wsp:val=&quot;00593FF6&quot;/&gt;&lt;wsp:rsid wsp:val=&quot;005940AC&quot;/&gt;&lt;wsp:rsid wsp:val=&quot;00594251&quot;/&gt;&lt;wsp:rsid wsp:val=&quot;005942E6&quot;/&gt;&lt;wsp:rsid wsp:val=&quot;005942FA&quot;/&gt;&lt;wsp:rsid wsp:val=&quot;00594370&quot;/&gt;&lt;wsp:rsid wsp:val=&quot;00594764&quot;/&gt;&lt;wsp:rsid wsp:val=&quot;00594863&quot;/&gt;&lt;wsp:rsid wsp:val=&quot;005948D4&quot;/&gt;&lt;wsp:rsid wsp:val=&quot;00594BF9&quot;/&gt;&lt;wsp:rsid wsp:val=&quot;00594E15&quot;/&gt;&lt;wsp:rsid wsp:val=&quot;00594F58&quot;/&gt;&lt;wsp:rsid wsp:val=&quot;00594F77&quot;/&gt;&lt;wsp:rsid wsp:val=&quot;00594FCC&quot;/&gt;&lt;wsp:rsid wsp:val=&quot;00595010&quot;/&gt;&lt;wsp:rsid wsp:val=&quot;00595270&quot;/&gt;&lt;wsp:rsid wsp:val=&quot;005952F8&quot;/&gt;&lt;wsp:rsid wsp:val=&quot;00595722&quot;/&gt;&lt;wsp:rsid wsp:val=&quot;00595798&quot;/&gt;&lt;wsp:rsid wsp:val=&quot;005957E9&quot;/&gt;&lt;wsp:rsid wsp:val=&quot;005957F3&quot;/&gt;&lt;wsp:rsid wsp:val=&quot;00595D90&quot;/&gt;&lt;wsp:rsid wsp:val=&quot;00595E29&quot;/&gt;&lt;wsp:rsid wsp:val=&quot;00595E3C&quot;/&gt;&lt;wsp:rsid wsp:val=&quot;00595FEE&quot;/&gt;&lt;wsp:rsid wsp:val=&quot;00596281&quot;/&gt;&lt;wsp:rsid wsp:val=&quot;00596398&quot;/&gt;&lt;wsp:rsid wsp:val=&quot;005963B3&quot;/&gt;&lt;wsp:rsid wsp:val=&quot;005963F0&quot;/&gt;&lt;wsp:rsid wsp:val=&quot;0059653B&quot;/&gt;&lt;wsp:rsid wsp:val=&quot;0059661B&quot;/&gt;&lt;wsp:rsid wsp:val=&quot;005966E6&quot;/&gt;&lt;wsp:rsid wsp:val=&quot;0059683E&quot;/&gt;&lt;wsp:rsid wsp:val=&quot;0059685C&quot;/&gt;&lt;wsp:rsid wsp:val=&quot;005969F5&quot;/&gt;&lt;wsp:rsid wsp:val=&quot;00596B22&quot;/&gt;&lt;wsp:rsid wsp:val=&quot;00596B51&quot;/&gt;&lt;wsp:rsid wsp:val=&quot;00596C6B&quot;/&gt;&lt;wsp:rsid wsp:val=&quot;00596D23&quot;/&gt;&lt;wsp:rsid wsp:val=&quot;00596EB6&quot;/&gt;&lt;wsp:rsid wsp:val=&quot;00596EEF&quot;/&gt;&lt;wsp:rsid wsp:val=&quot;00596F18&quot;/&gt;&lt;wsp:rsid wsp:val=&quot;005973DC&quot;/&gt;&lt;wsp:rsid wsp:val=&quot;005974CE&quot;/&gt;&lt;wsp:rsid wsp:val=&quot;00597561&quot;/&gt;&lt;wsp:rsid wsp:val=&quot;0059758C&quot;/&gt;&lt;wsp:rsid wsp:val=&quot;00597722&quot;/&gt;&lt;wsp:rsid wsp:val=&quot;00597768&quot;/&gt;&lt;wsp:rsid wsp:val=&quot;00597A3D&quot;/&gt;&lt;wsp:rsid wsp:val=&quot;00597A61&quot;/&gt;&lt;wsp:rsid wsp:val=&quot;00597D7E&quot;/&gt;&lt;wsp:rsid wsp:val=&quot;005A00BD&quot;/&gt;&lt;wsp:rsid wsp:val=&quot;005A00BE&quot;/&gt;&lt;wsp:rsid wsp:val=&quot;005A01D0&quot;/&gt;&lt;wsp:rsid wsp:val=&quot;005A01FC&quot;/&gt;&lt;wsp:rsid wsp:val=&quot;005A02BF&quot;/&gt;&lt;wsp:rsid wsp:val=&quot;005A0445&quot;/&gt;&lt;wsp:rsid wsp:val=&quot;005A0587&quot;/&gt;&lt;wsp:rsid wsp:val=&quot;005A0590&quot;/&gt;&lt;wsp:rsid wsp:val=&quot;005A09E2&quot;/&gt;&lt;wsp:rsid wsp:val=&quot;005A0C13&quot;/&gt;&lt;wsp:rsid wsp:val=&quot;005A0E08&quot;/&gt;&lt;wsp:rsid wsp:val=&quot;005A0E12&quot;/&gt;&lt;wsp:rsid wsp:val=&quot;005A0FC9&quot;/&gt;&lt;wsp:rsid wsp:val=&quot;005A1048&quot;/&gt;&lt;wsp:rsid wsp:val=&quot;005A13A2&quot;/&gt;&lt;wsp:rsid wsp:val=&quot;005A15AC&quot;/&gt;&lt;wsp:rsid wsp:val=&quot;005A1684&quot;/&gt;&lt;wsp:rsid wsp:val=&quot;005A1833&quot;/&gt;&lt;wsp:rsid wsp:val=&quot;005A1986&quot;/&gt;&lt;wsp:rsid wsp:val=&quot;005A19D0&quot;/&gt;&lt;wsp:rsid wsp:val=&quot;005A1C8A&quot;/&gt;&lt;wsp:rsid wsp:val=&quot;005A1D6F&quot;/&gt;&lt;wsp:rsid wsp:val=&quot;005A1E2B&quot;/&gt;&lt;wsp:rsid wsp:val=&quot;005A1E96&quot;/&gt;&lt;wsp:rsid wsp:val=&quot;005A1FE1&quot;/&gt;&lt;wsp:rsid wsp:val=&quot;005A20A5&quot;/&gt;&lt;wsp:rsid wsp:val=&quot;005A20C1&quot;/&gt;&lt;wsp:rsid wsp:val=&quot;005A22E8&quot;/&gt;&lt;wsp:rsid wsp:val=&quot;005A2343&quot;/&gt;&lt;wsp:rsid wsp:val=&quot;005A2380&quot;/&gt;&lt;wsp:rsid wsp:val=&quot;005A246C&quot;/&gt;&lt;wsp:rsid wsp:val=&quot;005A25FA&quot;/&gt;&lt;wsp:rsid wsp:val=&quot;005A2880&quot;/&gt;&lt;wsp:rsid wsp:val=&quot;005A2BFF&quot;/&gt;&lt;wsp:rsid wsp:val=&quot;005A2D72&quot;/&gt;&lt;wsp:rsid wsp:val=&quot;005A2DB3&quot;/&gt;&lt;wsp:rsid wsp:val=&quot;005A2F20&quot;/&gt;&lt;wsp:rsid wsp:val=&quot;005A2F94&quot;/&gt;&lt;wsp:rsid wsp:val=&quot;005A3111&quot;/&gt;&lt;wsp:rsid wsp:val=&quot;005A3153&quot;/&gt;&lt;wsp:rsid wsp:val=&quot;005A3405&quot;/&gt;&lt;wsp:rsid wsp:val=&quot;005A3427&quot;/&gt;&lt;wsp:rsid wsp:val=&quot;005A357D&quot;/&gt;&lt;wsp:rsid wsp:val=&quot;005A37F4&quot;/&gt;&lt;wsp:rsid wsp:val=&quot;005A38C0&quot;/&gt;&lt;wsp:rsid wsp:val=&quot;005A38CD&quot;/&gt;&lt;wsp:rsid wsp:val=&quot;005A39A7&quot;/&gt;&lt;wsp:rsid wsp:val=&quot;005A3A45&quot;/&gt;&lt;wsp:rsid wsp:val=&quot;005A3C17&quot;/&gt;&lt;wsp:rsid wsp:val=&quot;005A3CF2&quot;/&gt;&lt;wsp:rsid wsp:val=&quot;005A3D44&quot;/&gt;&lt;wsp:rsid wsp:val=&quot;005A4244&quot;/&gt;&lt;wsp:rsid wsp:val=&quot;005A4409&quot;/&gt;&lt;wsp:rsid wsp:val=&quot;005A449C&quot;/&gt;&lt;wsp:rsid wsp:val=&quot;005A44CF&quot;/&gt;&lt;wsp:rsid wsp:val=&quot;005A4514&quot;/&gt;&lt;wsp:rsid wsp:val=&quot;005A4606&quot;/&gt;&lt;wsp:rsid wsp:val=&quot;005A467D&quot;/&gt;&lt;wsp:rsid wsp:val=&quot;005A4689&quot;/&gt;&lt;wsp:rsid wsp:val=&quot;005A4A68&quot;/&gt;&lt;wsp:rsid wsp:val=&quot;005A4EFB&quot;/&gt;&lt;wsp:rsid wsp:val=&quot;005A4EFC&quot;/&gt;&lt;wsp:rsid wsp:val=&quot;005A5151&quot;/&gt;&lt;wsp:rsid wsp:val=&quot;005A521E&quot;/&gt;&lt;wsp:rsid wsp:val=&quot;005A5276&quot;/&gt;&lt;wsp:rsid wsp:val=&quot;005A5294&quot;/&gt;&lt;wsp:rsid wsp:val=&quot;005A5425&quot;/&gt;&lt;wsp:rsid wsp:val=&quot;005A561B&quot;/&gt;&lt;wsp:rsid wsp:val=&quot;005A56DD&quot;/&gt;&lt;wsp:rsid wsp:val=&quot;005A56F8&quot;/&gt;&lt;wsp:rsid wsp:val=&quot;005A585B&quot;/&gt;&lt;wsp:rsid wsp:val=&quot;005A588F&quot;/&gt;&lt;wsp:rsid wsp:val=&quot;005A5923&quot;/&gt;&lt;wsp:rsid wsp:val=&quot;005A5A61&quot;/&gt;&lt;wsp:rsid wsp:val=&quot;005A5D15&quot;/&gt;&lt;wsp:rsid wsp:val=&quot;005A61A9&quot;/&gt;&lt;wsp:rsid wsp:val=&quot;005A61F4&quot;/&gt;&lt;wsp:rsid wsp:val=&quot;005A62DC&quot;/&gt;&lt;wsp:rsid wsp:val=&quot;005A64AB&quot;/&gt;&lt;wsp:rsid wsp:val=&quot;005A65DD&quot;/&gt;&lt;wsp:rsid wsp:val=&quot;005A688F&quot;/&gt;&lt;wsp:rsid wsp:val=&quot;005A6914&quot;/&gt;&lt;wsp:rsid wsp:val=&quot;005A6CE3&quot;/&gt;&lt;wsp:rsid wsp:val=&quot;005A6FD0&quot;/&gt;&lt;wsp:rsid wsp:val=&quot;005A71BE&quot;/&gt;&lt;wsp:rsid wsp:val=&quot;005A7356&quot;/&gt;&lt;wsp:rsid wsp:val=&quot;005A747B&quot;/&gt;&lt;wsp:rsid wsp:val=&quot;005A75D3&quot;/&gt;&lt;wsp:rsid wsp:val=&quot;005A7692&quot;/&gt;&lt;wsp:rsid wsp:val=&quot;005A7853&quot;/&gt;&lt;wsp:rsid wsp:val=&quot;005A7A08&quot;/&gt;&lt;wsp:rsid wsp:val=&quot;005A7B47&quot;/&gt;&lt;wsp:rsid wsp:val=&quot;005A7ECE&quot;/&gt;&lt;wsp:rsid wsp:val=&quot;005A7F43&quot;/&gt;&lt;wsp:rsid wsp:val=&quot;005B01BF&quot;/&gt;&lt;wsp:rsid wsp:val=&quot;005B0348&quot;/&gt;&lt;wsp:rsid wsp:val=&quot;005B03D4&quot;/&gt;&lt;wsp:rsid wsp:val=&quot;005B05DB&quot;/&gt;&lt;wsp:rsid wsp:val=&quot;005B061B&quot;/&gt;&lt;wsp:rsid wsp:val=&quot;005B0974&quot;/&gt;&lt;wsp:rsid wsp:val=&quot;005B0983&quot;/&gt;&lt;wsp:rsid wsp:val=&quot;005B0B5E&quot;/&gt;&lt;wsp:rsid wsp:val=&quot;005B0E71&quot;/&gt;&lt;wsp:rsid wsp:val=&quot;005B1033&quot;/&gt;&lt;wsp:rsid wsp:val=&quot;005B119F&quot;/&gt;&lt;wsp:rsid wsp:val=&quot;005B16D1&quot;/&gt;&lt;wsp:rsid wsp:val=&quot;005B1D13&quot;/&gt;&lt;wsp:rsid wsp:val=&quot;005B1E12&quot;/&gt;&lt;wsp:rsid wsp:val=&quot;005B23F2&quot;/&gt;&lt;wsp:rsid wsp:val=&quot;005B2431&quot;/&gt;&lt;wsp:rsid wsp:val=&quot;005B2473&quot;/&gt;&lt;wsp:rsid wsp:val=&quot;005B2662&quot;/&gt;&lt;wsp:rsid wsp:val=&quot;005B266C&quot;/&gt;&lt;wsp:rsid wsp:val=&quot;005B27DB&quot;/&gt;&lt;wsp:rsid wsp:val=&quot;005B2B15&quot;/&gt;&lt;wsp:rsid wsp:val=&quot;005B2C65&quot;/&gt;&lt;wsp:rsid wsp:val=&quot;005B2D9D&quot;/&gt;&lt;wsp:rsid wsp:val=&quot;005B3005&quot;/&gt;&lt;wsp:rsid wsp:val=&quot;005B30E5&quot;/&gt;&lt;wsp:rsid wsp:val=&quot;005B315E&quot;/&gt;&lt;wsp:rsid wsp:val=&quot;005B3391&quot;/&gt;&lt;wsp:rsid wsp:val=&quot;005B3526&quot;/&gt;&lt;wsp:rsid wsp:val=&quot;005B353F&quot;/&gt;&lt;wsp:rsid wsp:val=&quot;005B35B4&quot;/&gt;&lt;wsp:rsid wsp:val=&quot;005B35BC&quot;/&gt;&lt;wsp:rsid wsp:val=&quot;005B3648&quot;/&gt;&lt;wsp:rsid wsp:val=&quot;005B3728&quot;/&gt;&lt;wsp:rsid wsp:val=&quot;005B3888&quot;/&gt;&lt;wsp:rsid wsp:val=&quot;005B38D7&quot;/&gt;&lt;wsp:rsid wsp:val=&quot;005B3B4A&quot;/&gt;&lt;wsp:rsid wsp:val=&quot;005B3B5A&quot;/&gt;&lt;wsp:rsid wsp:val=&quot;005B3CEF&quot;/&gt;&lt;wsp:rsid wsp:val=&quot;005B3FF8&quot;/&gt;&lt;wsp:rsid wsp:val=&quot;005B429B&quot;/&gt;&lt;wsp:rsid wsp:val=&quot;005B42F3&quot;/&gt;&lt;wsp:rsid wsp:val=&quot;005B4880&quot;/&gt;&lt;wsp:rsid wsp:val=&quot;005B4AE7&quot;/&gt;&lt;wsp:rsid wsp:val=&quot;005B4B0A&quot;/&gt;&lt;wsp:rsid wsp:val=&quot;005B4BDD&quot;/&gt;&lt;wsp:rsid wsp:val=&quot;005B4F9A&quot;/&gt;&lt;wsp:rsid wsp:val=&quot;005B513A&quot;/&gt;&lt;wsp:rsid wsp:val=&quot;005B53E5&quot;/&gt;&lt;wsp:rsid wsp:val=&quot;005B551C&quot;/&gt;&lt;wsp:rsid wsp:val=&quot;005B55DF&quot;/&gt;&lt;wsp:rsid wsp:val=&quot;005B5987&quot;/&gt;&lt;wsp:rsid wsp:val=&quot;005B5A5D&quot;/&gt;&lt;wsp:rsid wsp:val=&quot;005B5AA7&quot;/&gt;&lt;wsp:rsid wsp:val=&quot;005B5DF7&quot;/&gt;&lt;wsp:rsid wsp:val=&quot;005B5EFB&quot;/&gt;&lt;wsp:rsid wsp:val=&quot;005B5F4D&quot;/&gt;&lt;wsp:rsid wsp:val=&quot;005B6078&quot;/&gt;&lt;wsp:rsid wsp:val=&quot;005B60AC&quot;/&gt;&lt;wsp:rsid wsp:val=&quot;005B62ED&quot;/&gt;&lt;wsp:rsid wsp:val=&quot;005B6530&quot;/&gt;&lt;wsp:rsid wsp:val=&quot;005B655B&quot;/&gt;&lt;wsp:rsid wsp:val=&quot;005B678E&quot;/&gt;&lt;wsp:rsid wsp:val=&quot;005B67A1&quot;/&gt;&lt;wsp:rsid wsp:val=&quot;005B6A91&quot;/&gt;&lt;wsp:rsid wsp:val=&quot;005B6C4D&quot;/&gt;&lt;wsp:rsid wsp:val=&quot;005B6EE2&quot;/&gt;&lt;wsp:rsid wsp:val=&quot;005B71CB&quot;/&gt;&lt;wsp:rsid wsp:val=&quot;005B7485&quot;/&gt;&lt;wsp:rsid wsp:val=&quot;005B756E&quot;/&gt;&lt;wsp:rsid wsp:val=&quot;005B763B&quot;/&gt;&lt;wsp:rsid wsp:val=&quot;005B78CF&quot;/&gt;&lt;wsp:rsid wsp:val=&quot;005B7942&quot;/&gt;&lt;wsp:rsid wsp:val=&quot;005B79BA&quot;/&gt;&lt;wsp:rsid wsp:val=&quot;005B7A80&quot;/&gt;&lt;wsp:rsid wsp:val=&quot;005B7A93&quot;/&gt;&lt;wsp:rsid wsp:val=&quot;005B7ACC&quot;/&gt;&lt;wsp:rsid wsp:val=&quot;005B7C03&quot;/&gt;&lt;wsp:rsid wsp:val=&quot;005C01AF&quot;/&gt;&lt;wsp:rsid wsp:val=&quot;005C020C&quot;/&gt;&lt;wsp:rsid wsp:val=&quot;005C040A&quot;/&gt;&lt;wsp:rsid wsp:val=&quot;005C04E3&quot;/&gt;&lt;wsp:rsid wsp:val=&quot;005C06FE&quot;/&gt;&lt;wsp:rsid wsp:val=&quot;005C091A&quot;/&gt;&lt;wsp:rsid wsp:val=&quot;005C09ED&quot;/&gt;&lt;wsp:rsid wsp:val=&quot;005C0BBC&quot;/&gt;&lt;wsp:rsid wsp:val=&quot;005C0F64&quot;/&gt;&lt;wsp:rsid wsp:val=&quot;005C1188&quot;/&gt;&lt;wsp:rsid wsp:val=&quot;005C123B&quot;/&gt;&lt;wsp:rsid wsp:val=&quot;005C138D&quot;/&gt;&lt;wsp:rsid wsp:val=&quot;005C13A2&quot;/&gt;&lt;wsp:rsid wsp:val=&quot;005C13BB&quot;/&gt;&lt;wsp:rsid wsp:val=&quot;005C1651&quot;/&gt;&lt;wsp:rsid wsp:val=&quot;005C165F&quot;/&gt;&lt;wsp:rsid wsp:val=&quot;005C1952&quot;/&gt;&lt;wsp:rsid wsp:val=&quot;005C1A56&quot;/&gt;&lt;wsp:rsid wsp:val=&quot;005C1AA5&quot;/&gt;&lt;wsp:rsid wsp:val=&quot;005C1C29&quot;/&gt;&lt;wsp:rsid wsp:val=&quot;005C1CAF&quot;/&gt;&lt;wsp:rsid wsp:val=&quot;005C1F79&quot;/&gt;&lt;wsp:rsid wsp:val=&quot;005C206C&quot;/&gt;&lt;wsp:rsid wsp:val=&quot;005C207B&quot;/&gt;&lt;wsp:rsid wsp:val=&quot;005C21C9&quot;/&gt;&lt;wsp:rsid wsp:val=&quot;005C2420&quot;/&gt;&lt;wsp:rsid wsp:val=&quot;005C24C5&quot;/&gt;&lt;wsp:rsid wsp:val=&quot;005C24D7&quot;/&gt;&lt;wsp:rsid wsp:val=&quot;005C256A&quot;/&gt;&lt;wsp:rsid wsp:val=&quot;005C2757&quot;/&gt;&lt;wsp:rsid wsp:val=&quot;005C2876&quot;/&gt;&lt;wsp:rsid wsp:val=&quot;005C291D&quot;/&gt;&lt;wsp:rsid wsp:val=&quot;005C2C8F&quot;/&gt;&lt;wsp:rsid wsp:val=&quot;005C2E65&quot;/&gt;&lt;wsp:rsid wsp:val=&quot;005C2EA4&quot;/&gt;&lt;wsp:rsid wsp:val=&quot;005C32FD&quot;/&gt;&lt;wsp:rsid wsp:val=&quot;005C3549&quot;/&gt;&lt;wsp:rsid wsp:val=&quot;005C36B3&quot;/&gt;&lt;wsp:rsid wsp:val=&quot;005C3964&quot;/&gt;&lt;wsp:rsid wsp:val=&quot;005C3A27&quot;/&gt;&lt;wsp:rsid wsp:val=&quot;005C3B8C&quot;/&gt;&lt;wsp:rsid wsp:val=&quot;005C412A&quot;/&gt;&lt;wsp:rsid wsp:val=&quot;005C4197&quot;/&gt;&lt;wsp:rsid wsp:val=&quot;005C4204&quot;/&gt;&lt;wsp:rsid wsp:val=&quot;005C4211&quot;/&gt;&lt;wsp:rsid wsp:val=&quot;005C42D5&quot;/&gt;&lt;wsp:rsid wsp:val=&quot;005C492A&quot;/&gt;&lt;wsp:rsid wsp:val=&quot;005C49C7&quot;/&gt;&lt;wsp:rsid wsp:val=&quot;005C4B2F&quot;/&gt;&lt;wsp:rsid wsp:val=&quot;005C4DFC&quot;/&gt;&lt;wsp:rsid wsp:val=&quot;005C50BA&quot;/&gt;&lt;wsp:rsid wsp:val=&quot;005C51A9&quot;/&gt;&lt;wsp:rsid wsp:val=&quot;005C51F3&quot;/&gt;&lt;wsp:rsid wsp:val=&quot;005C52A1&quot;/&gt;&lt;wsp:rsid wsp:val=&quot;005C5302&quot;/&gt;&lt;wsp:rsid wsp:val=&quot;005C57D2&quot;/&gt;&lt;wsp:rsid wsp:val=&quot;005C58CE&quot;/&gt;&lt;wsp:rsid wsp:val=&quot;005C5AEF&quot;/&gt;&lt;wsp:rsid wsp:val=&quot;005C5ED5&quot;/&gt;&lt;wsp:rsid wsp:val=&quot;005C6559&quot;/&gt;&lt;wsp:rsid wsp:val=&quot;005C65FC&quot;/&gt;&lt;wsp:rsid wsp:val=&quot;005C6A5C&quot;/&gt;&lt;wsp:rsid wsp:val=&quot;005C6B2D&quot;/&gt;&lt;wsp:rsid wsp:val=&quot;005C6BB6&quot;/&gt;&lt;wsp:rsid wsp:val=&quot;005C6C1A&quot;/&gt;&lt;wsp:rsid wsp:val=&quot;005C6DFD&quot;/&gt;&lt;wsp:rsid wsp:val=&quot;005C6E65&quot;/&gt;&lt;wsp:rsid wsp:val=&quot;005C71CC&quot;/&gt;&lt;wsp:rsid wsp:val=&quot;005C71FD&quot;/&gt;&lt;wsp:rsid wsp:val=&quot;005C730C&quot;/&gt;&lt;wsp:rsid wsp:val=&quot;005C73B9&quot;/&gt;&lt;wsp:rsid wsp:val=&quot;005C742F&quot;/&gt;&lt;wsp:rsid wsp:val=&quot;005C76CD&quot;/&gt;&lt;wsp:rsid wsp:val=&quot;005C7863&quot;/&gt;&lt;wsp:rsid wsp:val=&quot;005C795E&quot;/&gt;&lt;wsp:rsid wsp:val=&quot;005C7A16&quot;/&gt;&lt;wsp:rsid wsp:val=&quot;005C7A64&quot;/&gt;&lt;wsp:rsid wsp:val=&quot;005C7BB5&quot;/&gt;&lt;wsp:rsid wsp:val=&quot;005C7BE8&quot;/&gt;&lt;wsp:rsid wsp:val=&quot;005C7D01&quot;/&gt;&lt;wsp:rsid wsp:val=&quot;005C7D90&quot;/&gt;&lt;wsp:rsid wsp:val=&quot;005C7DE3&quot;/&gt;&lt;wsp:rsid wsp:val=&quot;005C7FBF&quot;/&gt;&lt;wsp:rsid wsp:val=&quot;005D0043&quot;/&gt;&lt;wsp:rsid wsp:val=&quot;005D008E&quot;/&gt;&lt;wsp:rsid wsp:val=&quot;005D0155&quot;/&gt;&lt;wsp:rsid wsp:val=&quot;005D017F&quot;/&gt;&lt;wsp:rsid wsp:val=&quot;005D05DD&quot;/&gt;&lt;wsp:rsid wsp:val=&quot;005D0695&quot;/&gt;&lt;wsp:rsid wsp:val=&quot;005D071F&quot;/&gt;&lt;wsp:rsid wsp:val=&quot;005D0903&quot;/&gt;&lt;wsp:rsid wsp:val=&quot;005D0A5B&quot;/&gt;&lt;wsp:rsid wsp:val=&quot;005D0F01&quot;/&gt;&lt;wsp:rsid wsp:val=&quot;005D0F07&quot;/&gt;&lt;wsp:rsid wsp:val=&quot;005D10A4&quot;/&gt;&lt;wsp:rsid wsp:val=&quot;005D114B&quot;/&gt;&lt;wsp:rsid wsp:val=&quot;005D1336&quot;/&gt;&lt;wsp:rsid wsp:val=&quot;005D170B&quot;/&gt;&lt;wsp:rsid wsp:val=&quot;005D18DD&quot;/&gt;&lt;wsp:rsid wsp:val=&quot;005D1B08&quot;/&gt;&lt;wsp:rsid wsp:val=&quot;005D1BBC&quot;/&gt;&lt;wsp:rsid wsp:val=&quot;005D1C11&quot;/&gt;&lt;wsp:rsid wsp:val=&quot;005D1E48&quot;/&gt;&lt;wsp:rsid wsp:val=&quot;005D1F10&quot;/&gt;&lt;wsp:rsid wsp:val=&quot;005D1F64&quot;/&gt;&lt;wsp:rsid wsp:val=&quot;005D1FB4&quot;/&gt;&lt;wsp:rsid wsp:val=&quot;005D21D2&quot;/&gt;&lt;wsp:rsid wsp:val=&quot;005D26DB&quot;/&gt;&lt;wsp:rsid wsp:val=&quot;005D2858&quot;/&gt;&lt;wsp:rsid wsp:val=&quot;005D287A&quot;/&gt;&lt;wsp:rsid wsp:val=&quot;005D2B36&quot;/&gt;&lt;wsp:rsid wsp:val=&quot;005D2E43&quot;/&gt;&lt;wsp:rsid wsp:val=&quot;005D2EA1&quot;/&gt;&lt;wsp:rsid wsp:val=&quot;005D2FAA&quot;/&gt;&lt;wsp:rsid wsp:val=&quot;005D30CA&quot;/&gt;&lt;wsp:rsid wsp:val=&quot;005D319C&quot;/&gt;&lt;wsp:rsid wsp:val=&quot;005D321B&quot;/&gt;&lt;wsp:rsid wsp:val=&quot;005D327C&quot;/&gt;&lt;wsp:rsid wsp:val=&quot;005D32F7&quot;/&gt;&lt;wsp:rsid wsp:val=&quot;005D33BF&quot;/&gt;&lt;wsp:rsid wsp:val=&quot;005D33CB&quot;/&gt;&lt;wsp:rsid wsp:val=&quot;005D3414&quot;/&gt;&lt;wsp:rsid wsp:val=&quot;005D3568&quot;/&gt;&lt;wsp:rsid wsp:val=&quot;005D367F&quot;/&gt;&lt;wsp:rsid wsp:val=&quot;005D387C&quot;/&gt;&lt;wsp:rsid wsp:val=&quot;005D3A0F&quot;/&gt;&lt;wsp:rsid wsp:val=&quot;005D3CD9&quot;/&gt;&lt;wsp:rsid wsp:val=&quot;005D3E1C&quot;/&gt;&lt;wsp:rsid wsp:val=&quot;005D3FA4&quot;/&gt;&lt;wsp:rsid wsp:val=&quot;005D4190&quot;/&gt;&lt;wsp:rsid wsp:val=&quot;005D4259&quot;/&gt;&lt;wsp:rsid wsp:val=&quot;005D4350&quot;/&gt;&lt;wsp:rsid wsp:val=&quot;005D43FE&quot;/&gt;&lt;wsp:rsid wsp:val=&quot;005D48A8&quot;/&gt;&lt;wsp:rsid wsp:val=&quot;005D48B3&quot;/&gt;&lt;wsp:rsid wsp:val=&quot;005D499E&quot;/&gt;&lt;wsp:rsid wsp:val=&quot;005D49A4&quot;/&gt;&lt;wsp:rsid wsp:val=&quot;005D50AF&quot;/&gt;&lt;wsp:rsid wsp:val=&quot;005D5337&quot;/&gt;&lt;wsp:rsid wsp:val=&quot;005D57B0&quot;/&gt;&lt;wsp:rsid wsp:val=&quot;005D57F0&quot;/&gt;&lt;wsp:rsid wsp:val=&quot;005D5885&quot;/&gt;&lt;wsp:rsid wsp:val=&quot;005D5B1D&quot;/&gt;&lt;wsp:rsid wsp:val=&quot;005D5BE7&quot;/&gt;&lt;wsp:rsid wsp:val=&quot;005D5C76&quot;/&gt;&lt;wsp:rsid wsp:val=&quot;005D5C7C&quot;/&gt;&lt;wsp:rsid wsp:val=&quot;005D5CDD&quot;/&gt;&lt;wsp:rsid wsp:val=&quot;005D5F91&quot;/&gt;&lt;wsp:rsid wsp:val=&quot;005D5F98&quot;/&gt;&lt;wsp:rsid wsp:val=&quot;005D61B7&quot;/&gt;&lt;wsp:rsid wsp:val=&quot;005D621B&quot;/&gt;&lt;wsp:rsid wsp:val=&quot;005D64FE&quot;/&gt;&lt;wsp:rsid wsp:val=&quot;005D67F5&quot;/&gt;&lt;wsp:rsid wsp:val=&quot;005D6850&quot;/&gt;&lt;wsp:rsid wsp:val=&quot;005D68A6&quot;/&gt;&lt;wsp:rsid wsp:val=&quot;005D6A1F&quot;/&gt;&lt;wsp:rsid wsp:val=&quot;005D6A91&quot;/&gt;&lt;wsp:rsid wsp:val=&quot;005D6D82&quot;/&gt;&lt;wsp:rsid wsp:val=&quot;005D710D&quot;/&gt;&lt;wsp:rsid wsp:val=&quot;005D721B&quot;/&gt;&lt;wsp:rsid wsp:val=&quot;005D721F&quot;/&gt;&lt;wsp:rsid wsp:val=&quot;005D74D4&quot;/&gt;&lt;wsp:rsid wsp:val=&quot;005D74FC&quot;/&gt;&lt;wsp:rsid wsp:val=&quot;005D7566&quot;/&gt;&lt;wsp:rsid wsp:val=&quot;005D787E&quot;/&gt;&lt;wsp:rsid wsp:val=&quot;005D79B2&quot;/&gt;&lt;wsp:rsid wsp:val=&quot;005D7AF3&quot;/&gt;&lt;wsp:rsid wsp:val=&quot;005D7BB5&quot;/&gt;&lt;wsp:rsid wsp:val=&quot;005D7BBD&quot;/&gt;&lt;wsp:rsid wsp:val=&quot;005D7DBD&quot;/&gt;&lt;wsp:rsid wsp:val=&quot;005E009A&quot;/&gt;&lt;wsp:rsid wsp:val=&quot;005E00CE&quot;/&gt;&lt;wsp:rsid wsp:val=&quot;005E00FB&quot;/&gt;&lt;wsp:rsid wsp:val=&quot;005E0124&quot;/&gt;&lt;wsp:rsid wsp:val=&quot;005E0319&quot;/&gt;&lt;wsp:rsid wsp:val=&quot;005E03F4&quot;/&gt;&lt;wsp:rsid wsp:val=&quot;005E0510&quot;/&gt;&lt;wsp:rsid wsp:val=&quot;005E055B&quot;/&gt;&lt;wsp:rsid wsp:val=&quot;005E05B8&quot;/&gt;&lt;wsp:rsid wsp:val=&quot;005E0602&quot;/&gt;&lt;wsp:rsid wsp:val=&quot;005E07B9&quot;/&gt;&lt;wsp:rsid wsp:val=&quot;005E0897&quot;/&gt;&lt;wsp:rsid wsp:val=&quot;005E08AD&quot;/&gt;&lt;wsp:rsid wsp:val=&quot;005E0B34&quot;/&gt;&lt;wsp:rsid wsp:val=&quot;005E0B7B&quot;/&gt;&lt;wsp:rsid wsp:val=&quot;005E0C74&quot;/&gt;&lt;wsp:rsid wsp:val=&quot;005E0D4E&quot;/&gt;&lt;wsp:rsid wsp:val=&quot;005E0E5D&quot;/&gt;&lt;wsp:rsid wsp:val=&quot;005E0F6F&quot;/&gt;&lt;wsp:rsid wsp:val=&quot;005E12D9&quot;/&gt;&lt;wsp:rsid wsp:val=&quot;005E145C&quot;/&gt;&lt;wsp:rsid wsp:val=&quot;005E158D&quot;/&gt;&lt;wsp:rsid wsp:val=&quot;005E15F7&quot;/&gt;&lt;wsp:rsid wsp:val=&quot;005E1657&quot;/&gt;&lt;wsp:rsid wsp:val=&quot;005E177A&quot;/&gt;&lt;wsp:rsid wsp:val=&quot;005E17DE&quot;/&gt;&lt;wsp:rsid wsp:val=&quot;005E1A90&quot;/&gt;&lt;wsp:rsid wsp:val=&quot;005E1B66&quot;/&gt;&lt;wsp:rsid wsp:val=&quot;005E1E1A&quot;/&gt;&lt;wsp:rsid wsp:val=&quot;005E1FF0&quot;/&gt;&lt;wsp:rsid wsp:val=&quot;005E2051&quot;/&gt;&lt;wsp:rsid wsp:val=&quot;005E207D&quot;/&gt;&lt;wsp:rsid wsp:val=&quot;005E2579&quot;/&gt;&lt;wsp:rsid wsp:val=&quot;005E2582&quot;/&gt;&lt;wsp:rsid wsp:val=&quot;005E2AF4&quot;/&gt;&lt;wsp:rsid wsp:val=&quot;005E2BEB&quot;/&gt;&lt;wsp:rsid wsp:val=&quot;005E2FC9&quot;/&gt;&lt;wsp:rsid wsp:val=&quot;005E35E7&quot;/&gt;&lt;wsp:rsid wsp:val=&quot;005E3688&quot;/&gt;&lt;wsp:rsid wsp:val=&quot;005E3728&quot;/&gt;&lt;wsp:rsid wsp:val=&quot;005E3937&quot;/&gt;&lt;wsp:rsid wsp:val=&quot;005E3967&quot;/&gt;&lt;wsp:rsid wsp:val=&quot;005E3A39&quot;/&gt;&lt;wsp:rsid wsp:val=&quot;005E3BE4&quot;/&gt;&lt;wsp:rsid wsp:val=&quot;005E402E&quot;/&gt;&lt;wsp:rsid wsp:val=&quot;005E405D&quot;/&gt;&lt;wsp:rsid wsp:val=&quot;005E40E6&quot;/&gt;&lt;wsp:rsid wsp:val=&quot;005E4181&quot;/&gt;&lt;wsp:rsid wsp:val=&quot;005E43D4&quot;/&gt;&lt;wsp:rsid wsp:val=&quot;005E444C&quot;/&gt;&lt;wsp:rsid wsp:val=&quot;005E4522&quot;/&gt;&lt;wsp:rsid wsp:val=&quot;005E4538&quot;/&gt;&lt;wsp:rsid wsp:val=&quot;005E4550&quot;/&gt;&lt;wsp:rsid wsp:val=&quot;005E470D&quot;/&gt;&lt;wsp:rsid wsp:val=&quot;005E48F9&quot;/&gt;&lt;wsp:rsid wsp:val=&quot;005E49E1&quot;/&gt;&lt;wsp:rsid wsp:val=&quot;005E4C1D&quot;/&gt;&lt;wsp:rsid wsp:val=&quot;005E4CC1&quot;/&gt;&lt;wsp:rsid wsp:val=&quot;005E4D8C&quot;/&gt;&lt;wsp:rsid wsp:val=&quot;005E4E8E&quot;/&gt;&lt;wsp:rsid wsp:val=&quot;005E4F14&quot;/&gt;&lt;wsp:rsid wsp:val=&quot;005E5202&quot;/&gt;&lt;wsp:rsid wsp:val=&quot;005E535A&quot;/&gt;&lt;wsp:rsid wsp:val=&quot;005E5481&quot;/&gt;&lt;wsp:rsid wsp:val=&quot;005E5996&quot;/&gt;&lt;wsp:rsid wsp:val=&quot;005E5E22&quot;/&gt;&lt;wsp:rsid wsp:val=&quot;005E5F25&quot;/&gt;&lt;wsp:rsid wsp:val=&quot;005E60B4&quot;/&gt;&lt;wsp:rsid wsp:val=&quot;005E62BD&quot;/&gt;&lt;wsp:rsid wsp:val=&quot;005E64C5&quot;/&gt;&lt;wsp:rsid wsp:val=&quot;005E65BF&quot;/&gt;&lt;wsp:rsid wsp:val=&quot;005E6631&quot;/&gt;&lt;wsp:rsid wsp:val=&quot;005E674C&quot;/&gt;&lt;wsp:rsid wsp:val=&quot;005E677B&quot;/&gt;&lt;wsp:rsid wsp:val=&quot;005E6D96&quot;/&gt;&lt;wsp:rsid wsp:val=&quot;005E6EFC&quot;/&gt;&lt;wsp:rsid wsp:val=&quot;005E7110&quot;/&gt;&lt;wsp:rsid wsp:val=&quot;005E7481&quot;/&gt;&lt;wsp:rsid wsp:val=&quot;005E7489&quot;/&gt;&lt;wsp:rsid wsp:val=&quot;005E7765&quot;/&gt;&lt;wsp:rsid wsp:val=&quot;005E78C9&quot;/&gt;&lt;wsp:rsid wsp:val=&quot;005E792B&quot;/&gt;&lt;wsp:rsid wsp:val=&quot;005E79BF&quot;/&gt;&lt;wsp:rsid wsp:val=&quot;005E7ADE&quot;/&gt;&lt;wsp:rsid wsp:val=&quot;005E7AF7&quot;/&gt;&lt;wsp:rsid wsp:val=&quot;005E7BED&quot;/&gt;&lt;wsp:rsid wsp:val=&quot;005F00BE&quot;/&gt;&lt;wsp:rsid wsp:val=&quot;005F0106&quot;/&gt;&lt;wsp:rsid wsp:val=&quot;005F0483&quot;/&gt;&lt;wsp:rsid wsp:val=&quot;005F0615&quot;/&gt;&lt;wsp:rsid wsp:val=&quot;005F087C&quot;/&gt;&lt;wsp:rsid wsp:val=&quot;005F0B76&quot;/&gt;&lt;wsp:rsid wsp:val=&quot;005F0BFE&quot;/&gt;&lt;wsp:rsid wsp:val=&quot;005F0DCA&quot;/&gt;&lt;wsp:rsid wsp:val=&quot;005F12F5&quot;/&gt;&lt;wsp:rsid wsp:val=&quot;005F135E&quot;/&gt;&lt;wsp:rsid wsp:val=&quot;005F13A9&quot;/&gt;&lt;wsp:rsid wsp:val=&quot;005F1548&quot;/&gt;&lt;wsp:rsid wsp:val=&quot;005F1592&quot;/&gt;&lt;wsp:rsid wsp:val=&quot;005F1611&quot;/&gt;&lt;wsp:rsid wsp:val=&quot;005F1781&quot;/&gt;&lt;wsp:rsid wsp:val=&quot;005F1AD7&quot;/&gt;&lt;wsp:rsid wsp:val=&quot;005F1BA6&quot;/&gt;&lt;wsp:rsid wsp:val=&quot;005F1C32&quot;/&gt;&lt;wsp:rsid wsp:val=&quot;005F1DC5&quot;/&gt;&lt;wsp:rsid wsp:val=&quot;005F1F3D&quot;/&gt;&lt;wsp:rsid wsp:val=&quot;005F209E&quot;/&gt;&lt;wsp:rsid wsp:val=&quot;005F22A5&quot;/&gt;&lt;wsp:rsid wsp:val=&quot;005F233D&quot;/&gt;&lt;wsp:rsid wsp:val=&quot;005F2359&quot;/&gt;&lt;wsp:rsid wsp:val=&quot;005F24E5&quot;/&gt;&lt;wsp:rsid wsp:val=&quot;005F275D&quot;/&gt;&lt;wsp:rsid wsp:val=&quot;005F2812&quot;/&gt;&lt;wsp:rsid wsp:val=&quot;005F2D16&quot;/&gt;&lt;wsp:rsid wsp:val=&quot;005F2E11&quot;/&gt;&lt;wsp:rsid wsp:val=&quot;005F2F03&quot;/&gt;&lt;wsp:rsid wsp:val=&quot;005F2F88&quot;/&gt;&lt;wsp:rsid wsp:val=&quot;005F34B9&quot;/&gt;&lt;wsp:rsid wsp:val=&quot;005F35B0&quot;/&gt;&lt;wsp:rsid wsp:val=&quot;005F3685&quot;/&gt;&lt;wsp:rsid wsp:val=&quot;005F37DC&quot;/&gt;&lt;wsp:rsid wsp:val=&quot;005F3818&quot;/&gt;&lt;wsp:rsid wsp:val=&quot;005F3D7D&quot;/&gt;&lt;wsp:rsid wsp:val=&quot;005F3E96&quot;/&gt;&lt;wsp:rsid wsp:val=&quot;005F4097&quot;/&gt;&lt;wsp:rsid wsp:val=&quot;005F4126&quot;/&gt;&lt;wsp:rsid wsp:val=&quot;005F44D4&quot;/&gt;&lt;wsp:rsid wsp:val=&quot;005F475C&quot;/&gt;&lt;wsp:rsid wsp:val=&quot;005F49C5&quot;/&gt;&lt;wsp:rsid wsp:val=&quot;005F4B72&quot;/&gt;&lt;wsp:rsid wsp:val=&quot;005F5175&quot;/&gt;&lt;wsp:rsid wsp:val=&quot;005F5257&quot;/&gt;&lt;wsp:rsid wsp:val=&quot;005F54E2&quot;/&gt;&lt;wsp:rsid wsp:val=&quot;005F54FB&quot;/&gt;&lt;wsp:rsid wsp:val=&quot;005F5503&quot;/&gt;&lt;wsp:rsid wsp:val=&quot;005F5666&quot;/&gt;&lt;wsp:rsid wsp:val=&quot;005F5761&quot;/&gt;&lt;wsp:rsid wsp:val=&quot;005F57D6&quot;/&gt;&lt;wsp:rsid wsp:val=&quot;005F58FA&quot;/&gt;&lt;wsp:rsid wsp:val=&quot;005F5B6D&quot;/&gt;&lt;wsp:rsid wsp:val=&quot;005F5B9F&quot;/&gt;&lt;wsp:rsid wsp:val=&quot;005F5D78&quot;/&gt;&lt;wsp:rsid wsp:val=&quot;005F5E70&quot;/&gt;&lt;wsp:rsid wsp:val=&quot;005F6082&quot;/&gt;&lt;wsp:rsid wsp:val=&quot;005F627B&quot;/&gt;&lt;wsp:rsid wsp:val=&quot;005F63A0&quot;/&gt;&lt;wsp:rsid wsp:val=&quot;005F646B&quot;/&gt;&lt;wsp:rsid wsp:val=&quot;005F64AB&quot;/&gt;&lt;wsp:rsid wsp:val=&quot;005F66BB&quot;/&gt;&lt;wsp:rsid wsp:val=&quot;005F67B8&quot;/&gt;&lt;wsp:rsid wsp:val=&quot;005F67EB&quot;/&gt;&lt;wsp:rsid wsp:val=&quot;005F6BB9&quot;/&gt;&lt;wsp:rsid wsp:val=&quot;005F6C3E&quot;/&gt;&lt;wsp:rsid wsp:val=&quot;005F6CC3&quot;/&gt;&lt;wsp:rsid wsp:val=&quot;005F6CFA&quot;/&gt;&lt;wsp:rsid wsp:val=&quot;005F6E9B&quot;/&gt;&lt;wsp:rsid wsp:val=&quot;005F72C0&quot;/&gt;&lt;wsp:rsid wsp:val=&quot;005F748D&quot;/&gt;&lt;wsp:rsid wsp:val=&quot;005F74C9&quot;/&gt;&lt;wsp:rsid wsp:val=&quot;005F756C&quot;/&gt;&lt;wsp:rsid wsp:val=&quot;005F761D&quot;/&gt;&lt;wsp:rsid wsp:val=&quot;005F76B6&quot;/&gt;&lt;wsp:rsid wsp:val=&quot;005F76EF&quot;/&gt;&lt;wsp:rsid wsp:val=&quot;005F7719&quot;/&gt;&lt;wsp:rsid wsp:val=&quot;005F7892&quot;/&gt;&lt;wsp:rsid wsp:val=&quot;005F7A17&quot;/&gt;&lt;wsp:rsid wsp:val=&quot;005F7C0C&quot;/&gt;&lt;wsp:rsid wsp:val=&quot;00600167&quot;/&gt;&lt;wsp:rsid wsp:val=&quot;006001C5&quot;/&gt;&lt;wsp:rsid wsp:val=&quot;006001FC&quot;/&gt;&lt;wsp:rsid wsp:val=&quot;0060070D&quot;/&gt;&lt;wsp:rsid wsp:val=&quot;0060086E&quot;/&gt;&lt;wsp:rsid wsp:val=&quot;006008E8&quot;/&gt;&lt;wsp:rsid wsp:val=&quot;00600F32&quot;/&gt;&lt;wsp:rsid wsp:val=&quot;006010F3&quot;/&gt;&lt;wsp:rsid wsp:val=&quot;0060110A&quot;/&gt;&lt;wsp:rsid wsp:val=&quot;006013B2&quot;/&gt;&lt;wsp:rsid wsp:val=&quot;006013F2&quot;/&gt;&lt;wsp:rsid wsp:val=&quot;006017A7&quot;/&gt;&lt;wsp:rsid wsp:val=&quot;006018A2&quot;/&gt;&lt;wsp:rsid wsp:val=&quot;006019D2&quot;/&gt;&lt;wsp:rsid wsp:val=&quot;00601CA7&quot;/&gt;&lt;wsp:rsid wsp:val=&quot;00601D73&quot;/&gt;&lt;wsp:rsid wsp:val=&quot;00601DD0&quot;/&gt;&lt;wsp:rsid wsp:val=&quot;00601EA5&quot;/&gt;&lt;wsp:rsid wsp:val=&quot;00602061&quot;/&gt;&lt;wsp:rsid wsp:val=&quot;006028D4&quot;/&gt;&lt;wsp:rsid wsp:val=&quot;00602C75&quot;/&gt;&lt;wsp:rsid wsp:val=&quot;00602CDB&quot;/&gt;&lt;wsp:rsid wsp:val=&quot;00602DDE&quot;/&gt;&lt;wsp:rsid wsp:val=&quot;00602F30&quot;/&gt;&lt;wsp:rsid wsp:val=&quot;0060308A&quot;/&gt;&lt;wsp:rsid wsp:val=&quot;0060313A&quot;/&gt;&lt;wsp:rsid wsp:val=&quot;00603688&quot;/&gt;&lt;wsp:rsid wsp:val=&quot;006036FB&quot;/&gt;&lt;wsp:rsid wsp:val=&quot;00603E75&quot;/&gt;&lt;wsp:rsid wsp:val=&quot;00603F43&quot;/&gt;&lt;wsp:rsid wsp:val=&quot;006045ED&quot;/&gt;&lt;wsp:rsid wsp:val=&quot;0060482D&quot;/&gt;&lt;wsp:rsid wsp:val=&quot;00604979&quot;/&gt;&lt;wsp:rsid wsp:val=&quot;00604B93&quot;/&gt;&lt;wsp:rsid wsp:val=&quot;00604CD0&quot;/&gt;&lt;wsp:rsid wsp:val=&quot;00604FC2&quot;/&gt;&lt;wsp:rsid wsp:val=&quot;00605099&quot;/&gt;&lt;wsp:rsid wsp:val=&quot;006051C9&quot;/&gt;&lt;wsp:rsid wsp:val=&quot;0060532A&quot;/&gt;&lt;wsp:rsid wsp:val=&quot;006055D4&quot;/&gt;&lt;wsp:rsid wsp:val=&quot;006055F3&quot;/&gt;&lt;wsp:rsid wsp:val=&quot;0060578B&quot;/&gt;&lt;wsp:rsid wsp:val=&quot;0060586E&quot;/&gt;&lt;wsp:rsid wsp:val=&quot;00605C37&quot;/&gt;&lt;wsp:rsid wsp:val=&quot;00605EAB&quot;/&gt;&lt;wsp:rsid wsp:val=&quot;00605FD1&quot;/&gt;&lt;wsp:rsid wsp:val=&quot;00605FFE&quot;/&gt;&lt;wsp:rsid wsp:val=&quot;006062AC&quot;/&gt;&lt;wsp:rsid wsp:val=&quot;0060646F&quot;/&gt;&lt;wsp:rsid wsp:val=&quot;006065DE&quot;/&gt;&lt;wsp:rsid wsp:val=&quot;0060662A&quot;/&gt;&lt;wsp:rsid wsp:val=&quot;00606718&quot;/&gt;&lt;wsp:rsid wsp:val=&quot;006069B7&quot;/&gt;&lt;wsp:rsid wsp:val=&quot;00606B4B&quot;/&gt;&lt;wsp:rsid wsp:val=&quot;00606B73&quot;/&gt;&lt;wsp:rsid wsp:val=&quot;00606BA0&quot;/&gt;&lt;wsp:rsid wsp:val=&quot;00606CAF&quot;/&gt;&lt;wsp:rsid wsp:val=&quot;006071F2&quot;/&gt;&lt;wsp:rsid wsp:val=&quot;006072D9&quot;/&gt;&lt;wsp:rsid wsp:val=&quot;00607571&quot;/&gt;&lt;wsp:rsid wsp:val=&quot;00607664&quot;/&gt;&lt;wsp:rsid wsp:val=&quot;006076F7&quot;/&gt;&lt;wsp:rsid wsp:val=&quot;0060778B&quot;/&gt;&lt;wsp:rsid wsp:val=&quot;0060799F&quot;/&gt;&lt;wsp:rsid wsp:val=&quot;00607AAF&quot;/&gt;&lt;wsp:rsid wsp:val=&quot;00607AF4&quot;/&gt;&lt;wsp:rsid wsp:val=&quot;00607BBC&quot;/&gt;&lt;wsp:rsid wsp:val=&quot;00607BFF&quot;/&gt;&lt;wsp:rsid wsp:val=&quot;00607CFF&quot;/&gt;&lt;wsp:rsid wsp:val=&quot;00607FD9&quot;/&gt;&lt;wsp:rsid wsp:val=&quot;0061020E&quot;/&gt;&lt;wsp:rsid wsp:val=&quot;00610260&quot;/&gt;&lt;wsp:rsid wsp:val=&quot;006104F7&quot;/&gt;&lt;wsp:rsid wsp:val=&quot;00610536&quot;/&gt;&lt;wsp:rsid wsp:val=&quot;006105DC&quot;/&gt;&lt;wsp:rsid wsp:val=&quot;00610747&quot;/&gt;&lt;wsp:rsid wsp:val=&quot;00610D14&quot;/&gt;&lt;wsp:rsid wsp:val=&quot;00610E7D&quot;/&gt;&lt;wsp:rsid wsp:val=&quot;0061110D&quot;/&gt;&lt;wsp:rsid wsp:val=&quot;006113FE&quot;/&gt;&lt;wsp:rsid wsp:val=&quot;00611515&quot;/&gt;&lt;wsp:rsid wsp:val=&quot;00611730&quot;/&gt;&lt;wsp:rsid wsp:val=&quot;00611900&quot;/&gt;&lt;wsp:rsid wsp:val=&quot;00611A1B&quot;/&gt;&lt;wsp:rsid wsp:val=&quot;00612053&quot;/&gt;&lt;wsp:rsid wsp:val=&quot;0061206B&quot;/&gt;&lt;wsp:rsid wsp:val=&quot;0061233A&quot;/&gt;&lt;wsp:rsid wsp:val=&quot;006126FF&quot;/&gt;&lt;wsp:rsid wsp:val=&quot;0061276A&quot;/&gt;&lt;wsp:rsid wsp:val=&quot;00612ABF&quot;/&gt;&lt;wsp:rsid wsp:val=&quot;00612C0F&quot;/&gt;&lt;wsp:rsid wsp:val=&quot;00612D15&quot;/&gt;&lt;wsp:rsid wsp:val=&quot;00612F1C&quot;/&gt;&lt;wsp:rsid wsp:val=&quot;0061309B&quot;/&gt;&lt;wsp:rsid wsp:val=&quot;00613151&quot;/&gt;&lt;wsp:rsid wsp:val=&quot;0061362A&quot;/&gt;&lt;wsp:rsid wsp:val=&quot;00613650&quot;/&gt;&lt;wsp:rsid wsp:val=&quot;006137F2&quot;/&gt;&lt;wsp:rsid wsp:val=&quot;00613E23&quot;/&gt;&lt;wsp:rsid wsp:val=&quot;00613E7F&quot;/&gt;&lt;wsp:rsid wsp:val=&quot;00613EF9&quot;/&gt;&lt;wsp:rsid wsp:val=&quot;00613FC4&quot;/&gt;&lt;wsp:rsid wsp:val=&quot;006141CD&quot;/&gt;&lt;wsp:rsid wsp:val=&quot;00614259&quot;/&gt;&lt;wsp:rsid wsp:val=&quot;00614283&quot;/&gt;&lt;wsp:rsid wsp:val=&quot;0061433B&quot;/&gt;&lt;wsp:rsid wsp:val=&quot;0061444B&quot;/&gt;&lt;wsp:rsid wsp:val=&quot;00614499&quot;/&gt;&lt;wsp:rsid wsp:val=&quot;00614A05&quot;/&gt;&lt;wsp:rsid wsp:val=&quot;00614D06&quot;/&gt;&lt;wsp:rsid wsp:val=&quot;00614F8C&quot;/&gt;&lt;wsp:rsid wsp:val=&quot;00615009&quot;/&gt;&lt;wsp:rsid wsp:val=&quot;00615102&quot;/&gt;&lt;wsp:rsid wsp:val=&quot;0061538C&quot;/&gt;&lt;wsp:rsid wsp:val=&quot;006158D9&quot;/&gt;&lt;wsp:rsid wsp:val=&quot;00615A9A&quot;/&gt;&lt;wsp:rsid wsp:val=&quot;00615F28&quot;/&gt;&lt;wsp:rsid wsp:val=&quot;00615FBB&quot;/&gt;&lt;wsp:rsid wsp:val=&quot;00615FCC&quot;/&gt;&lt;wsp:rsid wsp:val=&quot;0061601D&quot;/&gt;&lt;wsp:rsid wsp:val=&quot;006165E6&quot;/&gt;&lt;wsp:rsid wsp:val=&quot;0061684A&quot;/&gt;&lt;wsp:rsid wsp:val=&quot;00616949&quot;/&gt;&lt;wsp:rsid wsp:val=&quot;00616CAB&quot;/&gt;&lt;wsp:rsid wsp:val=&quot;00616EE2&quot;/&gt;&lt;wsp:rsid wsp:val=&quot;00616EED&quot;/&gt;&lt;wsp:rsid wsp:val=&quot;0061709A&quot;/&gt;&lt;wsp:rsid wsp:val=&quot;006170C4&quot;/&gt;&lt;wsp:rsid wsp:val=&quot;0061714F&quot;/&gt;&lt;wsp:rsid wsp:val=&quot;00617282&quot;/&gt;&lt;wsp:rsid wsp:val=&quot;00617292&quot;/&gt;&lt;wsp:rsid wsp:val=&quot;006172FB&quot;/&gt;&lt;wsp:rsid wsp:val=&quot;00617561&quot;/&gt;&lt;wsp:rsid wsp:val=&quot;00617622&quot;/&gt;&lt;wsp:rsid wsp:val=&quot;00617705&quot;/&gt;&lt;wsp:rsid wsp:val=&quot;0061780A&quot;/&gt;&lt;wsp:rsid wsp:val=&quot;006179F2&quot;/&gt;&lt;wsp:rsid wsp:val=&quot;006179F9&quot;/&gt;&lt;wsp:rsid wsp:val=&quot;00617CDB&quot;/&gt;&lt;wsp:rsid wsp:val=&quot;00617CEA&quot;/&gt;&lt;wsp:rsid wsp:val=&quot;00617D80&quot;/&gt;&lt;wsp:rsid wsp:val=&quot;00617E5E&quot;/&gt;&lt;wsp:rsid wsp:val=&quot;0062004A&quot;/&gt;&lt;wsp:rsid wsp:val=&quot;00620174&quot;/&gt;&lt;wsp:rsid wsp:val=&quot;006202A0&quot;/&gt;&lt;wsp:rsid wsp:val=&quot;006207EF&quot;/&gt;&lt;wsp:rsid wsp:val=&quot;0062082B&quot;/&gt;&lt;wsp:rsid wsp:val=&quot;00620931&quot;/&gt;&lt;wsp:rsid wsp:val=&quot;00620960&quot;/&gt;&lt;wsp:rsid wsp:val=&quot;00620976&quot;/&gt;&lt;wsp:rsid wsp:val=&quot;00620C58&quot;/&gt;&lt;wsp:rsid wsp:val=&quot;00620D22&quot;/&gt;&lt;wsp:rsid wsp:val=&quot;00620D67&quot;/&gt;&lt;wsp:rsid wsp:val=&quot;00620E8F&quot;/&gt;&lt;wsp:rsid wsp:val=&quot;00620EC1&quot;/&gt;&lt;wsp:rsid wsp:val=&quot;00621010&quot;/&gt;&lt;wsp:rsid wsp:val=&quot;0062102D&quot;/&gt;&lt;wsp:rsid wsp:val=&quot;00621076&quot;/&gt;&lt;wsp:rsid wsp:val=&quot;006210D2&quot;/&gt;&lt;wsp:rsid wsp:val=&quot;00621129&quot;/&gt;&lt;wsp:rsid wsp:val=&quot;006211B6&quot;/&gt;&lt;wsp:rsid wsp:val=&quot;00621388&quot;/&gt;&lt;wsp:rsid wsp:val=&quot;006213F0&quot;/&gt;&lt;wsp:rsid wsp:val=&quot;006214BD&quot;/&gt;&lt;wsp:rsid wsp:val=&quot;006216A7&quot;/&gt;&lt;wsp:rsid wsp:val=&quot;00621945&quot;/&gt;&lt;wsp:rsid wsp:val=&quot;00621AFF&quot;/&gt;&lt;wsp:rsid wsp:val=&quot;00621BDE&quot;/&gt;&lt;wsp:rsid wsp:val=&quot;00621CDB&quot;/&gt;&lt;wsp:rsid wsp:val=&quot;00621DD2&quot;/&gt;&lt;wsp:rsid wsp:val=&quot;00621EB4&quot;/&gt;&lt;wsp:rsid wsp:val=&quot;00621FB3&quot;/&gt;&lt;wsp:rsid wsp:val=&quot;0062200F&quot;/&gt;&lt;wsp:rsid wsp:val=&quot;00622191&quot;/&gt;&lt;wsp:rsid wsp:val=&quot;006221A1&quot;/&gt;&lt;wsp:rsid wsp:val=&quot;006221CB&quot;/&gt;&lt;wsp:rsid wsp:val=&quot;00622310&quot;/&gt;&lt;wsp:rsid wsp:val=&quot;006223D7&quot;/&gt;&lt;wsp:rsid wsp:val=&quot;006224E5&quot;/&gt;&lt;wsp:rsid wsp:val=&quot;00622802&quot;/&gt;&lt;wsp:rsid wsp:val=&quot;00622ACF&quot;/&gt;&lt;wsp:rsid wsp:val=&quot;00622B31&quot;/&gt;&lt;wsp:rsid wsp:val=&quot;00622C94&quot;/&gt;&lt;wsp:rsid wsp:val=&quot;00622DFF&quot;/&gt;&lt;wsp:rsid wsp:val=&quot;00622E16&quot;/&gt;&lt;wsp:rsid wsp:val=&quot;00623007&quot;/&gt;&lt;wsp:rsid wsp:val=&quot;00623357&quot;/&gt;&lt;wsp:rsid wsp:val=&quot;00623A01&quot;/&gt;&lt;wsp:rsid wsp:val=&quot;00623B03&quot;/&gt;&lt;wsp:rsid wsp:val=&quot;00623C45&quot;/&gt;&lt;wsp:rsid wsp:val=&quot;00623CA2&quot;/&gt;&lt;wsp:rsid wsp:val=&quot;00623CD4&quot;/&gt;&lt;wsp:rsid wsp:val=&quot;00623E09&quot;/&gt;&lt;wsp:rsid wsp:val=&quot;00624015&quot;/&gt;&lt;wsp:rsid wsp:val=&quot;00624266&quot;/&gt;&lt;wsp:rsid wsp:val=&quot;0062429E&quot;/&gt;&lt;wsp:rsid wsp:val=&quot;006243A4&quot;/&gt;&lt;wsp:rsid wsp:val=&quot;006244DB&quot;/&gt;&lt;wsp:rsid wsp:val=&quot;006246E2&quot;/&gt;&lt;wsp:rsid wsp:val=&quot;00624705&quot;/&gt;&lt;wsp:rsid wsp:val=&quot;0062495D&quot;/&gt;&lt;wsp:rsid wsp:val=&quot;00624CB0&quot;/&gt;&lt;wsp:rsid wsp:val=&quot;00624D8D&quot;/&gt;&lt;wsp:rsid wsp:val=&quot;00624FB2&quot;/&gt;&lt;wsp:rsid wsp:val=&quot;00625027&quot;/&gt;&lt;wsp:rsid wsp:val=&quot;006253FF&quot;/&gt;&lt;wsp:rsid wsp:val=&quot;00625623&quot;/&gt;&lt;wsp:rsid wsp:val=&quot;0062563C&quot;/&gt;&lt;wsp:rsid wsp:val=&quot;006256DE&quot;/&gt;&lt;wsp:rsid wsp:val=&quot;006258FC&quot;/&gt;&lt;wsp:rsid wsp:val=&quot;00625AF1&quot;/&gt;&lt;wsp:rsid wsp:val=&quot;00625CDA&quot;/&gt;&lt;wsp:rsid wsp:val=&quot;00625D24&quot;/&gt;&lt;wsp:rsid wsp:val=&quot;00625E3A&quot;/&gt;&lt;wsp:rsid wsp:val=&quot;0062612D&quot;/&gt;&lt;wsp:rsid wsp:val=&quot;006261EF&quot;/&gt;&lt;wsp:rsid wsp:val=&quot;00626376&quot;/&gt;&lt;wsp:rsid wsp:val=&quot;00626427&quot;/&gt;&lt;wsp:rsid wsp:val=&quot;00626489&quot;/&gt;&lt;wsp:rsid wsp:val=&quot;006264B4&quot;/&gt;&lt;wsp:rsid wsp:val=&quot;006266D8&quot;/&gt;&lt;wsp:rsid wsp:val=&quot;006267D5&quot;/&gt;&lt;wsp:rsid wsp:val=&quot;0062690E&quot;/&gt;&lt;wsp:rsid wsp:val=&quot;00626A4C&quot;/&gt;&lt;wsp:rsid wsp:val=&quot;00626AFD&quot;/&gt;&lt;wsp:rsid wsp:val=&quot;00626DBD&quot;/&gt;&lt;wsp:rsid wsp:val=&quot;00626E95&quot;/&gt;&lt;wsp:rsid wsp:val=&quot;00627122&quot;/&gt;&lt;wsp:rsid wsp:val=&quot;0062742C&quot;/&gt;&lt;wsp:rsid wsp:val=&quot;0062755E&quot;/&gt;&lt;wsp:rsid wsp:val=&quot;00627629&quot;/&gt;&lt;wsp:rsid wsp:val=&quot;006277F5&quot;/&gt;&lt;wsp:rsid wsp:val=&quot;00627A93&quot;/&gt;&lt;wsp:rsid wsp:val=&quot;00627ACB&quot;/&gt;&lt;wsp:rsid wsp:val=&quot;0063000A&quot;/&gt;&lt;wsp:rsid wsp:val=&quot;0063008E&quot;/&gt;&lt;wsp:rsid wsp:val=&quot;006301D9&quot;/&gt;&lt;wsp:rsid wsp:val=&quot;0063032C&quot;/&gt;&lt;wsp:rsid wsp:val=&quot;00630618&quot;/&gt;&lt;wsp:rsid wsp:val=&quot;00630759&quot;/&gt;&lt;wsp:rsid wsp:val=&quot;00630856&quot;/&gt;&lt;wsp:rsid wsp:val=&quot;006308D3&quot;/&gt;&lt;wsp:rsid wsp:val=&quot;00630A8B&quot;/&gt;&lt;wsp:rsid wsp:val=&quot;00630AB3&quot;/&gt;&lt;wsp:rsid wsp:val=&quot;006316C2&quot;/&gt;&lt;wsp:rsid wsp:val=&quot;00631BFE&quot;/&gt;&lt;wsp:rsid wsp:val=&quot;00631CFF&quot;/&gt;&lt;wsp:rsid wsp:val=&quot;00631D1C&quot;/&gt;&lt;wsp:rsid wsp:val=&quot;00631E0F&quot;/&gt;&lt;wsp:rsid wsp:val=&quot;0063219C&quot;/&gt;&lt;wsp:rsid wsp:val=&quot;0063241A&quot;/&gt;&lt;wsp:rsid wsp:val=&quot;0063268F&quot;/&gt;&lt;wsp:rsid wsp:val=&quot;0063281D&quot;/&gt;&lt;wsp:rsid wsp:val=&quot;00632AFC&quot;/&gt;&lt;wsp:rsid wsp:val=&quot;00632B17&quot;/&gt;&lt;wsp:rsid wsp:val=&quot;00632BD8&quot;/&gt;&lt;wsp:rsid wsp:val=&quot;00632F18&quot;/&gt;&lt;wsp:rsid wsp:val=&quot;006331AD&quot;/&gt;&lt;wsp:rsid wsp:val=&quot;006332E9&quot;/&gt;&lt;wsp:rsid wsp:val=&quot;006335E7&quot;/&gt;&lt;wsp:rsid wsp:val=&quot;006338FD&quot;/&gt;&lt;wsp:rsid wsp:val=&quot;006339DD&quot;/&gt;&lt;wsp:rsid wsp:val=&quot;006339FD&quot;/&gt;&lt;wsp:rsid wsp:val=&quot;00633E1C&quot;/&gt;&lt;wsp:rsid wsp:val=&quot;00634300&quot;/&gt;&lt;wsp:rsid wsp:val=&quot;00634309&quot;/&gt;&lt;wsp:rsid wsp:val=&quot;006344DD&quot;/&gt;&lt;wsp:rsid wsp:val=&quot;00634672&quot;/&gt;&lt;wsp:rsid wsp:val=&quot;00634736&quot;/&gt;&lt;wsp:rsid wsp:val=&quot;00634898&quot;/&gt;&lt;wsp:rsid wsp:val=&quot;00634A0C&quot;/&gt;&lt;wsp:rsid wsp:val=&quot;00634BBD&quot;/&gt;&lt;wsp:rsid wsp:val=&quot;00634C21&quot;/&gt;&lt;wsp:rsid wsp:val=&quot;00634E2F&quot;/&gt;&lt;wsp:rsid wsp:val=&quot;00634F2F&quot;/&gt;&lt;wsp:rsid wsp:val=&quot;00634F4B&quot;/&gt;&lt;wsp:rsid wsp:val=&quot;0063509A&quot;/&gt;&lt;wsp:rsid wsp:val=&quot;006350C6&quot;/&gt;&lt;wsp:rsid wsp:val=&quot;0063510C&quot;/&gt;&lt;wsp:rsid wsp:val=&quot;00635205&quot;/&gt;&lt;wsp:rsid wsp:val=&quot;0063520C&quot;/&gt;&lt;wsp:rsid wsp:val=&quot;0063527E&quot;/&gt;&lt;wsp:rsid wsp:val=&quot;006357C6&quot;/&gt;&lt;wsp:rsid wsp:val=&quot;006357D9&quot;/&gt;&lt;wsp:rsid wsp:val=&quot;00635A37&quot;/&gt;&lt;wsp:rsid wsp:val=&quot;00635D00&quot;/&gt;&lt;wsp:rsid wsp:val=&quot;00636470&quot;/&gt;&lt;wsp:rsid wsp:val=&quot;006365B6&quot;/&gt;&lt;wsp:rsid wsp:val=&quot;006369B2&quot;/&gt;&lt;wsp:rsid wsp:val=&quot;00636BFC&quot;/&gt;&lt;wsp:rsid wsp:val=&quot;00636C05&quot;/&gt;&lt;wsp:rsid wsp:val=&quot;00637038&quot;/&gt;&lt;wsp:rsid wsp:val=&quot;0063715E&quot;/&gt;&lt;wsp:rsid wsp:val=&quot;00637251&quot;/&gt;&lt;wsp:rsid wsp:val=&quot;0063746C&quot;/&gt;&lt;wsp:rsid wsp:val=&quot;006374E0&quot;/&gt;&lt;wsp:rsid wsp:val=&quot;006375DC&quot;/&gt;&lt;wsp:rsid wsp:val=&quot;0063763B&quot;/&gt;&lt;wsp:rsid wsp:val=&quot;006377A6&quot;/&gt;&lt;wsp:rsid wsp:val=&quot;00637931&quot;/&gt;&lt;wsp:rsid wsp:val=&quot;0063796E&quot;/&gt;&lt;wsp:rsid wsp:val=&quot;00637BBB&quot;/&gt;&lt;wsp:rsid wsp:val=&quot;00637C87&quot;/&gt;&lt;wsp:rsid wsp:val=&quot;00637CE9&quot;/&gt;&lt;wsp:rsid wsp:val=&quot;00637EC3&quot;/&gt;&lt;wsp:rsid wsp:val=&quot;00637FF4&quot;/&gt;&lt;wsp:rsid wsp:val=&quot;006400A9&quot;/&gt;&lt;wsp:rsid wsp:val=&quot;006401BE&quot;/&gt;&lt;wsp:rsid wsp:val=&quot;006404BA&quot;/&gt;&lt;wsp:rsid wsp:val=&quot;006404DB&quot;/&gt;&lt;wsp:rsid wsp:val=&quot;00640654&quot;/&gt;&lt;wsp:rsid wsp:val=&quot;00640727&quot;/&gt;&lt;wsp:rsid wsp:val=&quot;006407A5&quot;/&gt;&lt;wsp:rsid wsp:val=&quot;00640946&quot;/&gt;&lt;wsp:rsid wsp:val=&quot;00640B0B&quot;/&gt;&lt;wsp:rsid wsp:val=&quot;00640C94&quot;/&gt;&lt;wsp:rsid wsp:val=&quot;00640F3B&quot;/&gt;&lt;wsp:rsid wsp:val=&quot;0064113E&quot;/&gt;&lt;wsp:rsid wsp:val=&quot;00641313&quot;/&gt;&lt;wsp:rsid wsp:val=&quot;00641334&quot;/&gt;&lt;wsp:rsid wsp:val=&quot;006413B4&quot;/&gt;&lt;wsp:rsid wsp:val=&quot;00641424&quot;/&gt;&lt;wsp:rsid wsp:val=&quot;0064144A&quot;/&gt;&lt;wsp:rsid wsp:val=&quot;00641622&quot;/&gt;&lt;wsp:rsid wsp:val=&quot;00641879&quot;/&gt;&lt;wsp:rsid wsp:val=&quot;0064191E&quot;/&gt;&lt;wsp:rsid wsp:val=&quot;0064193B&quot;/&gt;&lt;wsp:rsid wsp:val=&quot;00641A2D&quot;/&gt;&lt;wsp:rsid wsp:val=&quot;00641A93&quot;/&gt;&lt;wsp:rsid wsp:val=&quot;00642166&quot;/&gt;&lt;wsp:rsid wsp:val=&quot;006421EE&quot;/&gt;&lt;wsp:rsid wsp:val=&quot;006421FB&quot;/&gt;&lt;wsp:rsid wsp:val=&quot;0064246A&quot;/&gt;&lt;wsp:rsid wsp:val=&quot;006425AC&quot;/&gt;&lt;wsp:rsid wsp:val=&quot;00642904&quot;/&gt;&lt;wsp:rsid wsp:val=&quot;00642910&quot;/&gt;&lt;wsp:rsid wsp:val=&quot;00642A10&quot;/&gt;&lt;wsp:rsid wsp:val=&quot;00642A19&quot;/&gt;&lt;wsp:rsid wsp:val=&quot;00642B5B&quot;/&gt;&lt;wsp:rsid wsp:val=&quot;00642C3D&quot;/&gt;&lt;wsp:rsid wsp:val=&quot;00642F10&quot;/&gt;&lt;wsp:rsid wsp:val=&quot;00642FD8&quot;/&gt;&lt;wsp:rsid wsp:val=&quot;00642FE2&quot;/&gt;&lt;wsp:rsid wsp:val=&quot;006431E9&quot;/&gt;&lt;wsp:rsid wsp:val=&quot;0064320F&quot;/&gt;&lt;wsp:rsid wsp:val=&quot;00643421&quot;/&gt;&lt;wsp:rsid wsp:val=&quot;00643723&quot;/&gt;&lt;wsp:rsid wsp:val=&quot;00643799&quot;/&gt;&lt;wsp:rsid wsp:val=&quot;006438E1&quot;/&gt;&lt;wsp:rsid wsp:val=&quot;006439D5&quot;/&gt;&lt;wsp:rsid wsp:val=&quot;006439FC&quot;/&gt;&lt;wsp:rsid wsp:val=&quot;00643A5B&quot;/&gt;&lt;wsp:rsid wsp:val=&quot;00643A62&quot;/&gt;&lt;wsp:rsid wsp:val=&quot;00643CF4&quot;/&gt;&lt;wsp:rsid wsp:val=&quot;00643D42&quot;/&gt;&lt;wsp:rsid wsp:val=&quot;00643D93&quot;/&gt;&lt;wsp:rsid wsp:val=&quot;00643DC7&quot;/&gt;&lt;wsp:rsid wsp:val=&quot;006440B9&quot;/&gt;&lt;wsp:rsid wsp:val=&quot;006441D6&quot;/&gt;&lt;wsp:rsid wsp:val=&quot;006441DF&quot;/&gt;&lt;wsp:rsid wsp:val=&quot;006442F2&quot;/&gt;&lt;wsp:rsid wsp:val=&quot;00644410&quot;/&gt;&lt;wsp:rsid wsp:val=&quot;0064448D&quot;/&gt;&lt;wsp:rsid wsp:val=&quot;006444FA&quot;/&gt;&lt;wsp:rsid wsp:val=&quot;006446D8&quot;/&gt;&lt;wsp:rsid wsp:val=&quot;00644795&quot;/&gt;&lt;wsp:rsid wsp:val=&quot;0064485D&quot;/&gt;&lt;wsp:rsid wsp:val=&quot;00644CAB&quot;/&gt;&lt;wsp:rsid wsp:val=&quot;00644CC3&quot;/&gt;&lt;wsp:rsid wsp:val=&quot;00644DCE&quot;/&gt;&lt;wsp:rsid wsp:val=&quot;00644E67&quot;/&gt;&lt;wsp:rsid wsp:val=&quot;00644FE5&quot;/&gt;&lt;wsp:rsid wsp:val=&quot;00645040&quot;/&gt;&lt;wsp:rsid wsp:val=&quot;0064504F&quot;/&gt;&lt;wsp:rsid wsp:val=&quot;006450D1&quot;/&gt;&lt;wsp:rsid wsp:val=&quot;006453B4&quot;/&gt;&lt;wsp:rsid wsp:val=&quot;006455F5&quot;/&gt;&lt;wsp:rsid wsp:val=&quot;0064571B&quot;/&gt;&lt;wsp:rsid wsp:val=&quot;00645C54&quot;/&gt;&lt;wsp:rsid wsp:val=&quot;00645F0E&quot;/&gt;&lt;wsp:rsid wsp:val=&quot;006461BB&quot;/&gt;&lt;wsp:rsid wsp:val=&quot;0064622C&quot;/&gt;&lt;wsp:rsid wsp:val=&quot;00646990&quot;/&gt;&lt;wsp:rsid wsp:val=&quot;00646AFF&quot;/&gt;&lt;wsp:rsid wsp:val=&quot;00646B4B&quot;/&gt;&lt;wsp:rsid wsp:val=&quot;00646BDA&quot;/&gt;&lt;wsp:rsid wsp:val=&quot;00646C13&quot;/&gt;&lt;wsp:rsid wsp:val=&quot;00646C59&quot;/&gt;&lt;wsp:rsid wsp:val=&quot;00646D21&quot;/&gt;&lt;wsp:rsid wsp:val=&quot;00646F54&quot;/&gt;&lt;wsp:rsid wsp:val=&quot;00647081&quot;/&gt;&lt;wsp:rsid wsp:val=&quot;00647193&quot;/&gt;&lt;wsp:rsid wsp:val=&quot;006471A3&quot;/&gt;&lt;wsp:rsid wsp:val=&quot;006474AF&quot;/&gt;&lt;wsp:rsid wsp:val=&quot;0064759C&quot;/&gt;&lt;wsp:rsid wsp:val=&quot;006475A1&quot;/&gt;&lt;wsp:rsid wsp:val=&quot;00647723&quot;/&gt;&lt;wsp:rsid wsp:val=&quot;0064776E&quot;/&gt;&lt;wsp:rsid wsp:val=&quot;006478E8&quot;/&gt;&lt;wsp:rsid wsp:val=&quot;00647999&quot;/&gt;&lt;wsp:rsid wsp:val=&quot;006479A1&quot;/&gt;&lt;wsp:rsid wsp:val=&quot;00647A64&quot;/&gt;&lt;wsp:rsid wsp:val=&quot;00647EB1&quot;/&gt;&lt;wsp:rsid wsp:val=&quot;00647F11&quot;/&gt;&lt;wsp:rsid wsp:val=&quot;00647F9B&quot;/&gt;&lt;wsp:rsid wsp:val=&quot;00650061&quot;/&gt;&lt;wsp:rsid wsp:val=&quot;00650604&quot;/&gt;&lt;wsp:rsid wsp:val=&quot;006506B8&quot;/&gt;&lt;wsp:rsid wsp:val=&quot;006507A2&quot;/&gt;&lt;wsp:rsid wsp:val=&quot;00650829&quot;/&gt;&lt;wsp:rsid wsp:val=&quot;00650C46&quot;/&gt;&lt;wsp:rsid wsp:val=&quot;00651301&quot;/&gt;&lt;wsp:rsid wsp:val=&quot;00651377&quot;/&gt;&lt;wsp:rsid wsp:val=&quot;0065139F&quot;/&gt;&lt;wsp:rsid wsp:val=&quot;00651442&quot;/&gt;&lt;wsp:rsid wsp:val=&quot;006516B5&quot;/&gt;&lt;wsp:rsid wsp:val=&quot;00651A9F&quot;/&gt;&lt;wsp:rsid wsp:val=&quot;00651B35&quot;/&gt;&lt;wsp:rsid wsp:val=&quot;00651C24&quot;/&gt;&lt;wsp:rsid wsp:val=&quot;00651F59&quot;/&gt;&lt;wsp:rsid wsp:val=&quot;00652183&quot;/&gt;&lt;wsp:rsid wsp:val=&quot;00652191&quot;/&gt;&lt;wsp:rsid wsp:val=&quot;00652213&quot;/&gt;&lt;wsp:rsid wsp:val=&quot;00652468&quot;/&gt;&lt;wsp:rsid wsp:val=&quot;006524DA&quot;/&gt;&lt;wsp:rsid wsp:val=&quot;0065270A&quot;/&gt;&lt;wsp:rsid wsp:val=&quot;006527AC&quot;/&gt;&lt;wsp:rsid wsp:val=&quot;006527AE&quot;/&gt;&lt;wsp:rsid wsp:val=&quot;006527B1&quot;/&gt;&lt;wsp:rsid wsp:val=&quot;00652A82&quot;/&gt;&lt;wsp:rsid wsp:val=&quot;00652AF2&quot;/&gt;&lt;wsp:rsid wsp:val=&quot;00652C5D&quot;/&gt;&lt;wsp:rsid wsp:val=&quot;00652F4A&quot;/&gt;&lt;wsp:rsid wsp:val=&quot;00652F80&quot;/&gt;&lt;wsp:rsid wsp:val=&quot;00652FD7&quot;/&gt;&lt;wsp:rsid wsp:val=&quot;006530F3&quot;/&gt;&lt;wsp:rsid wsp:val=&quot;00653184&quot;/&gt;&lt;wsp:rsid wsp:val=&quot;006532F0&quot;/&gt;&lt;wsp:rsid wsp:val=&quot;00653314&quot;/&gt;&lt;wsp:rsid wsp:val=&quot;0065331D&quot;/&gt;&lt;wsp:rsid wsp:val=&quot;006535E8&quot;/&gt;&lt;wsp:rsid wsp:val=&quot;00653A9C&quot;/&gt;&lt;wsp:rsid wsp:val=&quot;00653D73&quot;/&gt;&lt;wsp:rsid wsp:val=&quot;00654054&quot;/&gt;&lt;wsp:rsid wsp:val=&quot;00654139&quot;/&gt;&lt;wsp:rsid wsp:val=&quot;00654538&quot;/&gt;&lt;wsp:rsid wsp:val=&quot;006545F1&quot;/&gt;&lt;wsp:rsid wsp:val=&quot;00654640&quot;/&gt;&lt;wsp:rsid wsp:val=&quot;006546F5&quot;/&gt;&lt;wsp:rsid wsp:val=&quot;0065488E&quot;/&gt;&lt;wsp:rsid wsp:val=&quot;00654944&quot;/&gt;&lt;wsp:rsid wsp:val=&quot;00654A5A&quot;/&gt;&lt;wsp:rsid wsp:val=&quot;00654AFF&quot;/&gt;&lt;wsp:rsid wsp:val=&quot;00654B5C&quot;/&gt;&lt;wsp:rsid wsp:val=&quot;00654C08&quot;/&gt;&lt;wsp:rsid wsp:val=&quot;00654D5E&quot;/&gt;&lt;wsp:rsid wsp:val=&quot;00654DF0&quot;/&gt;&lt;wsp:rsid wsp:val=&quot;00654FC6&quot;/&gt;&lt;wsp:rsid wsp:val=&quot;00655088&quot;/&gt;&lt;wsp:rsid wsp:val=&quot;0065518E&quot;/&gt;&lt;wsp:rsid wsp:val=&quot;006553E3&quot;/&gt;&lt;wsp:rsid wsp:val=&quot;00655A2F&quot;/&gt;&lt;wsp:rsid wsp:val=&quot;00655A6E&quot;/&gt;&lt;wsp:rsid wsp:val=&quot;00655E62&quot;/&gt;&lt;wsp:rsid wsp:val=&quot;00655E98&quot;/&gt;&lt;wsp:rsid wsp:val=&quot;00655FCD&quot;/&gt;&lt;wsp:rsid wsp:val=&quot;00656374&quot;/&gt;&lt;wsp:rsid wsp:val=&quot;006563F0&quot;/&gt;&lt;wsp:rsid wsp:val=&quot;00656553&quot;/&gt;&lt;wsp:rsid wsp:val=&quot;006565B8&quot;/&gt;&lt;wsp:rsid wsp:val=&quot;00656658&quot;/&gt;&lt;wsp:rsid wsp:val=&quot;006566C0&quot;/&gt;&lt;wsp:rsid wsp:val=&quot;00656797&quot;/&gt;&lt;wsp:rsid wsp:val=&quot;006568B2&quot;/&gt;&lt;wsp:rsid wsp:val=&quot;00656B25&quot;/&gt;&lt;wsp:rsid wsp:val=&quot;00656B64&quot;/&gt;&lt;wsp:rsid wsp:val=&quot;00656CC6&quot;/&gt;&lt;wsp:rsid wsp:val=&quot;00656EC5&quot;/&gt;&lt;wsp:rsid wsp:val=&quot;00656FEA&quot;/&gt;&lt;wsp:rsid wsp:val=&quot;006570F4&quot;/&gt;&lt;wsp:rsid wsp:val=&quot;006571DB&quot;/&gt;&lt;wsp:rsid wsp:val=&quot;0065733C&quot;/&gt;&lt;wsp:rsid wsp:val=&quot;00657404&quot;/&gt;&lt;wsp:rsid wsp:val=&quot;00657482&quot;/&gt;&lt;wsp:rsid wsp:val=&quot;00657690&quot;/&gt;&lt;wsp:rsid wsp:val=&quot;006577FE&quot;/&gt;&lt;wsp:rsid wsp:val=&quot;00657A99&quot;/&gt;&lt;wsp:rsid wsp:val=&quot;00657E49&quot;/&gt;&lt;wsp:rsid wsp:val=&quot;00657F3A&quot;/&gt;&lt;wsp:rsid wsp:val=&quot;0066050B&quot;/&gt;&lt;wsp:rsid wsp:val=&quot;006605B8&quot;/&gt;&lt;wsp:rsid wsp:val=&quot;006607CD&quot;/&gt;&lt;wsp:rsid wsp:val=&quot;00660881&quot;/&gt;&lt;wsp:rsid wsp:val=&quot;00660932&quot;/&gt;&lt;wsp:rsid wsp:val=&quot;00660BBD&quot;/&gt;&lt;wsp:rsid wsp:val=&quot;00660C6D&quot;/&gt;&lt;wsp:rsid wsp:val=&quot;00660F98&quot;/&gt;&lt;wsp:rsid wsp:val=&quot;00661013&quot;/&gt;&lt;wsp:rsid wsp:val=&quot;00661241&quot;/&gt;&lt;wsp:rsid wsp:val=&quot;0066130D&quot;/&gt;&lt;wsp:rsid wsp:val=&quot;00661469&quot;/&gt;&lt;wsp:rsid wsp:val=&quot;006616F0&quot;/&gt;&lt;wsp:rsid wsp:val=&quot;0066172E&quot;/&gt;&lt;wsp:rsid wsp:val=&quot;006617AD&quot;/&gt;&lt;wsp:rsid wsp:val=&quot;00661B85&quot;/&gt;&lt;wsp:rsid wsp:val=&quot;00661EF0&quot;/&gt;&lt;wsp:rsid wsp:val=&quot;00662013&quot;/&gt;&lt;wsp:rsid wsp:val=&quot;006620C5&quot;/&gt;&lt;wsp:rsid wsp:val=&quot;0066223D&quot;/&gt;&lt;wsp:rsid wsp:val=&quot;006624C4&quot;/&gt;&lt;wsp:rsid wsp:val=&quot;00662673&quot;/&gt;&lt;wsp:rsid wsp:val=&quot;0066281C&quot;/&gt;&lt;wsp:rsid wsp:val=&quot;00662957&quot;/&gt;&lt;wsp:rsid wsp:val=&quot;00662A21&quot;/&gt;&lt;wsp:rsid wsp:val=&quot;00662B35&quot;/&gt;&lt;wsp:rsid wsp:val=&quot;00662CAA&quot;/&gt;&lt;wsp:rsid wsp:val=&quot;00662CEF&quot;/&gt;&lt;wsp:rsid wsp:val=&quot;00663337&quot;/&gt;&lt;wsp:rsid wsp:val=&quot;006635B4&quot;/&gt;&lt;wsp:rsid wsp:val=&quot;006635EC&quot;/&gt;&lt;wsp:rsid wsp:val=&quot;00663628&quot;/&gt;&lt;wsp:rsid wsp:val=&quot;00663673&quot;/&gt;&lt;wsp:rsid wsp:val=&quot;0066380A&quot;/&gt;&lt;wsp:rsid wsp:val=&quot;006639DE&quot;/&gt;&lt;wsp:rsid wsp:val=&quot;00663B0A&quot;/&gt;&lt;wsp:rsid wsp:val=&quot;00663B7D&quot;/&gt;&lt;wsp:rsid wsp:val=&quot;00663BC6&quot;/&gt;&lt;wsp:rsid wsp:val=&quot;00663E5D&quot;/&gt;&lt;wsp:rsid wsp:val=&quot;00663FA5&quot;/&gt;&lt;wsp:rsid wsp:val=&quot;00664159&quot;/&gt;&lt;wsp:rsid wsp:val=&quot;00664219&quot;/&gt;&lt;wsp:rsid wsp:val=&quot;00664232&quot;/&gt;&lt;wsp:rsid wsp:val=&quot;006649C2&quot;/&gt;&lt;wsp:rsid wsp:val=&quot;00664C68&quot;/&gt;&lt;wsp:rsid wsp:val=&quot;00664EC1&quot;/&gt;&lt;wsp:rsid wsp:val=&quot;0066507F&quot;/&gt;&lt;wsp:rsid wsp:val=&quot;00665355&quot;/&gt;&lt;wsp:rsid wsp:val=&quot;00665452&quot;/&gt;&lt;wsp:rsid wsp:val=&quot;0066554A&quot;/&gt;&lt;wsp:rsid wsp:val=&quot;006655B2&quot;/&gt;&lt;wsp:rsid wsp:val=&quot;006658B8&quot;/&gt;&lt;wsp:rsid wsp:val=&quot;006658FB&quot;/&gt;&lt;wsp:rsid wsp:val=&quot;006659B4&quot;/&gt;&lt;wsp:rsid wsp:val=&quot;00665AE0&quot;/&gt;&lt;wsp:rsid wsp:val=&quot;00665CE4&quot;/&gt;&lt;wsp:rsid wsp:val=&quot;00666273&quot;/&gt;&lt;wsp:rsid wsp:val=&quot;00666B67&quot;/&gt;&lt;wsp:rsid wsp:val=&quot;00666C7C&quot;/&gt;&lt;wsp:rsid wsp:val=&quot;00666DF3&quot;/&gt;&lt;wsp:rsid wsp:val=&quot;00666EFE&quot;/&gt;&lt;wsp:rsid wsp:val=&quot;0066711F&quot;/&gt;&lt;wsp:rsid wsp:val=&quot;006671F5&quot;/&gt;&lt;wsp:rsid wsp:val=&quot;0066745A&quot;/&gt;&lt;wsp:rsid wsp:val=&quot;00667471&quot;/&gt;&lt;wsp:rsid wsp:val=&quot;0066767E&quot;/&gt;&lt;wsp:rsid wsp:val=&quot;006679BF&quot;/&gt;&lt;wsp:rsid wsp:val=&quot;00667C9A&quot;/&gt;&lt;wsp:rsid wsp:val=&quot;00667CD7&quot;/&gt;&lt;wsp:rsid wsp:val=&quot;00667ED2&quot;/&gt;&lt;wsp:rsid wsp:val=&quot;00667F53&quot;/&gt;&lt;wsp:rsid wsp:val=&quot;006700EF&quot;/&gt;&lt;wsp:rsid wsp:val=&quot;006701ED&quot;/&gt;&lt;wsp:rsid wsp:val=&quot;006702B1&quot;/&gt;&lt;wsp:rsid wsp:val=&quot;006706F8&quot;/&gt;&lt;wsp:rsid wsp:val=&quot;00670B00&quot;/&gt;&lt;wsp:rsid wsp:val=&quot;00670CC2&quot;/&gt;&lt;wsp:rsid wsp:val=&quot;00670D35&quot;/&gt;&lt;wsp:rsid wsp:val=&quot;00670E8F&quot;/&gt;&lt;wsp:rsid wsp:val=&quot;00670ED5&quot;/&gt;&lt;wsp:rsid wsp:val=&quot;00671200&quot;/&gt;&lt;wsp:rsid wsp:val=&quot;00671351&quot;/&gt;&lt;wsp:rsid wsp:val=&quot;00671471&quot;/&gt;&lt;wsp:rsid wsp:val=&quot;006714A1&quot;/&gt;&lt;wsp:rsid wsp:val=&quot;0067156A&quot;/&gt;&lt;wsp:rsid wsp:val=&quot;006715B8&quot;/&gt;&lt;wsp:rsid wsp:val=&quot;006717C6&quot;/&gt;&lt;wsp:rsid wsp:val=&quot;00671972&quot;/&gt;&lt;wsp:rsid wsp:val=&quot;00671A07&quot;/&gt;&lt;wsp:rsid wsp:val=&quot;00671ABA&quot;/&gt;&lt;wsp:rsid wsp:val=&quot;00671D1E&quot;/&gt;&lt;wsp:rsid wsp:val=&quot;00671DE0&quot;/&gt;&lt;wsp:rsid wsp:val=&quot;00671F32&quot;/&gt;&lt;wsp:rsid wsp:val=&quot;00672215&quot;/&gt;&lt;wsp:rsid wsp:val=&quot;0067278C&quot;/&gt;&lt;wsp:rsid wsp:val=&quot;00672A09&quot;/&gt;&lt;wsp:rsid wsp:val=&quot;006730AB&quot;/&gt;&lt;wsp:rsid wsp:val=&quot;006734D1&quot;/&gt;&lt;wsp:rsid wsp:val=&quot;006734E4&quot;/&gt;&lt;wsp:rsid wsp:val=&quot;00673540&quot;/&gt;&lt;wsp:rsid wsp:val=&quot;0067354B&quot;/&gt;&lt;wsp:rsid wsp:val=&quot;006735E0&quot;/&gt;&lt;wsp:rsid wsp:val=&quot;006736DA&quot;/&gt;&lt;wsp:rsid wsp:val=&quot;006737CB&quot;/&gt;&lt;wsp:rsid wsp:val=&quot;0067384B&quot;/&gt;&lt;wsp:rsid wsp:val=&quot;00673966&quot;/&gt;&lt;wsp:rsid wsp:val=&quot;006739CC&quot;/&gt;&lt;wsp:rsid wsp:val=&quot;00673A7B&quot;/&gt;&lt;wsp:rsid wsp:val=&quot;00673B5B&quot;/&gt;&lt;wsp:rsid wsp:val=&quot;00673EC3&quot;/&gt;&lt;wsp:rsid wsp:val=&quot;00673F75&quot;/&gt;&lt;wsp:rsid wsp:val=&quot;00674154&quot;/&gt;&lt;wsp:rsid wsp:val=&quot;00674445&quot;/&gt;&lt;wsp:rsid wsp:val=&quot;00674537&quot;/&gt;&lt;wsp:rsid wsp:val=&quot;0067489C&quot;/&gt;&lt;wsp:rsid wsp:val=&quot;00674A44&quot;/&gt;&lt;wsp:rsid wsp:val=&quot;00674A9E&quot;/&gt;&lt;wsp:rsid wsp:val=&quot;00674C66&quot;/&gt;&lt;wsp:rsid wsp:val=&quot;00674D2B&quot;/&gt;&lt;wsp:rsid wsp:val=&quot;00674D2E&quot;/&gt;&lt;wsp:rsid wsp:val=&quot;00675108&quot;/&gt;&lt;wsp:rsid wsp:val=&quot;00675300&quot;/&gt;&lt;wsp:rsid wsp:val=&quot;00675457&quot;/&gt;&lt;wsp:rsid wsp:val=&quot;006755BF&quot;/&gt;&lt;wsp:rsid wsp:val=&quot;00675636&quot;/&gt;&lt;wsp:rsid wsp:val=&quot;00675798&quot;/&gt;&lt;wsp:rsid wsp:val=&quot;00675A0C&quot;/&gt;&lt;wsp:rsid wsp:val=&quot;00675AAE&quot;/&gt;&lt;wsp:rsid wsp:val=&quot;00675FD0&quot;/&gt;&lt;wsp:rsid wsp:val=&quot;00676081&quot;/&gt;&lt;wsp:rsid wsp:val=&quot;00676273&quot;/&gt;&lt;wsp:rsid wsp:val=&quot;006763E9&quot;/&gt;&lt;wsp:rsid wsp:val=&quot;00676452&quot;/&gt;&lt;wsp:rsid wsp:val=&quot;006765D8&quot;/&gt;&lt;wsp:rsid wsp:val=&quot;006768BD&quot;/&gt;&lt;wsp:rsid wsp:val=&quot;00676B87&quot;/&gt;&lt;wsp:rsid wsp:val=&quot;00677397&quot;/&gt;&lt;wsp:rsid wsp:val=&quot;006774CB&quot;/&gt;&lt;wsp:rsid wsp:val=&quot;0067793A&quot;/&gt;&lt;wsp:rsid wsp:val=&quot;00677968&quot;/&gt;&lt;wsp:rsid wsp:val=&quot;00677C6D&quot;/&gt;&lt;wsp:rsid wsp:val=&quot;00677DA5&quot;/&gt;&lt;wsp:rsid wsp:val=&quot;00677FBC&quot;/&gt;&lt;wsp:rsid wsp:val=&quot;0068032F&quot;/&gt;&lt;wsp:rsid wsp:val=&quot;00680395&quot;/&gt;&lt;wsp:rsid wsp:val=&quot;00680505&quot;/&gt;&lt;wsp:rsid wsp:val=&quot;00680709&quot;/&gt;&lt;wsp:rsid wsp:val=&quot;00680776&quot;/&gt;&lt;wsp:rsid wsp:val=&quot;00680797&quot;/&gt;&lt;wsp:rsid wsp:val=&quot;00680BC3&quot;/&gt;&lt;wsp:rsid wsp:val=&quot;00680C14&quot;/&gt;&lt;wsp:rsid wsp:val=&quot;00680CC7&quot;/&gt;&lt;wsp:rsid wsp:val=&quot;00680E05&quot;/&gt;&lt;wsp:rsid wsp:val=&quot;00680E74&quot;/&gt;&lt;wsp:rsid wsp:val=&quot;00680F74&quot;/&gt;&lt;wsp:rsid wsp:val=&quot;00681080&quot;/&gt;&lt;wsp:rsid wsp:val=&quot;00681178&quot;/&gt;&lt;wsp:rsid wsp:val=&quot;00681580&quot;/&gt;&lt;wsp:rsid wsp:val=&quot;00681789&quot;/&gt;&lt;wsp:rsid wsp:val=&quot;00681A96&quot;/&gt;&lt;wsp:rsid wsp:val=&quot;00681B12&quot;/&gt;&lt;wsp:rsid wsp:val=&quot;00681B71&quot;/&gt;&lt;wsp:rsid wsp:val=&quot;00681C0C&quot;/&gt;&lt;wsp:rsid wsp:val=&quot;00681E17&quot;/&gt;&lt;wsp:rsid wsp:val=&quot;00681F42&quot;/&gt;&lt;wsp:rsid wsp:val=&quot;00681F71&quot;/&gt;&lt;wsp:rsid wsp:val=&quot;00681FFF&quot;/&gt;&lt;wsp:rsid wsp:val=&quot;00682097&quot;/&gt;&lt;wsp:rsid wsp:val=&quot;00682129&quot;/&gt;&lt;wsp:rsid wsp:val=&quot;0068219D&quot;/&gt;&lt;wsp:rsid wsp:val=&quot;006822CF&quot;/&gt;&lt;wsp:rsid wsp:val=&quot;00682341&quot;/&gt;&lt;wsp:rsid wsp:val=&quot;006827E4&quot;/&gt;&lt;wsp:rsid wsp:val=&quot;00682A91&quot;/&gt;&lt;wsp:rsid wsp:val=&quot;00682BAB&quot;/&gt;&lt;wsp:rsid wsp:val=&quot;00682BE6&quot;/&gt;&lt;wsp:rsid wsp:val=&quot;006832FF&quot;/&gt;&lt;wsp:rsid wsp:val=&quot;0068338D&quot;/&gt;&lt;wsp:rsid wsp:val=&quot;00683459&quot;/&gt;&lt;wsp:rsid wsp:val=&quot;00683544&quot;/&gt;&lt;wsp:rsid wsp:val=&quot;00683574&quot;/&gt;&lt;wsp:rsid wsp:val=&quot;006837DF&quot;/&gt;&lt;wsp:rsid wsp:val=&quot;006837E1&quot;/&gt;&lt;wsp:rsid wsp:val=&quot;00683849&quot;/&gt;&lt;wsp:rsid wsp:val=&quot;006839AF&quot;/&gt;&lt;wsp:rsid wsp:val=&quot;00683C9B&quot;/&gt;&lt;wsp:rsid wsp:val=&quot;00683D0F&quot;/&gt;&lt;wsp:rsid wsp:val=&quot;00683D23&quot;/&gt;&lt;wsp:rsid wsp:val=&quot;00683D2C&quot;/&gt;&lt;wsp:rsid wsp:val=&quot;00683D9B&quot;/&gt;&lt;wsp:rsid wsp:val=&quot;0068404D&quot;/&gt;&lt;wsp:rsid wsp:val=&quot;006841D8&quot;/&gt;&lt;wsp:rsid wsp:val=&quot;006842D9&quot;/&gt;&lt;wsp:rsid wsp:val=&quot;006844FA&quot;/&gt;&lt;wsp:rsid wsp:val=&quot;00684765&quot;/&gt;&lt;wsp:rsid wsp:val=&quot;006847FD&quot;/&gt;&lt;wsp:rsid wsp:val=&quot;006848B5&quot;/&gt;&lt;wsp:rsid wsp:val=&quot;006849DE&quot;/&gt;&lt;wsp:rsid wsp:val=&quot;00684AC6&quot;/&gt;&lt;wsp:rsid wsp:val=&quot;00684B47&quot;/&gt;&lt;wsp:rsid wsp:val=&quot;00684C69&quot;/&gt;&lt;wsp:rsid wsp:val=&quot;00684D98&quot;/&gt;&lt;wsp:rsid wsp:val=&quot;00685280&quot;/&gt;&lt;wsp:rsid wsp:val=&quot;006856FA&quot;/&gt;&lt;wsp:rsid wsp:val=&quot;0068574B&quot;/&gt;&lt;wsp:rsid wsp:val=&quot;006858AB&quot;/&gt;&lt;wsp:rsid wsp:val=&quot;006858F9&quot;/&gt;&lt;wsp:rsid wsp:val=&quot;006859D0&quot;/&gt;&lt;wsp:rsid wsp:val=&quot;00685ABA&quot;/&gt;&lt;wsp:rsid wsp:val=&quot;00685E54&quot;/&gt;&lt;wsp:rsid wsp:val=&quot;0068601E&quot;/&gt;&lt;wsp:rsid wsp:val=&quot;00686230&quot;/&gt;&lt;wsp:rsid wsp:val=&quot;006862E7&quot;/&gt;&lt;wsp:rsid wsp:val=&quot;006864B9&quot;/&gt;&lt;wsp:rsid wsp:val=&quot;00686890&quot;/&gt;&lt;wsp:rsid wsp:val=&quot;006869C8&quot;/&gt;&lt;wsp:rsid wsp:val=&quot;00686A81&quot;/&gt;&lt;wsp:rsid wsp:val=&quot;00686C24&quot;/&gt;&lt;wsp:rsid wsp:val=&quot;00686EE5&quot;/&gt;&lt;wsp:rsid wsp:val=&quot;00686FCE&quot;/&gt;&lt;wsp:rsid wsp:val=&quot;00687087&quot;/&gt;&lt;wsp:rsid wsp:val=&quot;00687440&quot;/&gt;&lt;wsp:rsid wsp:val=&quot;006875B0&quot;/&gt;&lt;wsp:rsid wsp:val=&quot;0068772B&quot;/&gt;&lt;wsp:rsid wsp:val=&quot;00687C74&quot;/&gt;&lt;wsp:rsid wsp:val=&quot;00687D78&quot;/&gt;&lt;wsp:rsid wsp:val=&quot;006900C3&quot;/&gt;&lt;wsp:rsid wsp:val=&quot;006901A7&quot;/&gt;&lt;wsp:rsid wsp:val=&quot;006902AB&quot;/&gt;&lt;wsp:rsid wsp:val=&quot;006903F3&quot;/&gt;&lt;wsp:rsid wsp:val=&quot;00690965&quot;/&gt;&lt;wsp:rsid wsp:val=&quot;00690B9E&quot;/&gt;&lt;wsp:rsid wsp:val=&quot;00690CB9&quot;/&gt;&lt;wsp:rsid wsp:val=&quot;00691245&quot;/&gt;&lt;wsp:rsid wsp:val=&quot;00691519&quot;/&gt;&lt;wsp:rsid wsp:val=&quot;00691548&quot;/&gt;&lt;wsp:rsid wsp:val=&quot;00691635&quot;/&gt;&lt;wsp:rsid wsp:val=&quot;0069171B&quot;/&gt;&lt;wsp:rsid wsp:val=&quot;00691805&quot;/&gt;&lt;wsp:rsid wsp:val=&quot;006919C2&quot;/&gt;&lt;wsp:rsid wsp:val=&quot;00691A57&quot;/&gt;&lt;wsp:rsid wsp:val=&quot;00691C28&quot;/&gt;&lt;wsp:rsid wsp:val=&quot;00691C30&quot;/&gt;&lt;wsp:rsid wsp:val=&quot;00691CA0&quot;/&gt;&lt;wsp:rsid wsp:val=&quot;00691D8E&quot;/&gt;&lt;wsp:rsid wsp:val=&quot;00692670&quot;/&gt;&lt;wsp:rsid wsp:val=&quot;0069269E&quot;/&gt;&lt;wsp:rsid wsp:val=&quot;006926FB&quot;/&gt;&lt;wsp:rsid wsp:val=&quot;00692AC5&quot;/&gt;&lt;wsp:rsid wsp:val=&quot;00692C43&quot;/&gt;&lt;wsp:rsid wsp:val=&quot;00692CC4&quot;/&gt;&lt;wsp:rsid wsp:val=&quot;00692EA6&quot;/&gt;&lt;wsp:rsid wsp:val=&quot;00693322&quot;/&gt;&lt;wsp:rsid wsp:val=&quot;00693571&quot;/&gt;&lt;wsp:rsid wsp:val=&quot;006936C8&quot;/&gt;&lt;wsp:rsid wsp:val=&quot;00693917&quot;/&gt;&lt;wsp:rsid wsp:val=&quot;006939D3&quot;/&gt;&lt;wsp:rsid wsp:val=&quot;00693A29&quot;/&gt;&lt;wsp:rsid wsp:val=&quot;00693A3F&quot;/&gt;&lt;wsp:rsid wsp:val=&quot;00693BBC&quot;/&gt;&lt;wsp:rsid wsp:val=&quot;00693CF3&quot;/&gt;&lt;wsp:rsid wsp:val=&quot;00693D68&quot;/&gt;&lt;wsp:rsid wsp:val=&quot;0069407F&quot;/&gt;&lt;wsp:rsid wsp:val=&quot;006940DD&quot;/&gt;&lt;wsp:rsid wsp:val=&quot;006940FE&quot;/&gt;&lt;wsp:rsid wsp:val=&quot;0069413F&quot;/&gt;&lt;wsp:rsid wsp:val=&quot;0069425A&quot;/&gt;&lt;wsp:rsid wsp:val=&quot;006946BD&quot;/&gt;&lt;wsp:rsid wsp:val=&quot;00694A51&quot;/&gt;&lt;wsp:rsid wsp:val=&quot;00694A66&quot;/&gt;&lt;wsp:rsid wsp:val=&quot;00694ABD&quot;/&gt;&lt;wsp:rsid wsp:val=&quot;00694D53&quot;/&gt;&lt;wsp:rsid wsp:val=&quot;00694DA7&quot;/&gt;&lt;wsp:rsid wsp:val=&quot;00694E21&quot;/&gt;&lt;wsp:rsid wsp:val=&quot;00695405&quot;/&gt;&lt;wsp:rsid wsp:val=&quot;0069553D&quot;/&gt;&lt;wsp:rsid wsp:val=&quot;00695901&quot;/&gt;&lt;wsp:rsid wsp:val=&quot;00695B49&quot;/&gt;&lt;wsp:rsid wsp:val=&quot;00695C6D&quot;/&gt;&lt;wsp:rsid wsp:val=&quot;00695CB5&quot;/&gt;&lt;wsp:rsid wsp:val=&quot;00695CFB&quot;/&gt;&lt;wsp:rsid wsp:val=&quot;00695E9A&quot;/&gt;&lt;wsp:rsid wsp:val=&quot;00695FB3&quot;/&gt;&lt;wsp:rsid wsp:val=&quot;00695FEF&quot;/&gt;&lt;wsp:rsid wsp:val=&quot;0069603C&quot;/&gt;&lt;wsp:rsid wsp:val=&quot;006960A8&quot;/&gt;&lt;wsp:rsid wsp:val=&quot;0069667F&quot;/&gt;&lt;wsp:rsid wsp:val=&quot;006966B6&quot;/&gt;&lt;wsp:rsid wsp:val=&quot;0069696B&quot;/&gt;&lt;wsp:rsid wsp:val=&quot;00696A28&quot;/&gt;&lt;wsp:rsid wsp:val=&quot;00696F29&quot;/&gt;&lt;wsp:rsid wsp:val=&quot;00696FC3&quot;/&gt;&lt;wsp:rsid wsp:val=&quot;00697187&quot;/&gt;&lt;wsp:rsid wsp:val=&quot;006972AB&quot;/&gt;&lt;wsp:rsid wsp:val=&quot;006972C3&quot;/&gt;&lt;wsp:rsid wsp:val=&quot;006974E3&quot;/&gt;&lt;wsp:rsid wsp:val=&quot;006979B7&quot;/&gt;&lt;wsp:rsid wsp:val=&quot;006979F6&quot;/&gt;&lt;wsp:rsid wsp:val=&quot;00697A03&quot;/&gt;&lt;wsp:rsid wsp:val=&quot;00697B98&quot;/&gt;&lt;wsp:rsid wsp:val=&quot;00697D79&quot;/&gt;&lt;wsp:rsid wsp:val=&quot;00697E86&quot;/&gt;&lt;wsp:rsid wsp:val=&quot;006A011C&quot;/&gt;&lt;wsp:rsid wsp:val=&quot;006A0168&quot;/&gt;&lt;wsp:rsid wsp:val=&quot;006A02DD&quot;/&gt;&lt;wsp:rsid wsp:val=&quot;006A05C5&quot;/&gt;&lt;wsp:rsid wsp:val=&quot;006A078B&quot;/&gt;&lt;wsp:rsid wsp:val=&quot;006A0886&quot;/&gt;&lt;wsp:rsid wsp:val=&quot;006A09B6&quot;/&gt;&lt;wsp:rsid wsp:val=&quot;006A0C19&quot;/&gt;&lt;wsp:rsid wsp:val=&quot;006A0C63&quot;/&gt;&lt;wsp:rsid wsp:val=&quot;006A1117&quot;/&gt;&lt;wsp:rsid wsp:val=&quot;006A1136&quot;/&gt;&lt;wsp:rsid wsp:val=&quot;006A113C&quot;/&gt;&lt;wsp:rsid wsp:val=&quot;006A1333&quot;/&gt;&lt;wsp:rsid wsp:val=&quot;006A1355&quot;/&gt;&lt;wsp:rsid wsp:val=&quot;006A1452&quot;/&gt;&lt;wsp:rsid wsp:val=&quot;006A1469&quot;/&gt;&lt;wsp:rsid wsp:val=&quot;006A1524&quot;/&gt;&lt;wsp:rsid wsp:val=&quot;006A164F&quot;/&gt;&lt;wsp:rsid wsp:val=&quot;006A16F1&quot;/&gt;&lt;wsp:rsid wsp:val=&quot;006A196E&quot;/&gt;&lt;wsp:rsid wsp:val=&quot;006A1B1D&quot;/&gt;&lt;wsp:rsid wsp:val=&quot;006A1C32&quot;/&gt;&lt;wsp:rsid wsp:val=&quot;006A1C34&quot;/&gt;&lt;wsp:rsid wsp:val=&quot;006A1C60&quot;/&gt;&lt;wsp:rsid wsp:val=&quot;006A1C88&quot;/&gt;&lt;wsp:rsid wsp:val=&quot;006A1E9C&quot;/&gt;&lt;wsp:rsid wsp:val=&quot;006A1FAC&quot;/&gt;&lt;wsp:rsid wsp:val=&quot;006A2042&quot;/&gt;&lt;wsp:rsid wsp:val=&quot;006A2051&quot;/&gt;&lt;wsp:rsid wsp:val=&quot;006A22AA&quot;/&gt;&lt;wsp:rsid wsp:val=&quot;006A23AC&quot;/&gt;&lt;wsp:rsid wsp:val=&quot;006A247C&quot;/&gt;&lt;wsp:rsid wsp:val=&quot;006A2654&quot;/&gt;&lt;wsp:rsid wsp:val=&quot;006A2781&quot;/&gt;&lt;wsp:rsid wsp:val=&quot;006A27C6&quot;/&gt;&lt;wsp:rsid wsp:val=&quot;006A29AA&quot;/&gt;&lt;wsp:rsid wsp:val=&quot;006A29B3&quot;/&gt;&lt;wsp:rsid wsp:val=&quot;006A2C3E&quot;/&gt;&lt;wsp:rsid wsp:val=&quot;006A2DE2&quot;/&gt;&lt;wsp:rsid wsp:val=&quot;006A2E5A&quot;/&gt;&lt;wsp:rsid wsp:val=&quot;006A2F5C&quot;/&gt;&lt;wsp:rsid wsp:val=&quot;006A3096&quot;/&gt;&lt;wsp:rsid wsp:val=&quot;006A313B&quot;/&gt;&lt;wsp:rsid wsp:val=&quot;006A33E9&quot;/&gt;&lt;wsp:rsid wsp:val=&quot;006A33FF&quot;/&gt;&lt;wsp:rsid wsp:val=&quot;006A34F7&quot;/&gt;&lt;wsp:rsid wsp:val=&quot;006A353D&quot;/&gt;&lt;wsp:rsid wsp:val=&quot;006A35BC&quot;/&gt;&lt;wsp:rsid wsp:val=&quot;006A3672&quot;/&gt;&lt;wsp:rsid wsp:val=&quot;006A36A3&quot;/&gt;&lt;wsp:rsid wsp:val=&quot;006A371E&quot;/&gt;&lt;wsp:rsid wsp:val=&quot;006A38E4&quot;/&gt;&lt;wsp:rsid wsp:val=&quot;006A3B4C&quot;/&gt;&lt;wsp:rsid wsp:val=&quot;006A3BD3&quot;/&gt;&lt;wsp:rsid wsp:val=&quot;006A3C9C&quot;/&gt;&lt;wsp:rsid wsp:val=&quot;006A3EF5&quot;/&gt;&lt;wsp:rsid wsp:val=&quot;006A4073&quot;/&gt;&lt;wsp:rsid wsp:val=&quot;006A40B8&quot;/&gt;&lt;wsp:rsid wsp:val=&quot;006A42C4&quot;/&gt;&lt;wsp:rsid wsp:val=&quot;006A4428&quot;/&gt;&lt;wsp:rsid wsp:val=&quot;006A4486&quot;/&gt;&lt;wsp:rsid wsp:val=&quot;006A4816&quot;/&gt;&lt;wsp:rsid wsp:val=&quot;006A4A65&quot;/&gt;&lt;wsp:rsid wsp:val=&quot;006A4BB6&quot;/&gt;&lt;wsp:rsid wsp:val=&quot;006A4D23&quot;/&gt;&lt;wsp:rsid wsp:val=&quot;006A4DE9&quot;/&gt;&lt;wsp:rsid wsp:val=&quot;006A4EA4&quot;/&gt;&lt;wsp:rsid wsp:val=&quot;006A5337&quot;/&gt;&lt;wsp:rsid wsp:val=&quot;006A5341&quot;/&gt;&lt;wsp:rsid wsp:val=&quot;006A5349&quot;/&gt;&lt;wsp:rsid wsp:val=&quot;006A537E&quot;/&gt;&lt;wsp:rsid wsp:val=&quot;006A544D&quot;/&gt;&lt;wsp:rsid wsp:val=&quot;006A54EB&quot;/&gt;&lt;wsp:rsid wsp:val=&quot;006A5570&quot;/&gt;&lt;wsp:rsid wsp:val=&quot;006A56BD&quot;/&gt;&lt;wsp:rsid wsp:val=&quot;006A56C1&quot;/&gt;&lt;wsp:rsid wsp:val=&quot;006A572C&quot;/&gt;&lt;wsp:rsid wsp:val=&quot;006A574D&quot;/&gt;&lt;wsp:rsid wsp:val=&quot;006A593D&quot;/&gt;&lt;wsp:rsid wsp:val=&quot;006A5B92&quot;/&gt;&lt;wsp:rsid wsp:val=&quot;006A5D6C&quot;/&gt;&lt;wsp:rsid wsp:val=&quot;006A5F94&quot;/&gt;&lt;wsp:rsid wsp:val=&quot;006A601C&quot;/&gt;&lt;wsp:rsid wsp:val=&quot;006A6283&quot;/&gt;&lt;wsp:rsid wsp:val=&quot;006A62BC&quot;/&gt;&lt;wsp:rsid wsp:val=&quot;006A65AD&quot;/&gt;&lt;wsp:rsid wsp:val=&quot;006A66E2&quot;/&gt;&lt;wsp:rsid wsp:val=&quot;006A679A&quot;/&gt;&lt;wsp:rsid wsp:val=&quot;006A6A1B&quot;/&gt;&lt;wsp:rsid wsp:val=&quot;006A6A67&quot;/&gt;&lt;wsp:rsid wsp:val=&quot;006A6DF9&quot;/&gt;&lt;wsp:rsid wsp:val=&quot;006A6EB8&quot;/&gt;&lt;wsp:rsid wsp:val=&quot;006A6FFE&quot;/&gt;&lt;wsp:rsid wsp:val=&quot;006A709C&quot;/&gt;&lt;wsp:rsid wsp:val=&quot;006A735D&quot;/&gt;&lt;wsp:rsid wsp:val=&quot;006A780B&quot;/&gt;&lt;wsp:rsid wsp:val=&quot;006A791A&quot;/&gt;&lt;wsp:rsid wsp:val=&quot;006A79FD&quot;/&gt;&lt;wsp:rsid wsp:val=&quot;006B00BD&quot;/&gt;&lt;wsp:rsid wsp:val=&quot;006B0160&quot;/&gt;&lt;wsp:rsid wsp:val=&quot;006B023D&quot;/&gt;&lt;wsp:rsid wsp:val=&quot;006B0479&quot;/&gt;&lt;wsp:rsid wsp:val=&quot;006B069C&quot;/&gt;&lt;wsp:rsid wsp:val=&quot;006B070C&quot;/&gt;&lt;wsp:rsid wsp:val=&quot;006B0753&quot;/&gt;&lt;wsp:rsid wsp:val=&quot;006B07AA&quot;/&gt;&lt;wsp:rsid wsp:val=&quot;006B0818&quot;/&gt;&lt;wsp:rsid wsp:val=&quot;006B090B&quot;/&gt;&lt;wsp:rsid wsp:val=&quot;006B09F0&quot;/&gt;&lt;wsp:rsid wsp:val=&quot;006B0A02&quot;/&gt;&lt;wsp:rsid wsp:val=&quot;006B0BE2&quot;/&gt;&lt;wsp:rsid wsp:val=&quot;006B0BE9&quot;/&gt;&lt;wsp:rsid wsp:val=&quot;006B0BFF&quot;/&gt;&lt;wsp:rsid wsp:val=&quot;006B0D3B&quot;/&gt;&lt;wsp:rsid wsp:val=&quot;006B0D73&quot;/&gt;&lt;wsp:rsid wsp:val=&quot;006B0E31&quot;/&gt;&lt;wsp:rsid wsp:val=&quot;006B0EBC&quot;/&gt;&lt;wsp:rsid wsp:val=&quot;006B13D0&quot;/&gt;&lt;wsp:rsid wsp:val=&quot;006B16FB&quot;/&gt;&lt;wsp:rsid wsp:val=&quot;006B19F3&quot;/&gt;&lt;wsp:rsid wsp:val=&quot;006B1A9F&quot;/&gt;&lt;wsp:rsid wsp:val=&quot;006B1BBD&quot;/&gt;&lt;wsp:rsid wsp:val=&quot;006B1BD3&quot;/&gt;&lt;wsp:rsid wsp:val=&quot;006B1F91&quot;/&gt;&lt;wsp:rsid wsp:val=&quot;006B2018&quot;/&gt;&lt;wsp:rsid wsp:val=&quot;006B20F6&quot;/&gt;&lt;wsp:rsid wsp:val=&quot;006B214C&quot;/&gt;&lt;wsp:rsid wsp:val=&quot;006B218E&quot;/&gt;&lt;wsp:rsid wsp:val=&quot;006B2245&quot;/&gt;&lt;wsp:rsid wsp:val=&quot;006B2379&quot;/&gt;&lt;wsp:rsid wsp:val=&quot;006B23FF&quot;/&gt;&lt;wsp:rsid wsp:val=&quot;006B24A2&quot;/&gt;&lt;wsp:rsid wsp:val=&quot;006B2620&quot;/&gt;&lt;wsp:rsid wsp:val=&quot;006B2B10&quot;/&gt;&lt;wsp:rsid wsp:val=&quot;006B2B35&quot;/&gt;&lt;wsp:rsid wsp:val=&quot;006B2EF8&quot;/&gt;&lt;wsp:rsid wsp:val=&quot;006B3027&quot;/&gt;&lt;wsp:rsid wsp:val=&quot;006B3071&quot;/&gt;&lt;wsp:rsid wsp:val=&quot;006B31E6&quot;/&gt;&lt;wsp:rsid wsp:val=&quot;006B3344&quot;/&gt;&lt;wsp:rsid wsp:val=&quot;006B379D&quot;/&gt;&lt;wsp:rsid wsp:val=&quot;006B37E1&quot;/&gt;&lt;wsp:rsid wsp:val=&quot;006B3CC0&quot;/&gt;&lt;wsp:rsid wsp:val=&quot;006B3E2C&quot;/&gt;&lt;wsp:rsid wsp:val=&quot;006B3F02&quot;/&gt;&lt;wsp:rsid wsp:val=&quot;006B3F48&quot;/&gt;&lt;wsp:rsid wsp:val=&quot;006B3FD1&quot;/&gt;&lt;wsp:rsid wsp:val=&quot;006B41AE&quot;/&gt;&lt;wsp:rsid wsp:val=&quot;006B426B&quot;/&gt;&lt;wsp:rsid wsp:val=&quot;006B4556&quot;/&gt;&lt;wsp:rsid wsp:val=&quot;006B4759&quot;/&gt;&lt;wsp:rsid wsp:val=&quot;006B4BC5&quot;/&gt;&lt;wsp:rsid wsp:val=&quot;006B4CD1&quot;/&gt;&lt;wsp:rsid wsp:val=&quot;006B4DD5&quot;/&gt;&lt;wsp:rsid wsp:val=&quot;006B4E15&quot;/&gt;&lt;wsp:rsid wsp:val=&quot;006B4FB8&quot;/&gt;&lt;wsp:rsid wsp:val=&quot;006B4FEC&quot;/&gt;&lt;wsp:rsid wsp:val=&quot;006B51FF&quot;/&gt;&lt;wsp:rsid wsp:val=&quot;006B5285&quot;/&gt;&lt;wsp:rsid wsp:val=&quot;006B5447&quot;/&gt;&lt;wsp:rsid wsp:val=&quot;006B5608&quot;/&gt;&lt;wsp:rsid wsp:val=&quot;006B5746&quot;/&gt;&lt;wsp:rsid wsp:val=&quot;006B6017&quot;/&gt;&lt;wsp:rsid wsp:val=&quot;006B620F&quot;/&gt;&lt;wsp:rsid wsp:val=&quot;006B626D&quot;/&gt;&lt;wsp:rsid wsp:val=&quot;006B6273&quot;/&gt;&lt;wsp:rsid wsp:val=&quot;006B63D6&quot;/&gt;&lt;wsp:rsid wsp:val=&quot;006B65C9&quot;/&gt;&lt;wsp:rsid wsp:val=&quot;006B6628&quot;/&gt;&lt;wsp:rsid wsp:val=&quot;006B6665&quot;/&gt;&lt;wsp:rsid wsp:val=&quot;006B666D&quot;/&gt;&lt;wsp:rsid wsp:val=&quot;006B68F7&quot;/&gt;&lt;wsp:rsid wsp:val=&quot;006B6D24&quot;/&gt;&lt;wsp:rsid wsp:val=&quot;006B6E11&quot;/&gt;&lt;wsp:rsid wsp:val=&quot;006B706A&quot;/&gt;&lt;wsp:rsid wsp:val=&quot;006B7098&quot;/&gt;&lt;wsp:rsid wsp:val=&quot;006B71D0&quot;/&gt;&lt;wsp:rsid wsp:val=&quot;006B7235&quot;/&gt;&lt;wsp:rsid wsp:val=&quot;006B730B&quot;/&gt;&lt;wsp:rsid wsp:val=&quot;006B7C95&quot;/&gt;&lt;wsp:rsid wsp:val=&quot;006B7D2A&quot;/&gt;&lt;wsp:rsid wsp:val=&quot;006B7DFA&quot;/&gt;&lt;wsp:rsid wsp:val=&quot;006B7E62&quot;/&gt;&lt;wsp:rsid wsp:val=&quot;006C0267&quot;/&gt;&lt;wsp:rsid wsp:val=&quot;006C02E4&quot;/&gt;&lt;wsp:rsid wsp:val=&quot;006C0537&quot;/&gt;&lt;wsp:rsid wsp:val=&quot;006C0897&quot;/&gt;&lt;wsp:rsid wsp:val=&quot;006C08D4&quot;/&gt;&lt;wsp:rsid wsp:val=&quot;006C09E8&quot;/&gt;&lt;wsp:rsid wsp:val=&quot;006C0ADD&quot;/&gt;&lt;wsp:rsid wsp:val=&quot;006C0B93&quot;/&gt;&lt;wsp:rsid wsp:val=&quot;006C0C08&quot;/&gt;&lt;wsp:rsid wsp:val=&quot;006C0C70&quot;/&gt;&lt;wsp:rsid wsp:val=&quot;006C0F02&quot;/&gt;&lt;wsp:rsid wsp:val=&quot;006C1033&quot;/&gt;&lt;wsp:rsid wsp:val=&quot;006C1523&quot;/&gt;&lt;wsp:rsid wsp:val=&quot;006C175B&quot;/&gt;&lt;wsp:rsid wsp:val=&quot;006C1822&quot;/&gt;&lt;wsp:rsid wsp:val=&quot;006C19D8&quot;/&gt;&lt;wsp:rsid wsp:val=&quot;006C1A1D&quot;/&gt;&lt;wsp:rsid wsp:val=&quot;006C1B39&quot;/&gt;&lt;wsp:rsid wsp:val=&quot;006C1B5A&quot;/&gt;&lt;wsp:rsid wsp:val=&quot;006C1D14&quot;/&gt;&lt;wsp:rsid wsp:val=&quot;006C1D37&quot;/&gt;&lt;wsp:rsid wsp:val=&quot;006C1E1D&quot;/&gt;&lt;wsp:rsid wsp:val=&quot;006C1F17&quot;/&gt;&lt;wsp:rsid wsp:val=&quot;006C2291&quot;/&gt;&lt;wsp:rsid wsp:val=&quot;006C22E0&quot;/&gt;&lt;wsp:rsid wsp:val=&quot;006C2497&quot;/&gt;&lt;wsp:rsid wsp:val=&quot;006C2528&quot;/&gt;&lt;wsp:rsid wsp:val=&quot;006C28E0&quot;/&gt;&lt;wsp:rsid wsp:val=&quot;006C2AB6&quot;/&gt;&lt;wsp:rsid wsp:val=&quot;006C2D1A&quot;/&gt;&lt;wsp:rsid wsp:val=&quot;006C2D4C&quot;/&gt;&lt;wsp:rsid wsp:val=&quot;006C30F1&quot;/&gt;&lt;wsp:rsid wsp:val=&quot;006C31AE&quot;/&gt;&lt;wsp:rsid wsp:val=&quot;006C3456&quot;/&gt;&lt;wsp:rsid wsp:val=&quot;006C35E1&quot;/&gt;&lt;wsp:rsid wsp:val=&quot;006C3769&quot;/&gt;&lt;wsp:rsid wsp:val=&quot;006C37D4&quot;/&gt;&lt;wsp:rsid wsp:val=&quot;006C3869&quot;/&gt;&lt;wsp:rsid wsp:val=&quot;006C38BA&quot;/&gt;&lt;wsp:rsid wsp:val=&quot;006C392D&quot;/&gt;&lt;wsp:rsid wsp:val=&quot;006C398D&quot;/&gt;&lt;wsp:rsid wsp:val=&quot;006C39C8&quot;/&gt;&lt;wsp:rsid wsp:val=&quot;006C3A3D&quot;/&gt;&lt;wsp:rsid wsp:val=&quot;006C3A58&quot;/&gt;&lt;wsp:rsid wsp:val=&quot;006C3CE5&quot;/&gt;&lt;wsp:rsid wsp:val=&quot;006C3D40&quot;/&gt;&lt;wsp:rsid wsp:val=&quot;006C3F07&quot;/&gt;&lt;wsp:rsid wsp:val=&quot;006C3F2E&quot;/&gt;&lt;wsp:rsid wsp:val=&quot;006C4083&quot;/&gt;&lt;wsp:rsid wsp:val=&quot;006C413A&quot;/&gt;&lt;wsp:rsid wsp:val=&quot;006C417A&quot;/&gt;&lt;wsp:rsid wsp:val=&quot;006C41E5&quot;/&gt;&lt;wsp:rsid wsp:val=&quot;006C4299&quot;/&gt;&lt;wsp:rsid wsp:val=&quot;006C42DD&quot;/&gt;&lt;wsp:rsid wsp:val=&quot;006C4324&quot;/&gt;&lt;wsp:rsid wsp:val=&quot;006C451B&quot;/&gt;&lt;wsp:rsid wsp:val=&quot;006C461B&quot;/&gt;&lt;wsp:rsid wsp:val=&quot;006C4765&quot;/&gt;&lt;wsp:rsid wsp:val=&quot;006C4831&quot;/&gt;&lt;wsp:rsid wsp:val=&quot;006C495F&quot;/&gt;&lt;wsp:rsid wsp:val=&quot;006C4A1E&quot;/&gt;&lt;wsp:rsid wsp:val=&quot;006C4B6C&quot;/&gt;&lt;wsp:rsid wsp:val=&quot;006C4B7A&quot;/&gt;&lt;wsp:rsid wsp:val=&quot;006C4E2A&quot;/&gt;&lt;wsp:rsid wsp:val=&quot;006C4F10&quot;/&gt;&lt;wsp:rsid wsp:val=&quot;006C4F3A&quot;/&gt;&lt;wsp:rsid wsp:val=&quot;006C4F9F&quot;/&gt;&lt;wsp:rsid wsp:val=&quot;006C4FBC&quot;/&gt;&lt;wsp:rsid wsp:val=&quot;006C50AC&quot;/&gt;&lt;wsp:rsid wsp:val=&quot;006C515C&quot;/&gt;&lt;wsp:rsid wsp:val=&quot;006C51C6&quot;/&gt;&lt;wsp:rsid wsp:val=&quot;006C51ED&quot;/&gt;&lt;wsp:rsid wsp:val=&quot;006C520C&quot;/&gt;&lt;wsp:rsid wsp:val=&quot;006C5297&quot;/&gt;&lt;wsp:rsid wsp:val=&quot;006C53D9&quot;/&gt;&lt;wsp:rsid wsp:val=&quot;006C564C&quot;/&gt;&lt;wsp:rsid wsp:val=&quot;006C5851&quot;/&gt;&lt;wsp:rsid wsp:val=&quot;006C58E5&quot;/&gt;&lt;wsp:rsid wsp:val=&quot;006C5D10&quot;/&gt;&lt;wsp:rsid wsp:val=&quot;006C5DF1&quot;/&gt;&lt;wsp:rsid wsp:val=&quot;006C5EAD&quot;/&gt;&lt;wsp:rsid wsp:val=&quot;006C5FD5&quot;/&gt;&lt;wsp:rsid wsp:val=&quot;006C626A&quot;/&gt;&lt;wsp:rsid wsp:val=&quot;006C64BC&quot;/&gt;&lt;wsp:rsid wsp:val=&quot;006C64DF&quot;/&gt;&lt;wsp:rsid wsp:val=&quot;006C659F&quot;/&gt;&lt;wsp:rsid wsp:val=&quot;006C6812&quot;/&gt;&lt;wsp:rsid wsp:val=&quot;006C6AFA&quot;/&gt;&lt;wsp:rsid wsp:val=&quot;006C6B39&quot;/&gt;&lt;wsp:rsid wsp:val=&quot;006C6E7A&quot;/&gt;&lt;wsp:rsid wsp:val=&quot;006C706A&quot;/&gt;&lt;wsp:rsid wsp:val=&quot;006C712F&quot;/&gt;&lt;wsp:rsid wsp:val=&quot;006C763F&quot;/&gt;&lt;wsp:rsid wsp:val=&quot;006C7728&quot;/&gt;&lt;wsp:rsid wsp:val=&quot;006C7959&quot;/&gt;&lt;wsp:rsid wsp:val=&quot;006C7B87&quot;/&gt;&lt;wsp:rsid wsp:val=&quot;006C7C46&quot;/&gt;&lt;wsp:rsid wsp:val=&quot;006C7CBC&quot;/&gt;&lt;wsp:rsid wsp:val=&quot;006C7DD0&quot;/&gt;&lt;wsp:rsid wsp:val=&quot;006C7E7E&quot;/&gt;&lt;wsp:rsid wsp:val=&quot;006D0537&quot;/&gt;&lt;wsp:rsid wsp:val=&quot;006D0588&quot;/&gt;&lt;wsp:rsid wsp:val=&quot;006D05BC&quot;/&gt;&lt;wsp:rsid wsp:val=&quot;006D0A8A&quot;/&gt;&lt;wsp:rsid wsp:val=&quot;006D0C58&quot;/&gt;&lt;wsp:rsid wsp:val=&quot;006D0F2E&quot;/&gt;&lt;wsp:rsid wsp:val=&quot;006D0F33&quot;/&gt;&lt;wsp:rsid wsp:val=&quot;006D0F58&quot;/&gt;&lt;wsp:rsid wsp:val=&quot;006D0F80&quot;/&gt;&lt;wsp:rsid wsp:val=&quot;006D10D9&quot;/&gt;&lt;wsp:rsid wsp:val=&quot;006D1222&quot;/&gt;&lt;wsp:rsid wsp:val=&quot;006D12B7&quot;/&gt;&lt;wsp:rsid wsp:val=&quot;006D136D&quot;/&gt;&lt;wsp:rsid wsp:val=&quot;006D1C43&quot;/&gt;&lt;wsp:rsid wsp:val=&quot;006D1C7D&quot;/&gt;&lt;wsp:rsid wsp:val=&quot;006D2013&quot;/&gt;&lt;wsp:rsid wsp:val=&quot;006D213A&quot;/&gt;&lt;wsp:rsid wsp:val=&quot;006D25EA&quot;/&gt;&lt;wsp:rsid wsp:val=&quot;006D2622&quot;/&gt;&lt;wsp:rsid wsp:val=&quot;006D26F3&quot;/&gt;&lt;wsp:rsid wsp:val=&quot;006D26F8&quot;/&gt;&lt;wsp:rsid wsp:val=&quot;006D27A5&quot;/&gt;&lt;wsp:rsid wsp:val=&quot;006D27EA&quot;/&gt;&lt;wsp:rsid wsp:val=&quot;006D2884&quot;/&gt;&lt;wsp:rsid wsp:val=&quot;006D2D1B&quot;/&gt;&lt;wsp:rsid wsp:val=&quot;006D2DB3&quot;/&gt;&lt;wsp:rsid wsp:val=&quot;006D2DC5&quot;/&gt;&lt;wsp:rsid wsp:val=&quot;006D2E9F&quot;/&gt;&lt;wsp:rsid wsp:val=&quot;006D2FFE&quot;/&gt;&lt;wsp:rsid wsp:val=&quot;006D3331&quot;/&gt;&lt;wsp:rsid wsp:val=&quot;006D3352&quot;/&gt;&lt;wsp:rsid wsp:val=&quot;006D3359&quot;/&gt;&lt;wsp:rsid wsp:val=&quot;006D3407&quot;/&gt;&lt;wsp:rsid wsp:val=&quot;006D356B&quot;/&gt;&lt;wsp:rsid wsp:val=&quot;006D3769&quot;/&gt;&lt;wsp:rsid wsp:val=&quot;006D3855&quot;/&gt;&lt;wsp:rsid wsp:val=&quot;006D38B0&quot;/&gt;&lt;wsp:rsid wsp:val=&quot;006D38F8&quot;/&gt;&lt;wsp:rsid wsp:val=&quot;006D3A16&quot;/&gt;&lt;wsp:rsid wsp:val=&quot;006D3A58&quot;/&gt;&lt;wsp:rsid wsp:val=&quot;006D3BE5&quot;/&gt;&lt;wsp:rsid wsp:val=&quot;006D3DED&quot;/&gt;&lt;wsp:rsid wsp:val=&quot;006D3EBC&quot;/&gt;&lt;wsp:rsid wsp:val=&quot;006D401B&quot;/&gt;&lt;wsp:rsid wsp:val=&quot;006D4081&quot;/&gt;&lt;wsp:rsid wsp:val=&quot;006D40A8&quot;/&gt;&lt;wsp:rsid wsp:val=&quot;006D4214&quot;/&gt;&lt;wsp:rsid wsp:val=&quot;006D42E3&quot;/&gt;&lt;wsp:rsid wsp:val=&quot;006D488E&quot;/&gt;&lt;wsp:rsid wsp:val=&quot;006D49A3&quot;/&gt;&lt;wsp:rsid wsp:val=&quot;006D4B66&quot;/&gt;&lt;wsp:rsid wsp:val=&quot;006D4E34&quot;/&gt;&lt;wsp:rsid wsp:val=&quot;006D4F3D&quot;/&gt;&lt;wsp:rsid wsp:val=&quot;006D5075&quot;/&gt;&lt;wsp:rsid wsp:val=&quot;006D509B&quot;/&gt;&lt;wsp:rsid wsp:val=&quot;006D50A8&quot;/&gt;&lt;wsp:rsid wsp:val=&quot;006D5213&quot;/&gt;&lt;wsp:rsid wsp:val=&quot;006D54BE&quot;/&gt;&lt;wsp:rsid wsp:val=&quot;006D5506&quot;/&gt;&lt;wsp:rsid wsp:val=&quot;006D5617&quot;/&gt;&lt;wsp:rsid wsp:val=&quot;006D56A4&quot;/&gt;&lt;wsp:rsid wsp:val=&quot;006D5BA5&quot;/&gt;&lt;wsp:rsid wsp:val=&quot;006D5C22&quot;/&gt;&lt;wsp:rsid wsp:val=&quot;006D5D21&quot;/&gt;&lt;wsp:rsid wsp:val=&quot;006D5DE5&quot;/&gt;&lt;wsp:rsid wsp:val=&quot;006D5E6C&quot;/&gt;&lt;wsp:rsid wsp:val=&quot;006D5ECC&quot;/&gt;&lt;wsp:rsid wsp:val=&quot;006D5F52&quot;/&gt;&lt;wsp:rsid wsp:val=&quot;006D628E&quot;/&gt;&lt;wsp:rsid wsp:val=&quot;006D62C9&quot;/&gt;&lt;wsp:rsid wsp:val=&quot;006D634E&quot;/&gt;&lt;wsp:rsid wsp:val=&quot;006D645C&quot;/&gt;&lt;wsp:rsid wsp:val=&quot;006D68D7&quot;/&gt;&lt;wsp:rsid wsp:val=&quot;006D6984&quot;/&gt;&lt;wsp:rsid wsp:val=&quot;006D6AE8&quot;/&gt;&lt;wsp:rsid wsp:val=&quot;006D6C42&quot;/&gt;&lt;wsp:rsid wsp:val=&quot;006D6DE6&quot;/&gt;&lt;wsp:rsid wsp:val=&quot;006D72A2&quot;/&gt;&lt;wsp:rsid wsp:val=&quot;006D72C9&quot;/&gt;&lt;wsp:rsid wsp:val=&quot;006D73ED&quot;/&gt;&lt;wsp:rsid wsp:val=&quot;006D7782&quot;/&gt;&lt;wsp:rsid wsp:val=&quot;006D7A5B&quot;/&gt;&lt;wsp:rsid wsp:val=&quot;006D7ACF&quot;/&gt;&lt;wsp:rsid wsp:val=&quot;006D7F6C&quot;/&gt;&lt;wsp:rsid wsp:val=&quot;006E00EE&quot;/&gt;&lt;wsp:rsid wsp:val=&quot;006E041E&quot;/&gt;&lt;wsp:rsid wsp:val=&quot;006E062F&quot;/&gt;&lt;wsp:rsid wsp:val=&quot;006E0860&quot;/&gt;&lt;wsp:rsid wsp:val=&quot;006E09F4&quot;/&gt;&lt;wsp:rsid wsp:val=&quot;006E1116&quot;/&gt;&lt;wsp:rsid wsp:val=&quot;006E1230&quot;/&gt;&lt;wsp:rsid wsp:val=&quot;006E1581&quot;/&gt;&lt;wsp:rsid wsp:val=&quot;006E1BAB&quot;/&gt;&lt;wsp:rsid wsp:val=&quot;006E1C8E&quot;/&gt;&lt;wsp:rsid wsp:val=&quot;006E201D&quot;/&gt;&lt;wsp:rsid wsp:val=&quot;006E2030&quot;/&gt;&lt;wsp:rsid wsp:val=&quot;006E206D&quot;/&gt;&lt;wsp:rsid wsp:val=&quot;006E20B1&quot;/&gt;&lt;wsp:rsid wsp:val=&quot;006E20F4&quot;/&gt;&lt;wsp:rsid wsp:val=&quot;006E2258&quot;/&gt;&lt;wsp:rsid wsp:val=&quot;006E2499&quot;/&gt;&lt;wsp:rsid wsp:val=&quot;006E2AF2&quot;/&gt;&lt;wsp:rsid wsp:val=&quot;006E2E1F&quot;/&gt;&lt;wsp:rsid wsp:val=&quot;006E2E70&quot;/&gt;&lt;wsp:rsid wsp:val=&quot;006E2E8E&quot;/&gt;&lt;wsp:rsid wsp:val=&quot;006E31FA&quot;/&gt;&lt;wsp:rsid wsp:val=&quot;006E32D1&quot;/&gt;&lt;wsp:rsid wsp:val=&quot;006E33A1&quot;/&gt;&lt;wsp:rsid wsp:val=&quot;006E33F4&quot;/&gt;&lt;wsp:rsid wsp:val=&quot;006E3409&quot;/&gt;&lt;wsp:rsid wsp:val=&quot;006E3489&quot;/&gt;&lt;wsp:rsid wsp:val=&quot;006E36C0&quot;/&gt;&lt;wsp:rsid wsp:val=&quot;006E3BD7&quot;/&gt;&lt;wsp:rsid wsp:val=&quot;006E3C73&quot;/&gt;&lt;wsp:rsid wsp:val=&quot;006E3E3D&quot;/&gt;&lt;wsp:rsid wsp:val=&quot;006E3FFF&quot;/&gt;&lt;wsp:rsid wsp:val=&quot;006E40C2&quot;/&gt;&lt;wsp:rsid wsp:val=&quot;006E41CD&quot;/&gt;&lt;wsp:rsid wsp:val=&quot;006E42E2&quot;/&gt;&lt;wsp:rsid wsp:val=&quot;006E450B&quot;/&gt;&lt;wsp:rsid wsp:val=&quot;006E4AAA&quot;/&gt;&lt;wsp:rsid wsp:val=&quot;006E4B1A&quot;/&gt;&lt;wsp:rsid wsp:val=&quot;006E52D0&quot;/&gt;&lt;wsp:rsid wsp:val=&quot;006E5530&quot;/&gt;&lt;wsp:rsid wsp:val=&quot;006E564C&quot;/&gt;&lt;wsp:rsid wsp:val=&quot;006E57DA&quot;/&gt;&lt;wsp:rsid wsp:val=&quot;006E5A41&quot;/&gt;&lt;wsp:rsid wsp:val=&quot;006E5AEC&quot;/&gt;&lt;wsp:rsid wsp:val=&quot;006E5FB5&quot;/&gt;&lt;wsp:rsid wsp:val=&quot;006E641A&quot;/&gt;&lt;wsp:rsid wsp:val=&quot;006E6611&quot;/&gt;&lt;wsp:rsid wsp:val=&quot;006E6870&quot;/&gt;&lt;wsp:rsid wsp:val=&quot;006E6894&quot;/&gt;&lt;wsp:rsid wsp:val=&quot;006E6987&quot;/&gt;&lt;wsp:rsid wsp:val=&quot;006E6A62&quot;/&gt;&lt;wsp:rsid wsp:val=&quot;006E6BD5&quot;/&gt;&lt;wsp:rsid wsp:val=&quot;006E6DC2&quot;/&gt;&lt;wsp:rsid wsp:val=&quot;006E6DD6&quot;/&gt;&lt;wsp:rsid wsp:val=&quot;006E6E82&quot;/&gt;&lt;wsp:rsid wsp:val=&quot;006E7116&quot;/&gt;&lt;wsp:rsid wsp:val=&quot;006E7174&quot;/&gt;&lt;wsp:rsid wsp:val=&quot;006E7414&quot;/&gt;&lt;wsp:rsid wsp:val=&quot;006E74C4&quot;/&gt;&lt;wsp:rsid wsp:val=&quot;006E75F9&quot;/&gt;&lt;wsp:rsid wsp:val=&quot;006E7666&quot;/&gt;&lt;wsp:rsid wsp:val=&quot;006E7936&quot;/&gt;&lt;wsp:rsid wsp:val=&quot;006E79DA&quot;/&gt;&lt;wsp:rsid wsp:val=&quot;006E7A1A&quot;/&gt;&lt;wsp:rsid wsp:val=&quot;006E7B73&quot;/&gt;&lt;wsp:rsid wsp:val=&quot;006E7D2E&quot;/&gt;&lt;wsp:rsid wsp:val=&quot;006E7D4F&quot;/&gt;&lt;wsp:rsid wsp:val=&quot;006E7DDA&quot;/&gt;&lt;wsp:rsid wsp:val=&quot;006E7F05&quot;/&gt;&lt;wsp:rsid wsp:val=&quot;006F0034&quot;/&gt;&lt;wsp:rsid wsp:val=&quot;006F0454&quot;/&gt;&lt;wsp:rsid wsp:val=&quot;006F04D4&quot;/&gt;&lt;wsp:rsid wsp:val=&quot;006F0676&quot;/&gt;&lt;wsp:rsid wsp:val=&quot;006F06A2&quot;/&gt;&lt;wsp:rsid wsp:val=&quot;006F06BA&quot;/&gt;&lt;wsp:rsid wsp:val=&quot;006F0755&quot;/&gt;&lt;wsp:rsid wsp:val=&quot;006F08CB&quot;/&gt;&lt;wsp:rsid wsp:val=&quot;006F0990&quot;/&gt;&lt;wsp:rsid wsp:val=&quot;006F09A4&quot;/&gt;&lt;wsp:rsid wsp:val=&quot;006F0B17&quot;/&gt;&lt;wsp:rsid wsp:val=&quot;006F107A&quot;/&gt;&lt;wsp:rsid wsp:val=&quot;006F1363&quot;/&gt;&lt;wsp:rsid wsp:val=&quot;006F1659&quot;/&gt;&lt;wsp:rsid wsp:val=&quot;006F1736&quot;/&gt;&lt;wsp:rsid wsp:val=&quot;006F1852&quot;/&gt;&lt;wsp:rsid wsp:val=&quot;006F1D23&quot;/&gt;&lt;wsp:rsid wsp:val=&quot;006F1F37&quot;/&gt;&lt;wsp:rsid wsp:val=&quot;006F2040&quot;/&gt;&lt;wsp:rsid wsp:val=&quot;006F2091&quot;/&gt;&lt;wsp:rsid wsp:val=&quot;006F2263&quot;/&gt;&lt;wsp:rsid wsp:val=&quot;006F2582&quot;/&gt;&lt;wsp:rsid wsp:val=&quot;006F25AA&quot;/&gt;&lt;wsp:rsid wsp:val=&quot;006F25DD&quot;/&gt;&lt;wsp:rsid wsp:val=&quot;006F25F2&quot;/&gt;&lt;wsp:rsid wsp:val=&quot;006F2697&quot;/&gt;&lt;wsp:rsid wsp:val=&quot;006F27C0&quot;/&gt;&lt;wsp:rsid wsp:val=&quot;006F2932&quot;/&gt;&lt;wsp:rsid wsp:val=&quot;006F2ACD&quot;/&gt;&lt;wsp:rsid wsp:val=&quot;006F2B54&quot;/&gt;&lt;wsp:rsid wsp:val=&quot;006F2B7C&quot;/&gt;&lt;wsp:rsid wsp:val=&quot;006F2C9E&quot;/&gt;&lt;wsp:rsid wsp:val=&quot;006F2D4D&quot;/&gt;&lt;wsp:rsid wsp:val=&quot;006F2E4B&quot;/&gt;&lt;wsp:rsid wsp:val=&quot;006F2F79&quot;/&gt;&lt;wsp:rsid wsp:val=&quot;006F32F8&quot;/&gt;&lt;wsp:rsid wsp:val=&quot;006F3313&quot;/&gt;&lt;wsp:rsid wsp:val=&quot;006F3355&quot;/&gt;&lt;wsp:rsid wsp:val=&quot;006F364D&quot;/&gt;&lt;wsp:rsid wsp:val=&quot;006F3729&quot;/&gt;&lt;wsp:rsid wsp:val=&quot;006F378A&quot;/&gt;&lt;wsp:rsid wsp:val=&quot;006F37F9&quot;/&gt;&lt;wsp:rsid wsp:val=&quot;006F392C&quot;/&gt;&lt;wsp:rsid wsp:val=&quot;006F3B12&quot;/&gt;&lt;wsp:rsid wsp:val=&quot;006F3CC5&quot;/&gt;&lt;wsp:rsid wsp:val=&quot;006F42F9&quot;/&gt;&lt;wsp:rsid wsp:val=&quot;006F4352&quot;/&gt;&lt;wsp:rsid wsp:val=&quot;006F43EE&quot;/&gt;&lt;wsp:rsid wsp:val=&quot;006F453B&quot;/&gt;&lt;wsp:rsid wsp:val=&quot;006F4542&quot;/&gt;&lt;wsp:rsid wsp:val=&quot;006F4582&quot;/&gt;&lt;wsp:rsid wsp:val=&quot;006F45DC&quot;/&gt;&lt;wsp:rsid wsp:val=&quot;006F4703&quot;/&gt;&lt;wsp:rsid wsp:val=&quot;006F4D85&quot;/&gt;&lt;wsp:rsid wsp:val=&quot;006F4E26&quot;/&gt;&lt;wsp:rsid wsp:val=&quot;006F4E63&quot;/&gt;&lt;wsp:rsid wsp:val=&quot;006F4EEA&quot;/&gt;&lt;wsp:rsid wsp:val=&quot;006F50C4&quot;/&gt;&lt;wsp:rsid wsp:val=&quot;006F5488&quot;/&gt;&lt;wsp:rsid wsp:val=&quot;006F54D2&quot;/&gt;&lt;wsp:rsid wsp:val=&quot;006F54DE&quot;/&gt;&lt;wsp:rsid wsp:val=&quot;006F5866&quot;/&gt;&lt;wsp:rsid wsp:val=&quot;006F5AB0&quot;/&gt;&lt;wsp:rsid wsp:val=&quot;006F5C5F&quot;/&gt;&lt;wsp:rsid wsp:val=&quot;006F5CFD&quot;/&gt;&lt;wsp:rsid wsp:val=&quot;006F5DA1&quot;/&gt;&lt;wsp:rsid wsp:val=&quot;006F5F7D&quot;/&gt;&lt;wsp:rsid wsp:val=&quot;006F6060&quot;/&gt;&lt;wsp:rsid wsp:val=&quot;006F6073&quot;/&gt;&lt;wsp:rsid wsp:val=&quot;006F61B7&quot;/&gt;&lt;wsp:rsid wsp:val=&quot;006F644E&quot;/&gt;&lt;wsp:rsid wsp:val=&quot;006F64A4&quot;/&gt;&lt;wsp:rsid wsp:val=&quot;006F657C&quot;/&gt;&lt;wsp:rsid wsp:val=&quot;006F6610&quot;/&gt;&lt;wsp:rsid wsp:val=&quot;006F6844&quot;/&gt;&lt;wsp:rsid wsp:val=&quot;006F68ED&quot;/&gt;&lt;wsp:rsid wsp:val=&quot;006F6CD5&quot;/&gt;&lt;wsp:rsid wsp:val=&quot;006F6DE6&quot;/&gt;&lt;wsp:rsid wsp:val=&quot;006F6ECC&quot;/&gt;&lt;wsp:rsid wsp:val=&quot;006F6F92&quot;/&gt;&lt;wsp:rsid wsp:val=&quot;006F6FD3&quot;/&gt;&lt;wsp:rsid wsp:val=&quot;006F7020&quot;/&gt;&lt;wsp:rsid wsp:val=&quot;006F714F&quot;/&gt;&lt;wsp:rsid wsp:val=&quot;006F720B&quot;/&gt;&lt;wsp:rsid wsp:val=&quot;006F72AB&quot;/&gt;&lt;wsp:rsid wsp:val=&quot;006F7393&quot;/&gt;&lt;wsp:rsid wsp:val=&quot;006F742E&quot;/&gt;&lt;wsp:rsid wsp:val=&quot;006F76C2&quot;/&gt;&lt;wsp:rsid wsp:val=&quot;006F772B&quot;/&gt;&lt;wsp:rsid wsp:val=&quot;006F774F&quot;/&gt;&lt;wsp:rsid wsp:val=&quot;006F7889&quot;/&gt;&lt;wsp:rsid wsp:val=&quot;006F78A2&quot;/&gt;&lt;wsp:rsid wsp:val=&quot;006F7A88&quot;/&gt;&lt;wsp:rsid wsp:val=&quot;006F7AF1&quot;/&gt;&lt;wsp:rsid wsp:val=&quot;006F7B74&quot;/&gt;&lt;wsp:rsid wsp:val=&quot;006F7DC7&quot;/&gt;&lt;wsp:rsid wsp:val=&quot;006F7DD0&quot;/&gt;&lt;wsp:rsid wsp:val=&quot;006F7E26&quot;/&gt;&lt;wsp:rsid wsp:val=&quot;00700135&quot;/&gt;&lt;wsp:rsid wsp:val=&quot;007001BC&quot;/&gt;&lt;wsp:rsid wsp:val=&quot;007001DE&quot;/&gt;&lt;wsp:rsid wsp:val=&quot;007005C5&quot;/&gt;&lt;wsp:rsid wsp:val=&quot;007007A5&quot;/&gt;&lt;wsp:rsid wsp:val=&quot;00700C38&quot;/&gt;&lt;wsp:rsid wsp:val=&quot;00700C64&quot;/&gt;&lt;wsp:rsid wsp:val=&quot;00700CAA&quot;/&gt;&lt;wsp:rsid wsp:val=&quot;00700E1C&quot;/&gt;&lt;wsp:rsid wsp:val=&quot;00701020&quot;/&gt;&lt;wsp:rsid wsp:val=&quot;0070106C&quot;/&gt;&lt;wsp:rsid wsp:val=&quot;007010B7&quot;/&gt;&lt;wsp:rsid wsp:val=&quot;0070119B&quot;/&gt;&lt;wsp:rsid wsp:val=&quot;00701292&quot;/&gt;&lt;wsp:rsid wsp:val=&quot;00701409&quot;/&gt;&lt;wsp:rsid wsp:val=&quot;007014B1&quot;/&gt;&lt;wsp:rsid wsp:val=&quot;007014BE&quot;/&gt;&lt;wsp:rsid wsp:val=&quot;0070157A&quot;/&gt;&lt;wsp:rsid wsp:val=&quot;007018B7&quot;/&gt;&lt;wsp:rsid wsp:val=&quot;007018E3&quot;/&gt;&lt;wsp:rsid wsp:val=&quot;0070198E&quot;/&gt;&lt;wsp:rsid wsp:val=&quot;00701AAD&quot;/&gt;&lt;wsp:rsid wsp:val=&quot;00701D40&quot;/&gt;&lt;wsp:rsid wsp:val=&quot;00701E29&quot;/&gt;&lt;wsp:rsid wsp:val=&quot;00701E9B&quot;/&gt;&lt;wsp:rsid wsp:val=&quot;007022FD&quot;/&gt;&lt;wsp:rsid wsp:val=&quot;0070243C&quot;/&gt;&lt;wsp:rsid wsp:val=&quot;00702772&quot;/&gt;&lt;wsp:rsid wsp:val=&quot;00702C03&quot;/&gt;&lt;wsp:rsid wsp:val=&quot;00702C9F&quot;/&gt;&lt;wsp:rsid wsp:val=&quot;00702F71&quot;/&gt;&lt;wsp:rsid wsp:val=&quot;00702F9E&quot;/&gt;&lt;wsp:rsid wsp:val=&quot;00703274&quot;/&gt;&lt;wsp:rsid wsp:val=&quot;00703306&quot;/&gt;&lt;wsp:rsid wsp:val=&quot;0070341A&quot;/&gt;&lt;wsp:rsid wsp:val=&quot;00703584&quot;/&gt;&lt;wsp:rsid wsp:val=&quot;00703C82&quot;/&gt;&lt;wsp:rsid wsp:val=&quot;00703D12&quot;/&gt;&lt;wsp:rsid wsp:val=&quot;00703D6C&quot;/&gt;&lt;wsp:rsid wsp:val=&quot;00703FD3&quot;/&gt;&lt;wsp:rsid wsp:val=&quot;007042EF&quot;/&gt;&lt;wsp:rsid wsp:val=&quot;00704356&quot;/&gt;&lt;wsp:rsid wsp:val=&quot;007043C4&quot;/&gt;&lt;wsp:rsid wsp:val=&quot;00704506&quot;/&gt;&lt;wsp:rsid wsp:val=&quot;007048C8&quot;/&gt;&lt;wsp:rsid wsp:val=&quot;00704CB7&quot;/&gt;&lt;wsp:rsid wsp:val=&quot;00704D95&quot;/&gt;&lt;wsp:rsid wsp:val=&quot;00704DD9&quot;/&gt;&lt;wsp:rsid wsp:val=&quot;00704E52&quot;/&gt;&lt;wsp:rsid wsp:val=&quot;00705093&quot;/&gt;&lt;wsp:rsid wsp:val=&quot;007050FB&quot;/&gt;&lt;wsp:rsid wsp:val=&quot;007050FF&quot;/&gt;&lt;wsp:rsid wsp:val=&quot;00705140&quot;/&gt;&lt;wsp:rsid wsp:val=&quot;007051A5&quot;/&gt;&lt;wsp:rsid wsp:val=&quot;00705723&quot;/&gt;&lt;wsp:rsid wsp:val=&quot;00705795&quot;/&gt;&lt;wsp:rsid wsp:val=&quot;007057D3&quot;/&gt;&lt;wsp:rsid wsp:val=&quot;0070580D&quot;/&gt;&lt;wsp:rsid wsp:val=&quot;007058BB&quot;/&gt;&lt;wsp:rsid wsp:val=&quot;00705903&quot;/&gt;&lt;wsp:rsid wsp:val=&quot;00705A4A&quot;/&gt;&lt;wsp:rsid wsp:val=&quot;00705A8F&quot;/&gt;&lt;wsp:rsid wsp:val=&quot;00705C16&quot;/&gt;&lt;wsp:rsid wsp:val=&quot;00705C82&quot;/&gt;&lt;wsp:rsid wsp:val=&quot;00705DC8&quot;/&gt;&lt;wsp:rsid wsp:val=&quot;00705F88&quot;/&gt;&lt;wsp:rsid wsp:val=&quot;00705F99&quot;/&gt;&lt;wsp:rsid wsp:val=&quot;00705FB7&quot;/&gt;&lt;wsp:rsid wsp:val=&quot;00706097&quot;/&gt;&lt;wsp:rsid wsp:val=&quot;00706594&quot;/&gt;&lt;wsp:rsid wsp:val=&quot;0070669F&quot;/&gt;&lt;wsp:rsid wsp:val=&quot;007067C2&quot;/&gt;&lt;wsp:rsid wsp:val=&quot;007068A6&quot;/&gt;&lt;wsp:rsid wsp:val=&quot;00706AC7&quot;/&gt;&lt;wsp:rsid wsp:val=&quot;00706D71&quot;/&gt;&lt;wsp:rsid wsp:val=&quot;00706DA9&quot;/&gt;&lt;wsp:rsid wsp:val=&quot;00706FFC&quot;/&gt;&lt;wsp:rsid wsp:val=&quot;0070709D&quot;/&gt;&lt;wsp:rsid wsp:val=&quot;00707258&quot;/&gt;&lt;wsp:rsid wsp:val=&quot;007073D0&quot;/&gt;&lt;wsp:rsid wsp:val=&quot;00707406&quot;/&gt;&lt;wsp:rsid wsp:val=&quot;0070741E&quot;/&gt;&lt;wsp:rsid wsp:val=&quot;00707442&quot;/&gt;&lt;wsp:rsid wsp:val=&quot;00707576&quot;/&gt;&lt;wsp:rsid wsp:val=&quot;007076B9&quot;/&gt;&lt;wsp:rsid wsp:val=&quot;007078BC&quot;/&gt;&lt;wsp:rsid wsp:val=&quot;00707DCC&quot;/&gt;&lt;wsp:rsid wsp:val=&quot;00707DD2&quot;/&gt;&lt;wsp:rsid wsp:val=&quot;00707EC6&quot;/&gt;&lt;wsp:rsid wsp:val=&quot;00707F3A&quot;/&gt;&lt;wsp:rsid wsp:val=&quot;00707F45&quot;/&gt;&lt;wsp:rsid wsp:val=&quot;00710212&quot;/&gt;&lt;wsp:rsid wsp:val=&quot;00710235&quot;/&gt;&lt;wsp:rsid wsp:val=&quot;0071024A&quot;/&gt;&lt;wsp:rsid wsp:val=&quot;00710284&quot;/&gt;&lt;wsp:rsid wsp:val=&quot;007103AA&quot;/&gt;&lt;wsp:rsid wsp:val=&quot;0071051D&quot;/&gt;&lt;wsp:rsid wsp:val=&quot;00710582&quot;/&gt;&lt;wsp:rsid wsp:val=&quot;00710663&quot;/&gt;&lt;wsp:rsid wsp:val=&quot;007108EE&quot;/&gt;&lt;wsp:rsid wsp:val=&quot;00710957&quot;/&gt;&lt;wsp:rsid wsp:val=&quot;00710A27&quot;/&gt;&lt;wsp:rsid wsp:val=&quot;00710B0A&quot;/&gt;&lt;wsp:rsid wsp:val=&quot;00710B22&quot;/&gt;&lt;wsp:rsid wsp:val=&quot;00710E74&quot;/&gt;&lt;wsp:rsid wsp:val=&quot;00710E76&quot;/&gt;&lt;wsp:rsid wsp:val=&quot;007111E3&quot;/&gt;&lt;wsp:rsid wsp:val=&quot;007111F3&quot;/&gt;&lt;wsp:rsid wsp:val=&quot;0071137D&quot;/&gt;&lt;wsp:rsid wsp:val=&quot;00711455&quot;/&gt;&lt;wsp:rsid wsp:val=&quot;00711497&quot;/&gt;&lt;wsp:rsid wsp:val=&quot;007117A5&quot;/&gt;&lt;wsp:rsid wsp:val=&quot;007118DF&quot;/&gt;&lt;wsp:rsid wsp:val=&quot;00711A80&quot;/&gt;&lt;wsp:rsid wsp:val=&quot;00711C8D&quot;/&gt;&lt;wsp:rsid wsp:val=&quot;00711E0A&quot;/&gt;&lt;wsp:rsid wsp:val=&quot;00711F01&quot;/&gt;&lt;wsp:rsid wsp:val=&quot;00712128&quot;/&gt;&lt;wsp:rsid wsp:val=&quot;00712145&quot;/&gt;&lt;wsp:rsid wsp:val=&quot;0071229F&quot;/&gt;&lt;wsp:rsid wsp:val=&quot;007122EB&quot;/&gt;&lt;wsp:rsid wsp:val=&quot;00712314&quot;/&gt;&lt;wsp:rsid wsp:val=&quot;00712724&quot;/&gt;&lt;wsp:rsid wsp:val=&quot;007127F4&quot;/&gt;&lt;wsp:rsid wsp:val=&quot;00712958&quot;/&gt;&lt;wsp:rsid wsp:val=&quot;007129D3&quot;/&gt;&lt;wsp:rsid wsp:val=&quot;00712AA1&quot;/&gt;&lt;wsp:rsid wsp:val=&quot;00712BFC&quot;/&gt;&lt;wsp:rsid wsp:val=&quot;00712D4C&quot;/&gt;&lt;wsp:rsid wsp:val=&quot;00712FA1&quot;/&gt;&lt;wsp:rsid wsp:val=&quot;00712FB2&quot;/&gt;&lt;wsp:rsid wsp:val=&quot;007130C4&quot;/&gt;&lt;wsp:rsid wsp:val=&quot;007131B2&quot;/&gt;&lt;wsp:rsid wsp:val=&quot;007135D1&quot;/&gt;&lt;wsp:rsid wsp:val=&quot;0071389E&quot;/&gt;&lt;wsp:rsid wsp:val=&quot;00713A4F&quot;/&gt;&lt;wsp:rsid wsp:val=&quot;00713A5E&quot;/&gt;&lt;wsp:rsid wsp:val=&quot;00713D12&quot;/&gt;&lt;wsp:rsid wsp:val=&quot;00713E5A&quot;/&gt;&lt;wsp:rsid wsp:val=&quot;00713F31&quot;/&gt;&lt;wsp:rsid wsp:val=&quot;00714188&quot;/&gt;&lt;wsp:rsid wsp:val=&quot;00714296&quot;/&gt;&lt;wsp:rsid wsp:val=&quot;007142E2&quot;/&gt;&lt;wsp:rsid wsp:val=&quot;007143E0&quot;/&gt;&lt;wsp:rsid wsp:val=&quot;00714427&quot;/&gt;&lt;wsp:rsid wsp:val=&quot;007144CF&quot;/&gt;&lt;wsp:rsid wsp:val=&quot;007145BE&quot;/&gt;&lt;wsp:rsid wsp:val=&quot;007145F6&quot;/&gt;&lt;wsp:rsid wsp:val=&quot;0071477F&quot;/&gt;&lt;wsp:rsid wsp:val=&quot;007147C1&quot;/&gt;&lt;wsp:rsid wsp:val=&quot;0071480B&quot;/&gt;&lt;wsp:rsid wsp:val=&quot;0071491F&quot;/&gt;&lt;wsp:rsid wsp:val=&quot;00714B20&quot;/&gt;&lt;wsp:rsid wsp:val=&quot;00714BDB&quot;/&gt;&lt;wsp:rsid wsp:val=&quot;00714CDB&quot;/&gt;&lt;wsp:rsid wsp:val=&quot;00714CF2&quot;/&gt;&lt;wsp:rsid wsp:val=&quot;00714D39&quot;/&gt;&lt;wsp:rsid wsp:val=&quot;00714F32&quot;/&gt;&lt;wsp:rsid wsp:val=&quot;00715262&quot;/&gt;&lt;wsp:rsid wsp:val=&quot;007152D1&quot;/&gt;&lt;wsp:rsid wsp:val=&quot;0071536C&quot;/&gt;&lt;wsp:rsid wsp:val=&quot;00715538&quot;/&gt;&lt;wsp:rsid wsp:val=&quot;007156DE&quot;/&gt;&lt;wsp:rsid wsp:val=&quot;00715744&quot;/&gt;&lt;wsp:rsid wsp:val=&quot;007159B9&quot;/&gt;&lt;wsp:rsid wsp:val=&quot;00715AA3&quot;/&gt;&lt;wsp:rsid wsp:val=&quot;00715AA8&quot;/&gt;&lt;wsp:rsid wsp:val=&quot;00715DE8&quot;/&gt;&lt;wsp:rsid wsp:val=&quot;00715E2D&quot;/&gt;&lt;wsp:rsid wsp:val=&quot;00715EF5&quot;/&gt;&lt;wsp:rsid wsp:val=&quot;00715FAD&quot;/&gt;&lt;wsp:rsid wsp:val=&quot;00716074&quot;/&gt;&lt;wsp:rsid wsp:val=&quot;007163E1&quot;/&gt;&lt;wsp:rsid wsp:val=&quot;0071658C&quot;/&gt;&lt;wsp:rsid wsp:val=&quot;00716650&quot;/&gt;&lt;wsp:rsid wsp:val=&quot;00716730&quot;/&gt;&lt;wsp:rsid wsp:val=&quot;00716854&quot;/&gt;&lt;wsp:rsid wsp:val=&quot;00716DB8&quot;/&gt;&lt;wsp:rsid wsp:val=&quot;00716E97&quot;/&gt;&lt;wsp:rsid wsp:val=&quot;00717162&quot;/&gt;&lt;wsp:rsid wsp:val=&quot;0071736F&quot;/&gt;&lt;wsp:rsid wsp:val=&quot;007175F9&quot;/&gt;&lt;wsp:rsid wsp:val=&quot;00717662&quot;/&gt;&lt;wsp:rsid wsp:val=&quot;00717685&quot;/&gt;&lt;wsp:rsid wsp:val=&quot;00717789&quot;/&gt;&lt;wsp:rsid wsp:val=&quot;00717818&quot;/&gt;&lt;wsp:rsid wsp:val=&quot;00717821&quot;/&gt;&lt;wsp:rsid wsp:val=&quot;00717928&quot;/&gt;&lt;wsp:rsid wsp:val=&quot;00717BC7&quot;/&gt;&lt;wsp:rsid wsp:val=&quot;00717CEE&quot;/&gt;&lt;wsp:rsid wsp:val=&quot;00717D37&quot;/&gt;&lt;wsp:rsid wsp:val=&quot;00717EAE&quot;/&gt;&lt;wsp:rsid wsp:val=&quot;00717EFE&quot;/&gt;&lt;wsp:rsid wsp:val=&quot;007201D1&quot;/&gt;&lt;wsp:rsid wsp:val=&quot;00720776&quot;/&gt;&lt;wsp:rsid wsp:val=&quot;007207BD&quot;/&gt;&lt;wsp:rsid wsp:val=&quot;007208C9&quot;/&gt;&lt;wsp:rsid wsp:val=&quot;00720BD4&quot;/&gt;&lt;wsp:rsid wsp:val=&quot;00720D27&quot;/&gt;&lt;wsp:rsid wsp:val=&quot;00720FE1&quot;/&gt;&lt;wsp:rsid wsp:val=&quot;00720FF2&quot;/&gt;&lt;wsp:rsid wsp:val=&quot;00721102&quot;/&gt;&lt;wsp:rsid wsp:val=&quot;00721225&quot;/&gt;&lt;wsp:rsid wsp:val=&quot;0072139A&quot;/&gt;&lt;wsp:rsid wsp:val=&quot;00721584&quot;/&gt;&lt;wsp:rsid wsp:val=&quot;00721595&quot;/&gt;&lt;wsp:rsid wsp:val=&quot;007217CF&quot;/&gt;&lt;wsp:rsid wsp:val=&quot;00721CBE&quot;/&gt;&lt;wsp:rsid wsp:val=&quot;00721E8C&quot;/&gt;&lt;wsp:rsid wsp:val=&quot;00721EAA&quot;/&gt;&lt;wsp:rsid wsp:val=&quot;00721F42&quot;/&gt;&lt;wsp:rsid wsp:val=&quot;00721FD5&quot;/&gt;&lt;wsp:rsid wsp:val=&quot;00722010&quot;/&gt;&lt;wsp:rsid wsp:val=&quot;00722053&quot;/&gt;&lt;wsp:rsid wsp:val=&quot;00722086&quot;/&gt;&lt;wsp:rsid wsp:val=&quot;00722167&quot;/&gt;&lt;wsp:rsid wsp:val=&quot;0072216A&quot;/&gt;&lt;wsp:rsid wsp:val=&quot;0072222A&quot;/&gt;&lt;wsp:rsid wsp:val=&quot;007223C1&quot;/&gt;&lt;wsp:rsid wsp:val=&quot;00722467&quot;/&gt;&lt;wsp:rsid wsp:val=&quot;00722477&quot;/&gt;&lt;wsp:rsid wsp:val=&quot;007225ED&quot;/&gt;&lt;wsp:rsid wsp:val=&quot;0072276B&quot;/&gt;&lt;wsp:rsid wsp:val=&quot;0072278C&quot;/&gt;&lt;wsp:rsid wsp:val=&quot;00722A7D&quot;/&gt;&lt;wsp:rsid wsp:val=&quot;00722CEB&quot;/&gt;&lt;wsp:rsid wsp:val=&quot;00722D08&quot;/&gt;&lt;wsp:rsid wsp:val=&quot;00722D54&quot;/&gt;&lt;wsp:rsid wsp:val=&quot;00722DE7&quot;/&gt;&lt;wsp:rsid wsp:val=&quot;007230BC&quot;/&gt;&lt;wsp:rsid wsp:val=&quot;0072325F&quot;/&gt;&lt;wsp:rsid wsp:val=&quot;0072345B&quot;/&gt;&lt;wsp:rsid wsp:val=&quot;007234BE&quot;/&gt;&lt;wsp:rsid wsp:val=&quot;00723500&quot;/&gt;&lt;wsp:rsid wsp:val=&quot;00723627&quot;/&gt;&lt;wsp:rsid wsp:val=&quot;007239E7&quot;/&gt;&lt;wsp:rsid wsp:val=&quot;00723ABE&quot;/&gt;&lt;wsp:rsid wsp:val=&quot;00723BE9&quot;/&gt;&lt;wsp:rsid wsp:val=&quot;00723FB5&quot;/&gt;&lt;wsp:rsid wsp:val=&quot;00723FD4&quot;/&gt;&lt;wsp:rsid wsp:val=&quot;0072403F&quot;/&gt;&lt;wsp:rsid wsp:val=&quot;00724225&quot;/&gt;&lt;wsp:rsid wsp:val=&quot;00724275&quot;/&gt;&lt;wsp:rsid wsp:val=&quot;007243C4&quot;/&gt;&lt;wsp:rsid wsp:val=&quot;007244CE&quot;/&gt;&lt;wsp:rsid wsp:val=&quot;007248E2&quot;/&gt;&lt;wsp:rsid wsp:val=&quot;00724EDE&quot;/&gt;&lt;wsp:rsid wsp:val=&quot;00724F64&quot;/&gt;&lt;wsp:rsid wsp:val=&quot;00724F69&quot;/&gt;&lt;wsp:rsid wsp:val=&quot;00725159&quot;/&gt;&lt;wsp:rsid wsp:val=&quot;0072517E&quot;/&gt;&lt;wsp:rsid wsp:val=&quot;007252F6&quot;/&gt;&lt;wsp:rsid wsp:val=&quot;007253D7&quot;/&gt;&lt;wsp:rsid wsp:val=&quot;00725705&quot;/&gt;&lt;wsp:rsid wsp:val=&quot;00725908&quot;/&gt;&lt;wsp:rsid wsp:val=&quot;00725982&quot;/&gt;&lt;wsp:rsid wsp:val=&quot;00725A9B&quot;/&gt;&lt;wsp:rsid wsp:val=&quot;00725D0D&quot;/&gt;&lt;wsp:rsid wsp:val=&quot;00725E72&quot;/&gt;&lt;wsp:rsid wsp:val=&quot;00726048&quot;/&gt;&lt;wsp:rsid wsp:val=&quot;007260AC&quot;/&gt;&lt;wsp:rsid wsp:val=&quot;00726172&quot;/&gt;&lt;wsp:rsid wsp:val=&quot;00726306&quot;/&gt;&lt;wsp:rsid wsp:val=&quot;0072657B&quot;/&gt;&lt;wsp:rsid wsp:val=&quot;00726636&quot;/&gt;&lt;wsp:rsid wsp:val=&quot;0072677F&quot;/&gt;&lt;wsp:rsid wsp:val=&quot;00726936&quot;/&gt;&lt;wsp:rsid wsp:val=&quot;00726CFF&quot;/&gt;&lt;wsp:rsid wsp:val=&quot;00726DAA&quot;/&gt;&lt;wsp:rsid wsp:val=&quot;00727294&quot;/&gt;&lt;wsp:rsid wsp:val=&quot;007272B1&quot;/&gt;&lt;wsp:rsid wsp:val=&quot;007275CD&quot;/&gt;&lt;wsp:rsid wsp:val=&quot;007276A6&quot;/&gt;&lt;wsp:rsid wsp:val=&quot;007279AA&quot;/&gt;&lt;wsp:rsid wsp:val=&quot;007279DC&quot;/&gt;&lt;wsp:rsid wsp:val=&quot;007279E5&quot;/&gt;&lt;wsp:rsid wsp:val=&quot;00727B8B&quot;/&gt;&lt;wsp:rsid wsp:val=&quot;00727BD9&quot;/&gt;&lt;wsp:rsid wsp:val=&quot;00727E0F&quot;/&gt;&lt;wsp:rsid wsp:val=&quot;00727E4A&quot;/&gt;&lt;wsp:rsid wsp:val=&quot;00727ED8&quot;/&gt;&lt;wsp:rsid wsp:val=&quot;007304B6&quot;/&gt;&lt;wsp:rsid wsp:val=&quot;0073075C&quot;/&gt;&lt;wsp:rsid wsp:val=&quot;0073080A&quot;/&gt;&lt;wsp:rsid wsp:val=&quot;00730860&quot;/&gt;&lt;wsp:rsid wsp:val=&quot;00730AEE&quot;/&gt;&lt;wsp:rsid wsp:val=&quot;00730BD7&quot;/&gt;&lt;wsp:rsid wsp:val=&quot;007310C3&quot;/&gt;&lt;wsp:rsid wsp:val=&quot;00731105&quot;/&gt;&lt;wsp:rsid wsp:val=&quot;0073151A&quot;/&gt;&lt;wsp:rsid wsp:val=&quot;00731806&quot;/&gt;&lt;wsp:rsid wsp:val=&quot;0073192A&quot;/&gt;&lt;wsp:rsid wsp:val=&quot;00731B24&quot;/&gt;&lt;wsp:rsid wsp:val=&quot;00731DCB&quot;/&gt;&lt;wsp:rsid wsp:val=&quot;00731E5C&quot;/&gt;&lt;wsp:rsid wsp:val=&quot;00731FB2&quot;/&gt;&lt;wsp:rsid wsp:val=&quot;007320B8&quot;/&gt;&lt;wsp:rsid wsp:val=&quot;00732141&quot;/&gt;&lt;wsp:rsid wsp:val=&quot;0073226D&quot;/&gt;&lt;wsp:rsid wsp:val=&quot;0073243C&quot;/&gt;&lt;wsp:rsid wsp:val=&quot;007326E5&quot;/&gt;&lt;wsp:rsid wsp:val=&quot;00732729&quot;/&gt;&lt;wsp:rsid wsp:val=&quot;00732839&quot;/&gt;&lt;wsp:rsid wsp:val=&quot;0073285D&quot;/&gt;&lt;wsp:rsid wsp:val=&quot;00732A0F&quot;/&gt;&lt;wsp:rsid wsp:val=&quot;00732B41&quot;/&gt;&lt;wsp:rsid wsp:val=&quot;00732CB9&quot;/&gt;&lt;wsp:rsid wsp:val=&quot;00732F6A&quot;/&gt;&lt;wsp:rsid wsp:val=&quot;00732FE3&quot;/&gt;&lt;wsp:rsid wsp:val=&quot;0073311D&quot;/&gt;&lt;wsp:rsid wsp:val=&quot;007331CF&quot;/&gt;&lt;wsp:rsid wsp:val=&quot;007335AD&quot;/&gt;&lt;wsp:rsid wsp:val=&quot;007335E3&quot;/&gt;&lt;wsp:rsid wsp:val=&quot;00733615&quot;/&gt;&lt;wsp:rsid wsp:val=&quot;00733731&quot;/&gt;&lt;wsp:rsid wsp:val=&quot;00733794&quot;/&gt;&lt;wsp:rsid wsp:val=&quot;0073382E&quot;/&gt;&lt;wsp:rsid wsp:val=&quot;00733899&quot;/&gt;&lt;wsp:rsid wsp:val=&quot;007338BB&quot;/&gt;&lt;wsp:rsid wsp:val=&quot;00733AFC&quot;/&gt;&lt;wsp:rsid wsp:val=&quot;00733DB0&quot;/&gt;&lt;wsp:rsid wsp:val=&quot;00733E21&quot;/&gt;&lt;wsp:rsid wsp:val=&quot;00733E5D&quot;/&gt;&lt;wsp:rsid wsp:val=&quot;00733EA4&quot;/&gt;&lt;wsp:rsid wsp:val=&quot;00733F7A&quot;/&gt;&lt;wsp:rsid wsp:val=&quot;007341EA&quot;/&gt;&lt;wsp:rsid wsp:val=&quot;007344EB&quot;/&gt;&lt;wsp:rsid wsp:val=&quot;007345BC&quot;/&gt;&lt;wsp:rsid wsp:val=&quot;0073499F&quot;/&gt;&lt;wsp:rsid wsp:val=&quot;00734A62&quot;/&gt;&lt;wsp:rsid wsp:val=&quot;00734D34&quot;/&gt;&lt;wsp:rsid wsp:val=&quot;00734DDB&quot;/&gt;&lt;wsp:rsid wsp:val=&quot;00734FC2&quot;/&gt;&lt;wsp:rsid wsp:val=&quot;0073570A&quot;/&gt;&lt;wsp:rsid wsp:val=&quot;00735998&quot;/&gt;&lt;wsp:rsid wsp:val=&quot;00735AD3&quot;/&gt;&lt;wsp:rsid wsp:val=&quot;00735B69&quot;/&gt;&lt;wsp:rsid wsp:val=&quot;00735BB0&quot;/&gt;&lt;wsp:rsid wsp:val=&quot;00735BB9&quot;/&gt;&lt;wsp:rsid wsp:val=&quot;00735E6F&quot;/&gt;&lt;wsp:rsid wsp:val=&quot;00735F34&quot;/&gt;&lt;wsp:rsid wsp:val=&quot;007361A6&quot;/&gt;&lt;wsp:rsid wsp:val=&quot;007362F7&quot;/&gt;&lt;wsp:rsid wsp:val=&quot;00736590&quot;/&gt;&lt;wsp:rsid wsp:val=&quot;00736839&quot;/&gt;&lt;wsp:rsid wsp:val=&quot;0073699E&quot;/&gt;&lt;wsp:rsid wsp:val=&quot;00736A5A&quot;/&gt;&lt;wsp:rsid wsp:val=&quot;00736AD3&quot;/&gt;&lt;wsp:rsid wsp:val=&quot;00736D1A&quot;/&gt;&lt;wsp:rsid wsp:val=&quot;00736D42&quot;/&gt;&lt;wsp:rsid wsp:val=&quot;00736E6F&quot;/&gt;&lt;wsp:rsid wsp:val=&quot;00736F7D&quot;/&gt;&lt;wsp:rsid wsp:val=&quot;007371C5&quot;/&gt;&lt;wsp:rsid wsp:val=&quot;007373EA&quot;/&gt;&lt;wsp:rsid wsp:val=&quot;007374F8&quot;/&gt;&lt;wsp:rsid wsp:val=&quot;0073768A&quot;/&gt;&lt;wsp:rsid wsp:val=&quot;0073768D&quot;/&gt;&lt;wsp:rsid wsp:val=&quot;00737920&quot;/&gt;&lt;wsp:rsid wsp:val=&quot;00737BBE&quot;/&gt;&lt;wsp:rsid wsp:val=&quot;00737D8D&quot;/&gt;&lt;wsp:rsid wsp:val=&quot;00737ED6&quot;/&gt;&lt;wsp:rsid wsp:val=&quot;0074010A&quot;/&gt;&lt;wsp:rsid wsp:val=&quot;007402E0&quot;/&gt;&lt;wsp:rsid wsp:val=&quot;0074041B&quot;/&gt;&lt;wsp:rsid wsp:val=&quot;00740486&quot;/&gt;&lt;wsp:rsid wsp:val=&quot;007405A2&quot;/&gt;&lt;wsp:rsid wsp:val=&quot;00740613&quot;/&gt;&lt;wsp:rsid wsp:val=&quot;0074082B&quot;/&gt;&lt;wsp:rsid wsp:val=&quot;00740BA9&quot;/&gt;&lt;wsp:rsid wsp:val=&quot;0074106A&quot;/&gt;&lt;wsp:rsid wsp:val=&quot;007410EC&quot;/&gt;&lt;wsp:rsid wsp:val=&quot;007411C7&quot;/&gt;&lt;wsp:rsid wsp:val=&quot;0074125B&quot;/&gt;&lt;wsp:rsid wsp:val=&quot;0074164C&quot;/&gt;&lt;wsp:rsid wsp:val=&quot;0074167B&quot;/&gt;&lt;wsp:rsid wsp:val=&quot;00741695&quot;/&gt;&lt;wsp:rsid wsp:val=&quot;007417C7&quot;/&gt;&lt;wsp:rsid wsp:val=&quot;00741893&quot;/&gt;&lt;wsp:rsid wsp:val=&quot;00741A34&quot;/&gt;&lt;wsp:rsid wsp:val=&quot;00741BFB&quot;/&gt;&lt;wsp:rsid wsp:val=&quot;00741CB1&quot;/&gt;&lt;wsp:rsid wsp:val=&quot;00741CDC&quot;/&gt;&lt;wsp:rsid wsp:val=&quot;00741D61&quot;/&gt;&lt;wsp:rsid wsp:val=&quot;00741D65&quot;/&gt;&lt;wsp:rsid wsp:val=&quot;00741DEA&quot;/&gt;&lt;wsp:rsid wsp:val=&quot;00742457&quot;/&gt;&lt;wsp:rsid wsp:val=&quot;007429DF&quot;/&gt;&lt;wsp:rsid wsp:val=&quot;00742C0D&quot;/&gt;&lt;wsp:rsid wsp:val=&quot;00742C68&quot;/&gt;&lt;wsp:rsid wsp:val=&quot;00742C7B&quot;/&gt;&lt;wsp:rsid wsp:val=&quot;00742D1D&quot;/&gt;&lt;wsp:rsid wsp:val=&quot;00742E07&quot;/&gt;&lt;wsp:rsid wsp:val=&quot;00742E74&quot;/&gt;&lt;wsp:rsid wsp:val=&quot;00743030&quot;/&gt;&lt;wsp:rsid wsp:val=&quot;007431E0&quot;/&gt;&lt;wsp:rsid wsp:val=&quot;007435EA&quot;/&gt;&lt;wsp:rsid wsp:val=&quot;00743672&quot;/&gt;&lt;wsp:rsid wsp:val=&quot;007436B9&quot;/&gt;&lt;wsp:rsid wsp:val=&quot;007436EA&quot;/&gt;&lt;wsp:rsid wsp:val=&quot;00743807&quot;/&gt;&lt;wsp:rsid wsp:val=&quot;00743B10&quot;/&gt;&lt;wsp:rsid wsp:val=&quot;00743E19&quot;/&gt;&lt;wsp:rsid wsp:val=&quot;00743E5D&quot;/&gt;&lt;wsp:rsid wsp:val=&quot;00743EDF&quot;/&gt;&lt;wsp:rsid wsp:val=&quot;0074414E&quot;/&gt;&lt;wsp:rsid wsp:val=&quot;0074414F&quot;/&gt;&lt;wsp:rsid wsp:val=&quot;00744321&quot;/&gt;&lt;wsp:rsid wsp:val=&quot;0074435C&quot;/&gt;&lt;wsp:rsid wsp:val=&quot;00744635&quot;/&gt;&lt;wsp:rsid wsp:val=&quot;00744714&quot;/&gt;&lt;wsp:rsid wsp:val=&quot;00744731&quot;/&gt;&lt;wsp:rsid wsp:val=&quot;007447AE&quot;/&gt;&lt;wsp:rsid wsp:val=&quot;00744A15&quot;/&gt;&lt;wsp:rsid wsp:val=&quot;00744A71&quot;/&gt;&lt;wsp:rsid wsp:val=&quot;00744A7E&quot;/&gt;&lt;wsp:rsid wsp:val=&quot;00744AD4&quot;/&gt;&lt;wsp:rsid wsp:val=&quot;00744C15&quot;/&gt;&lt;wsp:rsid wsp:val=&quot;00744CD2&quot;/&gt;&lt;wsp:rsid wsp:val=&quot;00744EB6&quot;/&gt;&lt;wsp:rsid wsp:val=&quot;00744F9F&quot;/&gt;&lt;wsp:rsid wsp:val=&quot;0074517F&quot;/&gt;&lt;wsp:rsid wsp:val=&quot;007452F0&quot;/&gt;&lt;wsp:rsid wsp:val=&quot;00745585&quot;/&gt;&lt;wsp:rsid wsp:val=&quot;00745668&quot;/&gt;&lt;wsp:rsid wsp:val=&quot;0074583D&quot;/&gt;&lt;wsp:rsid wsp:val=&quot;00745C6F&quot;/&gt;&lt;wsp:rsid wsp:val=&quot;00745CF1&quot;/&gt;&lt;wsp:rsid wsp:val=&quot;00745E56&quot;/&gt;&lt;wsp:rsid wsp:val=&quot;007460E9&quot;/&gt;&lt;wsp:rsid wsp:val=&quot;00746123&quot;/&gt;&lt;wsp:rsid wsp:val=&quot;00746183&quot;/&gt;&lt;wsp:rsid wsp:val=&quot;00746370&quot;/&gt;&lt;wsp:rsid wsp:val=&quot;00746599&quot;/&gt;&lt;wsp:rsid wsp:val=&quot;0074688D&quot;/&gt;&lt;wsp:rsid wsp:val=&quot;007469CB&quot;/&gt;&lt;wsp:rsid wsp:val=&quot;00746A01&quot;/&gt;&lt;wsp:rsid wsp:val=&quot;00746A24&quot;/&gt;&lt;wsp:rsid wsp:val=&quot;00746BD7&quot;/&gt;&lt;wsp:rsid wsp:val=&quot;00746DE9&quot;/&gt;&lt;wsp:rsid wsp:val=&quot;00746FAF&quot;/&gt;&lt;wsp:rsid wsp:val=&quot;00746FB2&quot;/&gt;&lt;wsp:rsid wsp:val=&quot;00747046&quot;/&gt;&lt;wsp:rsid wsp:val=&quot;0074721F&quot;/&gt;&lt;wsp:rsid wsp:val=&quot;007472D5&quot;/&gt;&lt;wsp:rsid wsp:val=&quot;00747D7C&quot;/&gt;&lt;wsp:rsid wsp:val=&quot;00747E30&quot;/&gt;&lt;wsp:rsid wsp:val=&quot;00747EC8&quot;/&gt;&lt;wsp:rsid wsp:val=&quot;00750308&quot;/&gt;&lt;wsp:rsid wsp:val=&quot;00750374&quot;/&gt;&lt;wsp:rsid wsp:val=&quot;007503B1&quot;/&gt;&lt;wsp:rsid wsp:val=&quot;00750408&quot;/&gt;&lt;wsp:rsid wsp:val=&quot;0075067B&quot;/&gt;&lt;wsp:rsid wsp:val=&quot;0075073C&quot;/&gt;&lt;wsp:rsid wsp:val=&quot;0075090B&quot;/&gt;&lt;wsp:rsid wsp:val=&quot;00750A50&quot;/&gt;&lt;wsp:rsid wsp:val=&quot;00750C69&quot;/&gt;&lt;wsp:rsid wsp:val=&quot;00750C90&quot;/&gt;&lt;wsp:rsid wsp:val=&quot;00750D2B&quot;/&gt;&lt;wsp:rsid wsp:val=&quot;00750D75&quot;/&gt;&lt;wsp:rsid wsp:val=&quot;00750E68&quot;/&gt;&lt;wsp:rsid wsp:val=&quot;00750E71&quot;/&gt;&lt;wsp:rsid wsp:val=&quot;0075117C&quot;/&gt;&lt;wsp:rsid wsp:val=&quot;007511A6&quot;/&gt;&lt;wsp:rsid wsp:val=&quot;00751438&quot;/&gt;&lt;wsp:rsid wsp:val=&quot;00751599&quot;/&gt;&lt;wsp:rsid wsp:val=&quot;007517EC&quot;/&gt;&lt;wsp:rsid wsp:val=&quot;00751AEF&quot;/&gt;&lt;wsp:rsid wsp:val=&quot;00751C8D&quot;/&gt;&lt;wsp:rsid wsp:val=&quot;00751DA6&quot;/&gt;&lt;wsp:rsid wsp:val=&quot;0075203F&quot;/&gt;&lt;wsp:rsid wsp:val=&quot;007522CE&quot;/&gt;&lt;wsp:rsid wsp:val=&quot;007523DC&quot;/&gt;&lt;wsp:rsid wsp:val=&quot;00752414&quot;/&gt;&lt;wsp:rsid wsp:val=&quot;007524C5&quot;/&gt;&lt;wsp:rsid wsp:val=&quot;00752613&quot;/&gt;&lt;wsp:rsid wsp:val=&quot;0075280E&quot;/&gt;&lt;wsp:rsid wsp:val=&quot;00752CD9&quot;/&gt;&lt;wsp:rsid wsp:val=&quot;00752DC6&quot;/&gt;&lt;wsp:rsid wsp:val=&quot;00752F22&quot;/&gt;&lt;wsp:rsid wsp:val=&quot;007530F8&quot;/&gt;&lt;wsp:rsid wsp:val=&quot;00753121&quot;/&gt;&lt;wsp:rsid wsp:val=&quot;0075338A&quot;/&gt;&lt;wsp:rsid wsp:val=&quot;007533D7&quot;/&gt;&lt;wsp:rsid wsp:val=&quot;00753551&quot;/&gt;&lt;wsp:rsid wsp:val=&quot;007538F9&quot;/&gt;&lt;wsp:rsid wsp:val=&quot;007539DD&quot;/&gt;&lt;wsp:rsid wsp:val=&quot;00753AB3&quot;/&gt;&lt;wsp:rsid wsp:val=&quot;00753ACA&quot;/&gt;&lt;wsp:rsid wsp:val=&quot;00753BCC&quot;/&gt;&lt;wsp:rsid wsp:val=&quot;00753CDE&quot;/&gt;&lt;wsp:rsid wsp:val=&quot;00753D0E&quot;/&gt;&lt;wsp:rsid wsp:val=&quot;0075404F&quot;/&gt;&lt;wsp:rsid wsp:val=&quot;0075406F&quot;/&gt;&lt;wsp:rsid wsp:val=&quot;00754084&quot;/&gt;&lt;wsp:rsid wsp:val=&quot;00754298&quot;/&gt;&lt;wsp:rsid wsp:val=&quot;007542EE&quot;/&gt;&lt;wsp:rsid wsp:val=&quot;007543E4&quot;/&gt;&lt;wsp:rsid wsp:val=&quot;00754446&quot;/&gt;&lt;wsp:rsid wsp:val=&quot;0075445B&quot;/&gt;&lt;wsp:rsid wsp:val=&quot;007546DA&quot;/&gt;&lt;wsp:rsid wsp:val=&quot;00754929&quot;/&gt;&lt;wsp:rsid wsp:val=&quot;0075495C&quot;/&gt;&lt;wsp:rsid wsp:val=&quot;00754C90&quot;/&gt;&lt;wsp:rsid wsp:val=&quot;00755066&quot;/&gt;&lt;wsp:rsid wsp:val=&quot;007552F7&quot;/&gt;&lt;wsp:rsid wsp:val=&quot;007554CB&quot;/&gt;&lt;wsp:rsid wsp:val=&quot;007554D3&quot;/&gt;&lt;wsp:rsid wsp:val=&quot;007554E9&quot;/&gt;&lt;wsp:rsid wsp:val=&quot;007556EA&quot;/&gt;&lt;wsp:rsid wsp:val=&quot;007557C9&quot;/&gt;&lt;wsp:rsid wsp:val=&quot;00755831&quot;/&gt;&lt;wsp:rsid wsp:val=&quot;0075596B&quot;/&gt;&lt;wsp:rsid wsp:val=&quot;00755BF9&quot;/&gt;&lt;wsp:rsid wsp:val=&quot;00755F36&quot;/&gt;&lt;wsp:rsid wsp:val=&quot;007560BC&quot;/&gt;&lt;wsp:rsid wsp:val=&quot;0075626B&quot;/&gt;&lt;wsp:rsid wsp:val=&quot;007565A3&quot;/&gt;&lt;wsp:rsid wsp:val=&quot;0075670F&quot;/&gt;&lt;wsp:rsid wsp:val=&quot;00756873&quot;/&gt;&lt;wsp:rsid wsp:val=&quot;0075695E&quot;/&gt;&lt;wsp:rsid wsp:val=&quot;00756960&quot;/&gt;&lt;wsp:rsid wsp:val=&quot;00756BAC&quot;/&gt;&lt;wsp:rsid wsp:val=&quot;00756BB9&quot;/&gt;&lt;wsp:rsid wsp:val=&quot;00756E76&quot;/&gt;&lt;wsp:rsid wsp:val=&quot;00756ED0&quot;/&gt;&lt;wsp:rsid wsp:val=&quot;00756F02&quot;/&gt;&lt;wsp:rsid wsp:val=&quot;00756FB3&quot;/&gt;&lt;wsp:rsid wsp:val=&quot;007570F3&quot;/&gt;&lt;wsp:rsid wsp:val=&quot;00757126&quot;/&gt;&lt;wsp:rsid wsp:val=&quot;0075713C&quot;/&gt;&lt;wsp:rsid wsp:val=&quot;00757281&quot;/&gt;&lt;wsp:rsid wsp:val=&quot;007573E4&quot;/&gt;&lt;wsp:rsid wsp:val=&quot;00757684&quot;/&gt;&lt;wsp:rsid wsp:val=&quot;00757C2F&quot;/&gt;&lt;wsp:rsid wsp:val=&quot;00757C8C&quot;/&gt;&lt;wsp:rsid wsp:val=&quot;00757E18&quot;/&gt;&lt;wsp:rsid wsp:val=&quot;00757F05&quot;/&gt;&lt;wsp:rsid wsp:val=&quot;00757FF9&quot;/&gt;&lt;wsp:rsid wsp:val=&quot;0076018A&quot;/&gt;&lt;wsp:rsid wsp:val=&quot;007602BC&quot;/&gt;&lt;wsp:rsid wsp:val=&quot;00760404&quot;/&gt;&lt;wsp:rsid wsp:val=&quot;007607A2&quot;/&gt;&lt;wsp:rsid wsp:val=&quot;0076084E&quot;/&gt;&lt;wsp:rsid wsp:val=&quot;0076092A&quot;/&gt;&lt;wsp:rsid wsp:val=&quot;00760994&quot;/&gt;&lt;wsp:rsid wsp:val=&quot;00760B32&quot;/&gt;&lt;wsp:rsid wsp:val=&quot;00760DA2&quot;/&gt;&lt;wsp:rsid wsp:val=&quot;00760E44&quot;/&gt;&lt;wsp:rsid wsp:val=&quot;00760E85&quot;/&gt;&lt;wsp:rsid wsp:val=&quot;00760F32&quot;/&gt;&lt;wsp:rsid wsp:val=&quot;00760FCC&quot;/&gt;&lt;wsp:rsid wsp:val=&quot;007616F9&quot;/&gt;&lt;wsp:rsid wsp:val=&quot;00761925&quot;/&gt;&lt;wsp:rsid wsp:val=&quot;00761C1D&quot;/&gt;&lt;wsp:rsid wsp:val=&quot;00761D14&quot;/&gt;&lt;wsp:rsid wsp:val=&quot;00761F1E&quot;/&gt;&lt;wsp:rsid wsp:val=&quot;00761FFE&quot;/&gt;&lt;wsp:rsid wsp:val=&quot;00762369&quot;/&gt;&lt;wsp:rsid wsp:val=&quot;007624C9&quot;/&gt;&lt;wsp:rsid wsp:val=&quot;007628CE&quot;/&gt;&lt;wsp:rsid wsp:val=&quot;0076291D&quot;/&gt;&lt;wsp:rsid wsp:val=&quot;00762A11&quot;/&gt;&lt;wsp:rsid wsp:val=&quot;00762C1B&quot;/&gt;&lt;wsp:rsid wsp:val=&quot;00762CDC&quot;/&gt;&lt;wsp:rsid wsp:val=&quot;00762D47&quot;/&gt;&lt;wsp:rsid wsp:val=&quot;00762E92&quot;/&gt;&lt;wsp:rsid wsp:val=&quot;00762EEF&quot;/&gt;&lt;wsp:rsid wsp:val=&quot;00762F13&quot;/&gt;&lt;wsp:rsid wsp:val=&quot;0076304B&quot;/&gt;&lt;wsp:rsid wsp:val=&quot;00763176&quot;/&gt;&lt;wsp:rsid wsp:val=&quot;00763217&quot;/&gt;&lt;wsp:rsid wsp:val=&quot;0076329D&quot;/&gt;&lt;wsp:rsid wsp:val=&quot;00763302&quot;/&gt;&lt;wsp:rsid wsp:val=&quot;0076335D&quot;/&gt;&lt;wsp:rsid wsp:val=&quot;007639CF&quot;/&gt;&lt;wsp:rsid wsp:val=&quot;00763A92&quot;/&gt;&lt;wsp:rsid wsp:val=&quot;00763C29&quot;/&gt;&lt;wsp:rsid wsp:val=&quot;00763DB6&quot;/&gt;&lt;wsp:rsid wsp:val=&quot;00763E76&quot;/&gt;&lt;wsp:rsid wsp:val=&quot;00763FA9&quot;/&gt;&lt;wsp:rsid wsp:val=&quot;0076400C&quot;/&gt;&lt;wsp:rsid wsp:val=&quot;00764188&quot;/&gt;&lt;wsp:rsid wsp:val=&quot;007643D1&quot;/&gt;&lt;wsp:rsid wsp:val=&quot;0076440D&quot;/&gt;&lt;wsp:rsid wsp:val=&quot;0076445F&quot;/&gt;&lt;wsp:rsid wsp:val=&quot;007645BC&quot;/&gt;&lt;wsp:rsid wsp:val=&quot;007648B0&quot;/&gt;&lt;wsp:rsid wsp:val=&quot;00764D46&quot;/&gt;&lt;wsp:rsid wsp:val=&quot;00764DEF&quot;/&gt;&lt;wsp:rsid wsp:val=&quot;00764E1B&quot;/&gt;&lt;wsp:rsid wsp:val=&quot;00764FF5&quot;/&gt;&lt;wsp:rsid wsp:val=&quot;00765201&quot;/&gt;&lt;wsp:rsid wsp:val=&quot;007653BA&quot;/&gt;&lt;wsp:rsid wsp:val=&quot;00765479&quot;/&gt;&lt;wsp:rsid wsp:val=&quot;007659B0&quot;/&gt;&lt;wsp:rsid wsp:val=&quot;00765A4E&quot;/&gt;&lt;wsp:rsid wsp:val=&quot;00765B7F&quot;/&gt;&lt;wsp:rsid wsp:val=&quot;00765E49&quot;/&gt;&lt;wsp:rsid wsp:val=&quot;00765FE5&quot;/&gt;&lt;wsp:rsid wsp:val=&quot;007665D3&quot;/&gt;&lt;wsp:rsid wsp:val=&quot;007666A3&quot;/&gt;&lt;wsp:rsid wsp:val=&quot;00766A48&quot;/&gt;&lt;wsp:rsid wsp:val=&quot;00766B9B&quot;/&gt;&lt;wsp:rsid wsp:val=&quot;00766C48&quot;/&gt;&lt;wsp:rsid wsp:val=&quot;00766D3A&quot;/&gt;&lt;wsp:rsid wsp:val=&quot;00766D88&quot;/&gt;&lt;wsp:rsid wsp:val=&quot;00766E25&quot;/&gt;&lt;wsp:rsid wsp:val=&quot;00766E30&quot;/&gt;&lt;wsp:rsid wsp:val=&quot;00766F65&quot;/&gt;&lt;wsp:rsid wsp:val=&quot;007671AE&quot;/&gt;&lt;wsp:rsid wsp:val=&quot;00767260&quot;/&gt;&lt;wsp:rsid wsp:val=&quot;007672B7&quot;/&gt;&lt;wsp:rsid wsp:val=&quot;007672FF&quot;/&gt;&lt;wsp:rsid wsp:val=&quot;007673C2&quot;/&gt;&lt;wsp:rsid wsp:val=&quot;00767762&quot;/&gt;&lt;wsp:rsid wsp:val=&quot;007677C4&quot;/&gt;&lt;wsp:rsid wsp:val=&quot;00767A42&quot;/&gt;&lt;wsp:rsid wsp:val=&quot;00767C4A&quot;/&gt;&lt;wsp:rsid wsp:val=&quot;00767DE5&quot;/&gt;&lt;wsp:rsid wsp:val=&quot;00767E68&quot;/&gt;&lt;wsp:rsid wsp:val=&quot;00767EC1&quot;/&gt;&lt;wsp:rsid wsp:val=&quot;00767F9B&quot;/&gt;&lt;wsp:rsid wsp:val=&quot;0077019D&quot;/&gt;&lt;wsp:rsid wsp:val=&quot;0077023D&quot;/&gt;&lt;wsp:rsid wsp:val=&quot;007702AA&quot;/&gt;&lt;wsp:rsid wsp:val=&quot;00770608&quot;/&gt;&lt;wsp:rsid wsp:val=&quot;0077061A&quot;/&gt;&lt;wsp:rsid wsp:val=&quot;00770667&quot;/&gt;&lt;wsp:rsid wsp:val=&quot;00770676&quot;/&gt;&lt;wsp:rsid wsp:val=&quot;0077074A&quot;/&gt;&lt;wsp:rsid wsp:val=&quot;007708B3&quot;/&gt;&lt;wsp:rsid wsp:val=&quot;00770B40&quot;/&gt;&lt;wsp:rsid wsp:val=&quot;00770B86&quot;/&gt;&lt;wsp:rsid wsp:val=&quot;00770C46&quot;/&gt;&lt;wsp:rsid wsp:val=&quot;00770C9C&quot;/&gt;&lt;wsp:rsid wsp:val=&quot;00770E65&quot;/&gt;&lt;wsp:rsid wsp:val=&quot;00771080&quot;/&gt;&lt;wsp:rsid wsp:val=&quot;00771365&quot;/&gt;&lt;wsp:rsid wsp:val=&quot;00771932&quot;/&gt;&lt;wsp:rsid wsp:val=&quot;00771A91&quot;/&gt;&lt;wsp:rsid wsp:val=&quot;00771A94&quot;/&gt;&lt;wsp:rsid wsp:val=&quot;00771B47&quot;/&gt;&lt;wsp:rsid wsp:val=&quot;00771B82&quot;/&gt;&lt;wsp:rsid wsp:val=&quot;00771CA6&quot;/&gt;&lt;wsp:rsid wsp:val=&quot;00771CE2&quot;/&gt;&lt;wsp:rsid wsp:val=&quot;00771EFF&quot;/&gt;&lt;wsp:rsid wsp:val=&quot;0077203D&quot;/&gt;&lt;wsp:rsid wsp:val=&quot;007720E5&quot;/&gt;&lt;wsp:rsid wsp:val=&quot;00772162&quot;/&gt;&lt;wsp:rsid wsp:val=&quot;007721E4&quot;/&gt;&lt;wsp:rsid wsp:val=&quot;0077224C&quot;/&gt;&lt;wsp:rsid wsp:val=&quot;007722A7&quot;/&gt;&lt;wsp:rsid wsp:val=&quot;007724DD&quot;/&gt;&lt;wsp:rsid wsp:val=&quot;00772552&quot;/&gt;&lt;wsp:rsid wsp:val=&quot;00772879&quot;/&gt;&lt;wsp:rsid wsp:val=&quot;00772A3D&quot;/&gt;&lt;wsp:rsid wsp:val=&quot;00772C1E&quot;/&gt;&lt;wsp:rsid wsp:val=&quot;00772CCF&quot;/&gt;&lt;wsp:rsid wsp:val=&quot;00772E03&quot;/&gt;&lt;wsp:rsid wsp:val=&quot;00772F25&quot;/&gt;&lt;wsp:rsid wsp:val=&quot;00773071&quot;/&gt;&lt;wsp:rsid wsp:val=&quot;0077310E&quot;/&gt;&lt;wsp:rsid wsp:val=&quot;00773154&quot;/&gt;&lt;wsp:rsid wsp:val=&quot;00773418&quot;/&gt;&lt;wsp:rsid wsp:val=&quot;00773A2C&quot;/&gt;&lt;wsp:rsid wsp:val=&quot;00773CE7&quot;/&gt;&lt;wsp:rsid wsp:val=&quot;00773FE5&quot;/&gt;&lt;wsp:rsid wsp:val=&quot;00774054&quot;/&gt;&lt;wsp:rsid wsp:val=&quot;007741BA&quot;/&gt;&lt;wsp:rsid wsp:val=&quot;00774460&quot;/&gt;&lt;wsp:rsid wsp:val=&quot;0077448E&quot;/&gt;&lt;wsp:rsid wsp:val=&quot;007744A2&quot;/&gt;&lt;wsp:rsid wsp:val=&quot;007745C5&quot;/&gt;&lt;wsp:rsid wsp:val=&quot;007749DC&quot;/&gt;&lt;wsp:rsid wsp:val=&quot;00774C6E&quot;/&gt;&lt;wsp:rsid wsp:val=&quot;00775060&quot;/&gt;&lt;wsp:rsid wsp:val=&quot;00775078&quot;/&gt;&lt;wsp:rsid wsp:val=&quot;007751C9&quot;/&gt;&lt;wsp:rsid wsp:val=&quot;00775289&quot;/&gt;&lt;wsp:rsid wsp:val=&quot;0077551A&quot;/&gt;&lt;wsp:rsid wsp:val=&quot;00775617&quot;/&gt;&lt;wsp:rsid wsp:val=&quot;00775865&quot;/&gt;&lt;wsp:rsid wsp:val=&quot;00775AE6&quot;/&gt;&lt;wsp:rsid wsp:val=&quot;00775B26&quot;/&gt;&lt;wsp:rsid wsp:val=&quot;00775D56&quot;/&gt;&lt;wsp:rsid wsp:val=&quot;00775E38&quot;/&gt;&lt;wsp:rsid wsp:val=&quot;00776554&quot;/&gt;&lt;wsp:rsid wsp:val=&quot;0077660A&quot;/&gt;&lt;wsp:rsid wsp:val=&quot;0077662B&quot;/&gt;&lt;wsp:rsid wsp:val=&quot;00776859&quot;/&gt;&lt;wsp:rsid wsp:val=&quot;007769BA&quot;/&gt;&lt;wsp:rsid wsp:val=&quot;00776AE0&quot;/&gt;&lt;wsp:rsid wsp:val=&quot;00776C26&quot;/&gt;&lt;wsp:rsid wsp:val=&quot;00776C4D&quot;/&gt;&lt;wsp:rsid wsp:val=&quot;00776C56&quot;/&gt;&lt;wsp:rsid wsp:val=&quot;00776CDD&quot;/&gt;&lt;wsp:rsid wsp:val=&quot;00776E32&quot;/&gt;&lt;wsp:rsid wsp:val=&quot;00777172&quot;/&gt;&lt;wsp:rsid wsp:val=&quot;007772B1&quot;/&gt;&lt;wsp:rsid wsp:val=&quot;007774BC&quot;/&gt;&lt;wsp:rsid wsp:val=&quot;0077751F&quot;/&gt;&lt;wsp:rsid wsp:val=&quot;00777561&quot;/&gt;&lt;wsp:rsid wsp:val=&quot;00777596&quot;/&gt;&lt;wsp:rsid wsp:val=&quot;0077778B&quot;/&gt;&lt;wsp:rsid wsp:val=&quot;0077778F&quot;/&gt;&lt;wsp:rsid wsp:val=&quot;00777BE0&quot;/&gt;&lt;wsp:rsid wsp:val=&quot;00777D1D&quot;/&gt;&lt;wsp:rsid wsp:val=&quot;00777D37&quot;/&gt;&lt;wsp:rsid wsp:val=&quot;00777FAA&quot;/&gt;&lt;wsp:rsid wsp:val=&quot;00780144&quot;/&gt;&lt;wsp:rsid wsp:val=&quot;007803F7&quot;/&gt;&lt;wsp:rsid wsp:val=&quot;00780428&quot;/&gt;&lt;wsp:rsid wsp:val=&quot;0078044B&quot;/&gt;&lt;wsp:rsid wsp:val=&quot;00780505&quot;/&gt;&lt;wsp:rsid wsp:val=&quot;00780646&quot;/&gt;&lt;wsp:rsid wsp:val=&quot;00780667&quot;/&gt;&lt;wsp:rsid wsp:val=&quot;0078067B&quot;/&gt;&lt;wsp:rsid wsp:val=&quot;007806DC&quot;/&gt;&lt;wsp:rsid wsp:val=&quot;007807D0&quot;/&gt;&lt;wsp:rsid wsp:val=&quot;00780879&quot;/&gt;&lt;wsp:rsid wsp:val=&quot;00780DF9&quot;/&gt;&lt;wsp:rsid wsp:val=&quot;00781044&quot;/&gt;&lt;wsp:rsid wsp:val=&quot;00781077&quot;/&gt;&lt;wsp:rsid wsp:val=&quot;00781086&quot;/&gt;&lt;wsp:rsid wsp:val=&quot;007810BD&quot;/&gt;&lt;wsp:rsid wsp:val=&quot;0078111D&quot;/&gt;&lt;wsp:rsid wsp:val=&quot;00781196&quot;/&gt;&lt;wsp:rsid wsp:val=&quot;0078142C&quot;/&gt;&lt;wsp:rsid wsp:val=&quot;00781609&quot;/&gt;&lt;wsp:rsid wsp:val=&quot;00781675&quot;/&gt;&lt;wsp:rsid wsp:val=&quot;00781815&quot;/&gt;&lt;wsp:rsid wsp:val=&quot;00781A22&quot;/&gt;&lt;wsp:rsid wsp:val=&quot;00781C09&quot;/&gt;&lt;wsp:rsid wsp:val=&quot;00781C44&quot;/&gt;&lt;wsp:rsid wsp:val=&quot;00781C46&quot;/&gt;&lt;wsp:rsid wsp:val=&quot;00782246&quot;/&gt;&lt;wsp:rsid wsp:val=&quot;007822B7&quot;/&gt;&lt;wsp:rsid wsp:val=&quot;00782552&quot;/&gt;&lt;wsp:rsid wsp:val=&quot;00782707&quot;/&gt;&lt;wsp:rsid wsp:val=&quot;00782C93&quot;/&gt;&lt;wsp:rsid wsp:val=&quot;00782E6B&quot;/&gt;&lt;wsp:rsid wsp:val=&quot;00782E8C&quot;/&gt;&lt;wsp:rsid wsp:val=&quot;0078302A&quot;/&gt;&lt;wsp:rsid wsp:val=&quot;0078304B&quot;/&gt;&lt;wsp:rsid wsp:val=&quot;00783132&quot;/&gt;&lt;wsp:rsid wsp:val=&quot;00783308&quot;/&gt;&lt;wsp:rsid wsp:val=&quot;00783412&quot;/&gt;&lt;wsp:rsid wsp:val=&quot;0078366A&quot;/&gt;&lt;wsp:rsid wsp:val=&quot;0078369D&quot;/&gt;&lt;wsp:rsid wsp:val=&quot;007837BE&quot;/&gt;&lt;wsp:rsid wsp:val=&quot;00783990&quot;/&gt;&lt;wsp:rsid wsp:val=&quot;00783D07&quot;/&gt;&lt;wsp:rsid wsp:val=&quot;00783F48&quot;/&gt;&lt;wsp:rsid wsp:val=&quot;00784043&quot;/&gt;&lt;wsp:rsid wsp:val=&quot;007840AF&quot;/&gt;&lt;wsp:rsid wsp:val=&quot;007840FF&quot;/&gt;&lt;wsp:rsid wsp:val=&quot;007843E1&quot;/&gt;&lt;wsp:rsid wsp:val=&quot;00784407&quot;/&gt;&lt;wsp:rsid wsp:val=&quot;00784421&quot;/&gt;&lt;wsp:rsid wsp:val=&quot;00784563&quot;/&gt;&lt;wsp:rsid wsp:val=&quot;00784A12&quot;/&gt;&lt;wsp:rsid wsp:val=&quot;00784AEC&quot;/&gt;&lt;wsp:rsid wsp:val=&quot;00784B10&quot;/&gt;&lt;wsp:rsid wsp:val=&quot;00784B52&quot;/&gt;&lt;wsp:rsid wsp:val=&quot;00784B83&quot;/&gt;&lt;wsp:rsid wsp:val=&quot;00784BCE&quot;/&gt;&lt;wsp:rsid wsp:val=&quot;00784C1D&quot;/&gt;&lt;wsp:rsid wsp:val=&quot;00784C27&quot;/&gt;&lt;wsp:rsid wsp:val=&quot;00784CB5&quot;/&gt;&lt;wsp:rsid wsp:val=&quot;00784E1E&quot;/&gt;&lt;wsp:rsid wsp:val=&quot;00784EBC&quot;/&gt;&lt;wsp:rsid wsp:val=&quot;00784ED9&quot;/&gt;&lt;wsp:rsid wsp:val=&quot;00784F8D&quot;/&gt;&lt;wsp:rsid wsp:val=&quot;0078508E&quot;/&gt;&lt;wsp:rsid wsp:val=&quot;00785387&quot;/&gt;&lt;wsp:rsid wsp:val=&quot;00785AAE&quot;/&gt;&lt;wsp:rsid wsp:val=&quot;00785B2C&quot;/&gt;&lt;wsp:rsid wsp:val=&quot;00785B7C&quot;/&gt;&lt;wsp:rsid wsp:val=&quot;00785D5F&quot;/&gt;&lt;wsp:rsid wsp:val=&quot;00785FC2&quot;/&gt;&lt;wsp:rsid wsp:val=&quot;00786173&quot;/&gt;&lt;wsp:rsid wsp:val=&quot;007862E2&quot;/&gt;&lt;wsp:rsid wsp:val=&quot;00786404&quot;/&gt;&lt;wsp:rsid wsp:val=&quot;0078643A&quot;/&gt;&lt;wsp:rsid wsp:val=&quot;007865AF&quot;/&gt;&lt;wsp:rsid wsp:val=&quot;007865E8&quot;/&gt;&lt;wsp:rsid wsp:val=&quot;007866FC&quot;/&gt;&lt;wsp:rsid wsp:val=&quot;0078685D&quot;/&gt;&lt;wsp:rsid wsp:val=&quot;00786864&quot;/&gt;&lt;wsp:rsid wsp:val=&quot;0078698F&quot;/&gt;&lt;wsp:rsid wsp:val=&quot;00786A27&quot;/&gt;&lt;wsp:rsid wsp:val=&quot;00786A87&quot;/&gt;&lt;wsp:rsid wsp:val=&quot;00786B5D&quot;/&gt;&lt;wsp:rsid wsp:val=&quot;00787024&quot;/&gt;&lt;wsp:rsid wsp:val=&quot;0078727D&quot;/&gt;&lt;wsp:rsid wsp:val=&quot;00787342&quot;/&gt;&lt;wsp:rsid wsp:val=&quot;007877DE&quot;/&gt;&lt;wsp:rsid wsp:val=&quot;007878D9&quot;/&gt;&lt;wsp:rsid wsp:val=&quot;00787DFD&quot;/&gt;&lt;wsp:rsid wsp:val=&quot;00787E20&quot;/&gt;&lt;wsp:rsid wsp:val=&quot;00787E33&quot;/&gt;&lt;wsp:rsid wsp:val=&quot;00787F1D&quot;/&gt;&lt;wsp:rsid wsp:val=&quot;00790202&quot;/&gt;&lt;wsp:rsid wsp:val=&quot;00790237&quot;/&gt;&lt;wsp:rsid wsp:val=&quot;0079035E&quot;/&gt;&lt;wsp:rsid wsp:val=&quot;0079071A&quot;/&gt;&lt;wsp:rsid wsp:val=&quot;0079072A&quot;/&gt;&lt;wsp:rsid wsp:val=&quot;00790732&quot;/&gt;&lt;wsp:rsid wsp:val=&quot;00790AA0&quot;/&gt;&lt;wsp:rsid wsp:val=&quot;00790DAC&quot;/&gt;&lt;wsp:rsid wsp:val=&quot;00790DBA&quot;/&gt;&lt;wsp:rsid wsp:val=&quot;00790FEE&quot;/&gt;&lt;wsp:rsid wsp:val=&quot;007911FD&quot;/&gt;&lt;wsp:rsid wsp:val=&quot;00791357&quot;/&gt;&lt;wsp:rsid wsp:val=&quot;0079152E&quot;/&gt;&lt;wsp:rsid wsp:val=&quot;0079159E&quot;/&gt;&lt;wsp:rsid wsp:val=&quot;00791639&quot;/&gt;&lt;wsp:rsid wsp:val=&quot;00791780&quot;/&gt;&lt;wsp:rsid wsp:val=&quot;00791A6A&quot;/&gt;&lt;wsp:rsid wsp:val=&quot;00791BF6&quot;/&gt;&lt;wsp:rsid wsp:val=&quot;00791D1C&quot;/&gt;&lt;wsp:rsid wsp:val=&quot;00791D46&quot;/&gt;&lt;wsp:rsid wsp:val=&quot;00791FDE&quot;/&gt;&lt;wsp:rsid wsp:val=&quot;0079206F&quot;/&gt;&lt;wsp:rsid wsp:val=&quot;007920EA&quot;/&gt;&lt;wsp:rsid wsp:val=&quot;0079214A&quot;/&gt;&lt;wsp:rsid wsp:val=&quot;00792293&quot;/&gt;&lt;wsp:rsid wsp:val=&quot;007923AC&quot;/&gt;&lt;wsp:rsid wsp:val=&quot;007923CF&quot;/&gt;&lt;wsp:rsid wsp:val=&quot;007924A1&quot;/&gt;&lt;wsp:rsid wsp:val=&quot;007925AB&quot;/&gt;&lt;wsp:rsid wsp:val=&quot;00792A6C&quot;/&gt;&lt;wsp:rsid wsp:val=&quot;00792BF8&quot;/&gt;&lt;wsp:rsid wsp:val=&quot;00792EFD&quot;/&gt;&lt;wsp:rsid wsp:val=&quot;00792F10&quot;/&gt;&lt;wsp:rsid wsp:val=&quot;00792F20&quot;/&gt;&lt;wsp:rsid wsp:val=&quot;00792FB2&quot;/&gt;&lt;wsp:rsid wsp:val=&quot;007931C1&quot;/&gt;&lt;wsp:rsid wsp:val=&quot;0079335E&quot;/&gt;&lt;wsp:rsid wsp:val=&quot;0079353A&quot;/&gt;&lt;wsp:rsid wsp:val=&quot;00793736&quot;/&gt;&lt;wsp:rsid wsp:val=&quot;007940A0&quot;/&gt;&lt;wsp:rsid wsp:val=&quot;007940CE&quot;/&gt;&lt;wsp:rsid wsp:val=&quot;0079423C&quot;/&gt;&lt;wsp:rsid wsp:val=&quot;007943D3&quot;/&gt;&lt;wsp:rsid wsp:val=&quot;00794594&quot;/&gt;&lt;wsp:rsid wsp:val=&quot;007945F3&quot;/&gt;&lt;wsp:rsid wsp:val=&quot;00794630&quot;/&gt;&lt;wsp:rsid wsp:val=&quot;007946BA&quot;/&gt;&lt;wsp:rsid wsp:val=&quot;007947B2&quot;/&gt;&lt;wsp:rsid wsp:val=&quot;00794CB0&quot;/&gt;&lt;wsp:rsid wsp:val=&quot;00794D03&quot;/&gt;&lt;wsp:rsid wsp:val=&quot;00794DE9&quot;/&gt;&lt;wsp:rsid wsp:val=&quot;00794F7B&quot;/&gt;&lt;wsp:rsid wsp:val=&quot;0079501D&quot;/&gt;&lt;wsp:rsid wsp:val=&quot;00795209&quot;/&gt;&lt;wsp:rsid wsp:val=&quot;0079532A&quot;/&gt;&lt;wsp:rsid wsp:val=&quot;0079538A&quot;/&gt;&lt;wsp:rsid wsp:val=&quot;00795504&quot;/&gt;&lt;wsp:rsid wsp:val=&quot;00795863&quot;/&gt;&lt;wsp:rsid wsp:val=&quot;007958CB&quot;/&gt;&lt;wsp:rsid wsp:val=&quot;00795A44&quot;/&gt;&lt;wsp:rsid wsp:val=&quot;00795AB8&quot;/&gt;&lt;wsp:rsid wsp:val=&quot;00795BB7&quot;/&gt;&lt;wsp:rsid wsp:val=&quot;00795D07&quot;/&gt;&lt;wsp:rsid wsp:val=&quot;007960D3&quot;/&gt;&lt;wsp:rsid wsp:val=&quot;007962D4&quot;/&gt;&lt;wsp:rsid wsp:val=&quot;007965A8&quot;/&gt;&lt;wsp:rsid wsp:val=&quot;007965E3&quot;/&gt;&lt;wsp:rsid wsp:val=&quot;00796717&quot;/&gt;&lt;wsp:rsid wsp:val=&quot;0079671E&quot;/&gt;&lt;wsp:rsid wsp:val=&quot;00796B64&quot;/&gt;&lt;wsp:rsid wsp:val=&quot;00796BA5&quot;/&gt;&lt;wsp:rsid wsp:val=&quot;00796CBD&quot;/&gt;&lt;wsp:rsid wsp:val=&quot;00796CD4&quot;/&gt;&lt;wsp:rsid wsp:val=&quot;007972FF&quot;/&gt;&lt;wsp:rsid wsp:val=&quot;00797398&quot;/&gt;&lt;wsp:rsid wsp:val=&quot;007974EE&quot;/&gt;&lt;wsp:rsid wsp:val=&quot;0079753C&quot;/&gt;&lt;wsp:rsid wsp:val=&quot;00797570&quot;/&gt;&lt;wsp:rsid wsp:val=&quot;007977FA&quot;/&gt;&lt;wsp:rsid wsp:val=&quot;0079785B&quot;/&gt;&lt;wsp:rsid wsp:val=&quot;00797A21&quot;/&gt;&lt;wsp:rsid wsp:val=&quot;00797A6B&quot;/&gt;&lt;wsp:rsid wsp:val=&quot;00797AF9&quot;/&gt;&lt;wsp:rsid wsp:val=&quot;00797B87&quot;/&gt;&lt;wsp:rsid wsp:val=&quot;00797EC1&quot;/&gt;&lt;wsp:rsid wsp:val=&quot;007A013B&quot;/&gt;&lt;wsp:rsid wsp:val=&quot;007A01AD&quot;/&gt;&lt;wsp:rsid wsp:val=&quot;007A027F&quot;/&gt;&lt;wsp:rsid wsp:val=&quot;007A02D0&quot;/&gt;&lt;wsp:rsid wsp:val=&quot;007A0313&quot;/&gt;&lt;wsp:rsid wsp:val=&quot;007A049D&quot;/&gt;&lt;wsp:rsid wsp:val=&quot;007A04C6&quot;/&gt;&lt;wsp:rsid wsp:val=&quot;007A053D&quot;/&gt;&lt;wsp:rsid wsp:val=&quot;007A073D&quot;/&gt;&lt;wsp:rsid wsp:val=&quot;007A0B4E&quot;/&gt;&lt;wsp:rsid wsp:val=&quot;007A0EFD&quot;/&gt;&lt;wsp:rsid wsp:val=&quot;007A1183&quot;/&gt;&lt;wsp:rsid wsp:val=&quot;007A12D5&quot;/&gt;&lt;wsp:rsid wsp:val=&quot;007A131F&quot;/&gt;&lt;wsp:rsid wsp:val=&quot;007A1337&quot;/&gt;&lt;wsp:rsid wsp:val=&quot;007A13F5&quot;/&gt;&lt;wsp:rsid wsp:val=&quot;007A1428&quot;/&gt;&lt;wsp:rsid wsp:val=&quot;007A1488&quot;/&gt;&lt;wsp:rsid wsp:val=&quot;007A185E&quot;/&gt;&lt;wsp:rsid wsp:val=&quot;007A1B9D&quot;/&gt;&lt;wsp:rsid wsp:val=&quot;007A1D7F&quot;/&gt;&lt;wsp:rsid wsp:val=&quot;007A1DF5&quot;/&gt;&lt;wsp:rsid wsp:val=&quot;007A206E&quot;/&gt;&lt;wsp:rsid wsp:val=&quot;007A2235&quot;/&gt;&lt;wsp:rsid wsp:val=&quot;007A2267&quot;/&gt;&lt;wsp:rsid wsp:val=&quot;007A2566&quot;/&gt;&lt;wsp:rsid wsp:val=&quot;007A2997&quot;/&gt;&lt;wsp:rsid wsp:val=&quot;007A2D82&quot;/&gt;&lt;wsp:rsid wsp:val=&quot;007A2E8D&quot;/&gt;&lt;wsp:rsid wsp:val=&quot;007A2F8D&quot;/&gt;&lt;wsp:rsid wsp:val=&quot;007A300D&quot;/&gt;&lt;wsp:rsid wsp:val=&quot;007A303C&quot;/&gt;&lt;wsp:rsid wsp:val=&quot;007A3173&quot;/&gt;&lt;wsp:rsid wsp:val=&quot;007A335E&quot;/&gt;&lt;wsp:rsid wsp:val=&quot;007A34A5&quot;/&gt;&lt;wsp:rsid wsp:val=&quot;007A3535&quot;/&gt;&lt;wsp:rsid wsp:val=&quot;007A354A&quot;/&gt;&lt;wsp:rsid wsp:val=&quot;007A35A7&quot;/&gt;&lt;wsp:rsid wsp:val=&quot;007A386E&quot;/&gt;&lt;wsp:rsid wsp:val=&quot;007A3B04&quot;/&gt;&lt;wsp:rsid wsp:val=&quot;007A3D3E&quot;/&gt;&lt;wsp:rsid wsp:val=&quot;007A3D6D&quot;/&gt;&lt;wsp:rsid wsp:val=&quot;007A3FAF&quot;/&gt;&lt;wsp:rsid wsp:val=&quot;007A4364&quot;/&gt;&lt;wsp:rsid wsp:val=&quot;007A4377&quot;/&gt;&lt;wsp:rsid wsp:val=&quot;007A45EC&quot;/&gt;&lt;wsp:rsid wsp:val=&quot;007A45FE&quot;/&gt;&lt;wsp:rsid wsp:val=&quot;007A474D&quot;/&gt;&lt;wsp:rsid wsp:val=&quot;007A4911&quot;/&gt;&lt;wsp:rsid wsp:val=&quot;007A4ADF&quot;/&gt;&lt;wsp:rsid wsp:val=&quot;007A4E23&quot;/&gt;&lt;wsp:rsid wsp:val=&quot;007A4E80&quot;/&gt;&lt;wsp:rsid wsp:val=&quot;007A4F68&quot;/&gt;&lt;wsp:rsid wsp:val=&quot;007A5296&quot;/&gt;&lt;wsp:rsid wsp:val=&quot;007A5C48&quot;/&gt;&lt;wsp:rsid wsp:val=&quot;007A5C49&quot;/&gt;&lt;wsp:rsid wsp:val=&quot;007A5DF4&quot;/&gt;&lt;wsp:rsid wsp:val=&quot;007A5F95&quot;/&gt;&lt;wsp:rsid wsp:val=&quot;007A60F6&quot;/&gt;&lt;wsp:rsid wsp:val=&quot;007A6202&quot;/&gt;&lt;wsp:rsid wsp:val=&quot;007A635B&quot;/&gt;&lt;wsp:rsid wsp:val=&quot;007A652B&quot;/&gt;&lt;wsp:rsid wsp:val=&quot;007A668C&quot;/&gt;&lt;wsp:rsid wsp:val=&quot;007A66D3&quot;/&gt;&lt;wsp:rsid wsp:val=&quot;007A67A4&quot;/&gt;&lt;wsp:rsid wsp:val=&quot;007A67AE&quot;/&gt;&lt;wsp:rsid wsp:val=&quot;007A67DB&quot;/&gt;&lt;wsp:rsid wsp:val=&quot;007A6A22&quot;/&gt;&lt;wsp:rsid wsp:val=&quot;007A6A98&quot;/&gt;&lt;wsp:rsid wsp:val=&quot;007A6C0A&quot;/&gt;&lt;wsp:rsid wsp:val=&quot;007A6C27&quot;/&gt;&lt;wsp:rsid wsp:val=&quot;007A6DE1&quot;/&gt;&lt;wsp:rsid wsp:val=&quot;007A6E12&quot;/&gt;&lt;wsp:rsid wsp:val=&quot;007A6E6F&quot;/&gt;&lt;wsp:rsid wsp:val=&quot;007A6F00&quot;/&gt;&lt;wsp:rsid wsp:val=&quot;007A6F17&quot;/&gt;&lt;wsp:rsid wsp:val=&quot;007A7030&quot;/&gt;&lt;wsp:rsid wsp:val=&quot;007A70F7&quot;/&gt;&lt;wsp:rsid wsp:val=&quot;007A725A&quot;/&gt;&lt;wsp:rsid wsp:val=&quot;007A72DB&quot;/&gt;&lt;wsp:rsid wsp:val=&quot;007A739B&quot;/&gt;&lt;wsp:rsid wsp:val=&quot;007A78E1&quot;/&gt;&lt;wsp:rsid wsp:val=&quot;007A7991&quot;/&gt;&lt;wsp:rsid wsp:val=&quot;007A7D04&quot;/&gt;&lt;wsp:rsid wsp:val=&quot;007A7F42&quot;/&gt;&lt;wsp:rsid wsp:val=&quot;007B0099&quot;/&gt;&lt;wsp:rsid wsp:val=&quot;007B00D6&quot;/&gt;&lt;wsp:rsid wsp:val=&quot;007B03A6&quot;/&gt;&lt;wsp:rsid wsp:val=&quot;007B03DD&quot;/&gt;&lt;wsp:rsid wsp:val=&quot;007B046F&quot;/&gt;&lt;wsp:rsid wsp:val=&quot;007B0940&quot;/&gt;&lt;wsp:rsid wsp:val=&quot;007B099F&quot;/&gt;&lt;wsp:rsid wsp:val=&quot;007B0F6E&quot;/&gt;&lt;wsp:rsid wsp:val=&quot;007B10EC&quot;/&gt;&lt;wsp:rsid wsp:val=&quot;007B129F&quot;/&gt;&lt;wsp:rsid wsp:val=&quot;007B12E9&quot;/&gt;&lt;wsp:rsid wsp:val=&quot;007B135F&quot;/&gt;&lt;wsp:rsid wsp:val=&quot;007B15BC&quot;/&gt;&lt;wsp:rsid wsp:val=&quot;007B165F&quot;/&gt;&lt;wsp:rsid wsp:val=&quot;007B1B51&quot;/&gt;&lt;wsp:rsid wsp:val=&quot;007B1CA3&quot;/&gt;&lt;wsp:rsid wsp:val=&quot;007B1D1F&quot;/&gt;&lt;wsp:rsid wsp:val=&quot;007B2084&quot;/&gt;&lt;wsp:rsid wsp:val=&quot;007B22BD&quot;/&gt;&lt;wsp:rsid wsp:val=&quot;007B25F3&quot;/&gt;&lt;wsp:rsid wsp:val=&quot;007B27BB&quot;/&gt;&lt;wsp:rsid wsp:val=&quot;007B28CC&quot;/&gt;&lt;wsp:rsid wsp:val=&quot;007B298F&quot;/&gt;&lt;wsp:rsid wsp:val=&quot;007B2AAB&quot;/&gt;&lt;wsp:rsid wsp:val=&quot;007B2CC6&quot;/&gt;&lt;wsp:rsid wsp:val=&quot;007B2E4C&quot;/&gt;&lt;wsp:rsid wsp:val=&quot;007B2F2E&quot;/&gt;&lt;wsp:rsid wsp:val=&quot;007B2F66&quot;/&gt;&lt;wsp:rsid wsp:val=&quot;007B321B&quot;/&gt;&lt;wsp:rsid wsp:val=&quot;007B3266&quot;/&gt;&lt;wsp:rsid wsp:val=&quot;007B343F&quot;/&gt;&lt;wsp:rsid wsp:val=&quot;007B372A&quot;/&gt;&lt;wsp:rsid wsp:val=&quot;007B3BFB&quot;/&gt;&lt;wsp:rsid wsp:val=&quot;007B3D13&quot;/&gt;&lt;wsp:rsid wsp:val=&quot;007B3D91&quot;/&gt;&lt;wsp:rsid wsp:val=&quot;007B407C&quot;/&gt;&lt;wsp:rsid wsp:val=&quot;007B40E9&quot;/&gt;&lt;wsp:rsid wsp:val=&quot;007B412F&quot;/&gt;&lt;wsp:rsid wsp:val=&quot;007B41C3&quot;/&gt;&lt;wsp:rsid wsp:val=&quot;007B41C9&quot;/&gt;&lt;wsp:rsid wsp:val=&quot;007B431C&quot;/&gt;&lt;wsp:rsid wsp:val=&quot;007B4780&quot;/&gt;&lt;wsp:rsid wsp:val=&quot;007B524F&quot;/&gt;&lt;wsp:rsid wsp:val=&quot;007B535D&quot;/&gt;&lt;wsp:rsid wsp:val=&quot;007B541B&quot;/&gt;&lt;wsp:rsid wsp:val=&quot;007B566A&quot;/&gt;&lt;wsp:rsid wsp:val=&quot;007B5730&quot;/&gt;&lt;wsp:rsid wsp:val=&quot;007B58E4&quot;/&gt;&lt;wsp:rsid wsp:val=&quot;007B5AB2&quot;/&gt;&lt;wsp:rsid wsp:val=&quot;007B5ABF&quot;/&gt;&lt;wsp:rsid wsp:val=&quot;007B5DE6&quot;/&gt;&lt;wsp:rsid wsp:val=&quot;007B5EE3&quot;/&gt;&lt;wsp:rsid wsp:val=&quot;007B6050&quot;/&gt;&lt;wsp:rsid wsp:val=&quot;007B60E8&quot;/&gt;&lt;wsp:rsid wsp:val=&quot;007B6237&quot;/&gt;&lt;wsp:rsid wsp:val=&quot;007B67BE&quot;/&gt;&lt;wsp:rsid wsp:val=&quot;007B6859&quot;/&gt;&lt;wsp:rsid wsp:val=&quot;007B6886&quot;/&gt;&lt;wsp:rsid wsp:val=&quot;007B6AEF&quot;/&gt;&lt;wsp:rsid wsp:val=&quot;007B6CBE&quot;/&gt;&lt;wsp:rsid wsp:val=&quot;007B6E22&quot;/&gt;&lt;wsp:rsid wsp:val=&quot;007B7040&quot;/&gt;&lt;wsp:rsid wsp:val=&quot;007B715A&quot;/&gt;&lt;wsp:rsid wsp:val=&quot;007B726F&quot;/&gt;&lt;wsp:rsid wsp:val=&quot;007B7310&quot;/&gt;&lt;wsp:rsid wsp:val=&quot;007B73AB&quot;/&gt;&lt;wsp:rsid wsp:val=&quot;007B7459&quot;/&gt;&lt;wsp:rsid wsp:val=&quot;007B74F5&quot;/&gt;&lt;wsp:rsid wsp:val=&quot;007B75D3&quot;/&gt;&lt;wsp:rsid wsp:val=&quot;007B75FE&quot;/&gt;&lt;wsp:rsid wsp:val=&quot;007B788F&quot;/&gt;&lt;wsp:rsid wsp:val=&quot;007B79CE&quot;/&gt;&lt;wsp:rsid wsp:val=&quot;007B7EBC&quot;/&gt;&lt;wsp:rsid wsp:val=&quot;007B7ED2&quot;/&gt;&lt;wsp:rsid wsp:val=&quot;007C05BC&quot;/&gt;&lt;wsp:rsid wsp:val=&quot;007C061C&quot;/&gt;&lt;wsp:rsid wsp:val=&quot;007C06D8&quot;/&gt;&lt;wsp:rsid wsp:val=&quot;007C0751&quot;/&gt;&lt;wsp:rsid wsp:val=&quot;007C0817&quot;/&gt;&lt;wsp:rsid wsp:val=&quot;007C0848&quot;/&gt;&lt;wsp:rsid wsp:val=&quot;007C08F5&quot;/&gt;&lt;wsp:rsid wsp:val=&quot;007C0964&quot;/&gt;&lt;wsp:rsid wsp:val=&quot;007C0F22&quot;/&gt;&lt;wsp:rsid wsp:val=&quot;007C0F3C&quot;/&gt;&lt;wsp:rsid wsp:val=&quot;007C1223&quot;/&gt;&lt;wsp:rsid wsp:val=&quot;007C137F&quot;/&gt;&lt;wsp:rsid wsp:val=&quot;007C13A3&quot;/&gt;&lt;wsp:rsid wsp:val=&quot;007C1466&quot;/&gt;&lt;wsp:rsid wsp:val=&quot;007C1527&quot;/&gt;&lt;wsp:rsid wsp:val=&quot;007C1753&quot;/&gt;&lt;wsp:rsid wsp:val=&quot;007C1995&quot;/&gt;&lt;wsp:rsid wsp:val=&quot;007C1A7F&quot;/&gt;&lt;wsp:rsid wsp:val=&quot;007C1B1A&quot;/&gt;&lt;wsp:rsid wsp:val=&quot;007C1BF8&quot;/&gt;&lt;wsp:rsid wsp:val=&quot;007C1D3A&quot;/&gt;&lt;wsp:rsid wsp:val=&quot;007C1E20&quot;/&gt;&lt;wsp:rsid wsp:val=&quot;007C1EC0&quot;/&gt;&lt;wsp:rsid wsp:val=&quot;007C1FEF&quot;/&gt;&lt;wsp:rsid wsp:val=&quot;007C2190&quot;/&gt;&lt;wsp:rsid wsp:val=&quot;007C2652&quot;/&gt;&lt;wsp:rsid wsp:val=&quot;007C29B7&quot;/&gt;&lt;wsp:rsid wsp:val=&quot;007C2A01&quot;/&gt;&lt;wsp:rsid wsp:val=&quot;007C2B11&quot;/&gt;&lt;wsp:rsid wsp:val=&quot;007C2C18&quot;/&gt;&lt;wsp:rsid wsp:val=&quot;007C2CD9&quot;/&gt;&lt;wsp:rsid wsp:val=&quot;007C2E4B&quot;/&gt;&lt;wsp:rsid wsp:val=&quot;007C2EBA&quot;/&gt;&lt;wsp:rsid wsp:val=&quot;007C3038&quot;/&gt;&lt;wsp:rsid wsp:val=&quot;007C3335&quot;/&gt;&lt;wsp:rsid wsp:val=&quot;007C33B5&quot;/&gt;&lt;wsp:rsid wsp:val=&quot;007C3416&quot;/&gt;&lt;wsp:rsid wsp:val=&quot;007C352C&quot;/&gt;&lt;wsp:rsid wsp:val=&quot;007C3615&quot;/&gt;&lt;wsp:rsid wsp:val=&quot;007C3637&quot;/&gt;&lt;wsp:rsid wsp:val=&quot;007C369C&quot;/&gt;&lt;wsp:rsid wsp:val=&quot;007C36D7&quot;/&gt;&lt;wsp:rsid wsp:val=&quot;007C3AC6&quot;/&gt;&lt;wsp:rsid wsp:val=&quot;007C3D2E&quot;/&gt;&lt;wsp:rsid wsp:val=&quot;007C3D44&quot;/&gt;&lt;wsp:rsid wsp:val=&quot;007C3D64&quot;/&gt;&lt;wsp:rsid wsp:val=&quot;007C402D&quot;/&gt;&lt;wsp:rsid wsp:val=&quot;007C40EE&quot;/&gt;&lt;wsp:rsid wsp:val=&quot;007C4142&quot;/&gt;&lt;wsp:rsid wsp:val=&quot;007C4400&quot;/&gt;&lt;wsp:rsid wsp:val=&quot;007C44F4&quot;/&gt;&lt;wsp:rsid wsp:val=&quot;007C44F5&quot;/&gt;&lt;wsp:rsid wsp:val=&quot;007C46D9&quot;/&gt;&lt;wsp:rsid wsp:val=&quot;007C47BE&quot;/&gt;&lt;wsp:rsid wsp:val=&quot;007C47EA&quot;/&gt;&lt;wsp:rsid wsp:val=&quot;007C49D0&quot;/&gt;&lt;wsp:rsid wsp:val=&quot;007C4A77&quot;/&gt;&lt;wsp:rsid wsp:val=&quot;007C4BF8&quot;/&gt;&lt;wsp:rsid wsp:val=&quot;007C4ECE&quot;/&gt;&lt;wsp:rsid wsp:val=&quot;007C4EFE&quot;/&gt;&lt;wsp:rsid wsp:val=&quot;007C518A&quot;/&gt;&lt;wsp:rsid wsp:val=&quot;007C51CE&quot;/&gt;&lt;wsp:rsid wsp:val=&quot;007C545A&quot;/&gt;&lt;wsp:rsid wsp:val=&quot;007C57A3&quot;/&gt;&lt;wsp:rsid wsp:val=&quot;007C58A7&quot;/&gt;&lt;wsp:rsid wsp:val=&quot;007C58B1&quot;/&gt;&lt;wsp:rsid wsp:val=&quot;007C59C6&quot;/&gt;&lt;wsp:rsid wsp:val=&quot;007C5C02&quot;/&gt;&lt;wsp:rsid wsp:val=&quot;007C5F23&quot;/&gt;&lt;wsp:rsid wsp:val=&quot;007C62C6&quot;/&gt;&lt;wsp:rsid wsp:val=&quot;007C62E2&quot;/&gt;&lt;wsp:rsid wsp:val=&quot;007C64CD&quot;/&gt;&lt;wsp:rsid wsp:val=&quot;007C65FE&quot;/&gt;&lt;wsp:rsid wsp:val=&quot;007C6702&quot;/&gt;&lt;wsp:rsid wsp:val=&quot;007C674D&quot;/&gt;&lt;wsp:rsid wsp:val=&quot;007C69C9&quot;/&gt;&lt;wsp:rsid wsp:val=&quot;007C6B85&quot;/&gt;&lt;wsp:rsid wsp:val=&quot;007C6E01&quot;/&gt;&lt;wsp:rsid wsp:val=&quot;007C6E08&quot;/&gt;&lt;wsp:rsid wsp:val=&quot;007C749A&quot;/&gt;&lt;wsp:rsid wsp:val=&quot;007C74A5&quot;/&gt;&lt;wsp:rsid wsp:val=&quot;007C75AD&quot;/&gt;&lt;wsp:rsid wsp:val=&quot;007C75F4&quot;/&gt;&lt;wsp:rsid wsp:val=&quot;007C771C&quot;/&gt;&lt;wsp:rsid wsp:val=&quot;007C7774&quot;/&gt;&lt;wsp:rsid wsp:val=&quot;007C783F&quot;/&gt;&lt;wsp:rsid wsp:val=&quot;007C7A09&quot;/&gt;&lt;wsp:rsid wsp:val=&quot;007C7A1A&quot;/&gt;&lt;wsp:rsid wsp:val=&quot;007C7AE7&quot;/&gt;&lt;wsp:rsid wsp:val=&quot;007C7EAA&quot;/&gt;&lt;wsp:rsid wsp:val=&quot;007C7F86&quot;/&gt;&lt;wsp:rsid wsp:val=&quot;007D01DE&quot;/&gt;&lt;wsp:rsid wsp:val=&quot;007D0352&quot;/&gt;&lt;wsp:rsid wsp:val=&quot;007D0550&quot;/&gt;&lt;wsp:rsid wsp:val=&quot;007D060E&quot;/&gt;&lt;wsp:rsid wsp:val=&quot;007D0714&quot;/&gt;&lt;wsp:rsid wsp:val=&quot;007D0836&quot;/&gt;&lt;wsp:rsid wsp:val=&quot;007D09C9&quot;/&gt;&lt;wsp:rsid wsp:val=&quot;007D0B90&quot;/&gt;&lt;wsp:rsid wsp:val=&quot;007D0D12&quot;/&gt;&lt;wsp:rsid wsp:val=&quot;007D0F2C&quot;/&gt;&lt;wsp:rsid wsp:val=&quot;007D12D0&quot;/&gt;&lt;wsp:rsid wsp:val=&quot;007D1388&quot;/&gt;&lt;wsp:rsid wsp:val=&quot;007D13B9&quot;/&gt;&lt;wsp:rsid wsp:val=&quot;007D142B&quot;/&gt;&lt;wsp:rsid wsp:val=&quot;007D1620&quot;/&gt;&lt;wsp:rsid wsp:val=&quot;007D187F&quot;/&gt;&lt;wsp:rsid wsp:val=&quot;007D18FD&quot;/&gt;&lt;wsp:rsid wsp:val=&quot;007D19CF&quot;/&gt;&lt;wsp:rsid wsp:val=&quot;007D1EA3&quot;/&gt;&lt;wsp:rsid wsp:val=&quot;007D2074&quot;/&gt;&lt;wsp:rsid wsp:val=&quot;007D20E3&quot;/&gt;&lt;wsp:rsid wsp:val=&quot;007D2372&quot;/&gt;&lt;wsp:rsid wsp:val=&quot;007D2404&quot;/&gt;&lt;wsp:rsid wsp:val=&quot;007D286F&quot;/&gt;&lt;wsp:rsid wsp:val=&quot;007D28EE&quot;/&gt;&lt;wsp:rsid wsp:val=&quot;007D2920&quot;/&gt;&lt;wsp:rsid wsp:val=&quot;007D2A74&quot;/&gt;&lt;wsp:rsid wsp:val=&quot;007D2A8D&quot;/&gt;&lt;wsp:rsid wsp:val=&quot;007D2C58&quot;/&gt;&lt;wsp:rsid wsp:val=&quot;007D2D85&quot;/&gt;&lt;wsp:rsid wsp:val=&quot;007D2E4F&quot;/&gt;&lt;wsp:rsid wsp:val=&quot;007D2F98&quot;/&gt;&lt;wsp:rsid wsp:val=&quot;007D31EB&quot;/&gt;&lt;wsp:rsid wsp:val=&quot;007D320F&quot;/&gt;&lt;wsp:rsid wsp:val=&quot;007D338F&quot;/&gt;&lt;wsp:rsid wsp:val=&quot;007D3583&quot;/&gt;&lt;wsp:rsid wsp:val=&quot;007D3729&quot;/&gt;&lt;wsp:rsid wsp:val=&quot;007D385F&quot;/&gt;&lt;wsp:rsid wsp:val=&quot;007D3889&quot;/&gt;&lt;wsp:rsid wsp:val=&quot;007D3B31&quot;/&gt;&lt;wsp:rsid wsp:val=&quot;007D3B53&quot;/&gt;&lt;wsp:rsid wsp:val=&quot;007D3BC1&quot;/&gt;&lt;wsp:rsid wsp:val=&quot;007D3D22&quot;/&gt;&lt;wsp:rsid wsp:val=&quot;007D3F1E&quot;/&gt;&lt;wsp:rsid wsp:val=&quot;007D42EF&quot;/&gt;&lt;wsp:rsid wsp:val=&quot;007D456B&quot;/&gt;&lt;wsp:rsid wsp:val=&quot;007D4758&quot;/&gt;&lt;wsp:rsid wsp:val=&quot;007D49D7&quot;/&gt;&lt;wsp:rsid wsp:val=&quot;007D4AD7&quot;/&gt;&lt;wsp:rsid wsp:val=&quot;007D4C04&quot;/&gt;&lt;wsp:rsid wsp:val=&quot;007D4DA8&quot;/&gt;&lt;wsp:rsid wsp:val=&quot;007D4F66&quot;/&gt;&lt;wsp:rsid wsp:val=&quot;007D4F6B&quot;/&gt;&lt;wsp:rsid wsp:val=&quot;007D4FD6&quot;/&gt;&lt;wsp:rsid wsp:val=&quot;007D5056&quot;/&gt;&lt;wsp:rsid wsp:val=&quot;007D506B&quot;/&gt;&lt;wsp:rsid wsp:val=&quot;007D5111&quot;/&gt;&lt;wsp:rsid wsp:val=&quot;007D51E5&quot;/&gt;&lt;wsp:rsid wsp:val=&quot;007D5639&quot;/&gt;&lt;wsp:rsid wsp:val=&quot;007D59A1&quot;/&gt;&lt;wsp:rsid wsp:val=&quot;007D5AD3&quot;/&gt;&lt;wsp:rsid wsp:val=&quot;007D5BB5&quot;/&gt;&lt;wsp:rsid wsp:val=&quot;007D5E63&quot;/&gt;&lt;wsp:rsid wsp:val=&quot;007D5F10&quot;/&gt;&lt;wsp:rsid wsp:val=&quot;007D5F79&quot;/&gt;&lt;wsp:rsid wsp:val=&quot;007D6109&quot;/&gt;&lt;wsp:rsid wsp:val=&quot;007D610B&quot;/&gt;&lt;wsp:rsid wsp:val=&quot;007D62A6&quot;/&gt;&lt;wsp:rsid wsp:val=&quot;007D635D&quot;/&gt;&lt;wsp:rsid wsp:val=&quot;007D636F&quot;/&gt;&lt;wsp:rsid wsp:val=&quot;007D645E&quot;/&gt;&lt;wsp:rsid wsp:val=&quot;007D6553&quot;/&gt;&lt;wsp:rsid wsp:val=&quot;007D655D&quot;/&gt;&lt;wsp:rsid wsp:val=&quot;007D6804&quot;/&gt;&lt;wsp:rsid wsp:val=&quot;007D68D9&quot;/&gt;&lt;wsp:rsid wsp:val=&quot;007D6AF0&quot;/&gt;&lt;wsp:rsid wsp:val=&quot;007D6DA9&quot;/&gt;&lt;wsp:rsid wsp:val=&quot;007D72FE&quot;/&gt;&lt;wsp:rsid wsp:val=&quot;007D75B4&quot;/&gt;&lt;wsp:rsid wsp:val=&quot;007D7858&quot;/&gt;&lt;wsp:rsid wsp:val=&quot;007D7937&quot;/&gt;&lt;wsp:rsid wsp:val=&quot;007D7B44&quot;/&gt;&lt;wsp:rsid wsp:val=&quot;007D7D45&quot;/&gt;&lt;wsp:rsid wsp:val=&quot;007D7DE6&quot;/&gt;&lt;wsp:rsid wsp:val=&quot;007D7EF4&quot;/&gt;&lt;wsp:rsid wsp:val=&quot;007E0046&quot;/&gt;&lt;wsp:rsid wsp:val=&quot;007E0163&quot;/&gt;&lt;wsp:rsid wsp:val=&quot;007E02F4&quot;/&gt;&lt;wsp:rsid wsp:val=&quot;007E038C&quot;/&gt;&lt;wsp:rsid wsp:val=&quot;007E06BA&quot;/&gt;&lt;wsp:rsid wsp:val=&quot;007E07CE&quot;/&gt;&lt;wsp:rsid wsp:val=&quot;007E09DC&quot;/&gt;&lt;wsp:rsid wsp:val=&quot;007E0B9A&quot;/&gt;&lt;wsp:rsid wsp:val=&quot;007E0F19&quot;/&gt;&lt;wsp:rsid wsp:val=&quot;007E0F54&quot;/&gt;&lt;wsp:rsid wsp:val=&quot;007E0FF0&quot;/&gt;&lt;wsp:rsid wsp:val=&quot;007E11EF&quot;/&gt;&lt;wsp:rsid wsp:val=&quot;007E13DF&quot;/&gt;&lt;wsp:rsid wsp:val=&quot;007E14BC&quot;/&gt;&lt;wsp:rsid wsp:val=&quot;007E157F&quot;/&gt;&lt;wsp:rsid wsp:val=&quot;007E1628&quot;/&gt;&lt;wsp:rsid wsp:val=&quot;007E1BB6&quot;/&gt;&lt;wsp:rsid wsp:val=&quot;007E1D1D&quot;/&gt;&lt;wsp:rsid wsp:val=&quot;007E1D63&quot;/&gt;&lt;wsp:rsid wsp:val=&quot;007E1D80&quot;/&gt;&lt;wsp:rsid wsp:val=&quot;007E1DAC&quot;/&gt;&lt;wsp:rsid wsp:val=&quot;007E1FA6&quot;/&gt;&lt;wsp:rsid wsp:val=&quot;007E1FFF&quot;/&gt;&lt;wsp:rsid wsp:val=&quot;007E20AB&quot;/&gt;&lt;wsp:rsid wsp:val=&quot;007E20CC&quot;/&gt;&lt;wsp:rsid wsp:val=&quot;007E2322&quot;/&gt;&lt;wsp:rsid wsp:val=&quot;007E23EB&quot;/&gt;&lt;wsp:rsid wsp:val=&quot;007E2456&quot;/&gt;&lt;wsp:rsid wsp:val=&quot;007E28B5&quot;/&gt;&lt;wsp:rsid wsp:val=&quot;007E2D2A&quot;/&gt;&lt;wsp:rsid wsp:val=&quot;007E2D63&quot;/&gt;&lt;wsp:rsid wsp:val=&quot;007E3003&quot;/&gt;&lt;wsp:rsid wsp:val=&quot;007E3006&quot;/&gt;&lt;wsp:rsid wsp:val=&quot;007E3044&quot;/&gt;&lt;wsp:rsid wsp:val=&quot;007E305A&quot;/&gt;&lt;wsp:rsid wsp:val=&quot;007E3347&quot;/&gt;&lt;wsp:rsid wsp:val=&quot;007E33CA&quot;/&gt;&lt;wsp:rsid wsp:val=&quot;007E3435&quot;/&gt;&lt;wsp:rsid wsp:val=&quot;007E3713&quot;/&gt;&lt;wsp:rsid wsp:val=&quot;007E3885&quot;/&gt;&lt;wsp:rsid wsp:val=&quot;007E3974&quot;/&gt;&lt;wsp:rsid wsp:val=&quot;007E3B61&quot;/&gt;&lt;wsp:rsid wsp:val=&quot;007E3E0B&quot;/&gt;&lt;wsp:rsid wsp:val=&quot;007E3FCF&quot;/&gt;&lt;wsp:rsid wsp:val=&quot;007E40DA&quot;/&gt;&lt;wsp:rsid wsp:val=&quot;007E4325&quot;/&gt;&lt;wsp:rsid wsp:val=&quot;007E46C0&quot;/&gt;&lt;wsp:rsid wsp:val=&quot;007E4A63&quot;/&gt;&lt;wsp:rsid wsp:val=&quot;007E508E&quot;/&gt;&lt;wsp:rsid wsp:val=&quot;007E50A8&quot;/&gt;&lt;wsp:rsid wsp:val=&quot;007E513E&quot;/&gt;&lt;wsp:rsid wsp:val=&quot;007E5151&quot;/&gt;&lt;wsp:rsid wsp:val=&quot;007E517A&quot;/&gt;&lt;wsp:rsid wsp:val=&quot;007E5265&quot;/&gt;&lt;wsp:rsid wsp:val=&quot;007E52FA&quot;/&gt;&lt;wsp:rsid wsp:val=&quot;007E55E6&quot;/&gt;&lt;wsp:rsid wsp:val=&quot;007E56AF&quot;/&gt;&lt;wsp:rsid wsp:val=&quot;007E5751&quot;/&gt;&lt;wsp:rsid wsp:val=&quot;007E577B&quot;/&gt;&lt;wsp:rsid wsp:val=&quot;007E57EA&quot;/&gt;&lt;wsp:rsid wsp:val=&quot;007E581E&quot;/&gt;&lt;wsp:rsid wsp:val=&quot;007E5920&quot;/&gt;&lt;wsp:rsid wsp:val=&quot;007E599B&quot;/&gt;&lt;wsp:rsid wsp:val=&quot;007E5A31&quot;/&gt;&lt;wsp:rsid wsp:val=&quot;007E5B47&quot;/&gt;&lt;wsp:rsid wsp:val=&quot;007E5CCC&quot;/&gt;&lt;wsp:rsid wsp:val=&quot;007E5F2E&quot;/&gt;&lt;wsp:rsid wsp:val=&quot;007E623B&quot;/&gt;&lt;wsp:rsid wsp:val=&quot;007E6484&quot;/&gt;&lt;wsp:rsid wsp:val=&quot;007E6587&quot;/&gt;&lt;wsp:rsid wsp:val=&quot;007E6687&quot;/&gt;&lt;wsp:rsid wsp:val=&quot;007E69A0&quot;/&gt;&lt;wsp:rsid wsp:val=&quot;007E6A7A&quot;/&gt;&lt;wsp:rsid wsp:val=&quot;007E6AD2&quot;/&gt;&lt;wsp:rsid wsp:val=&quot;007E6AFD&quot;/&gt;&lt;wsp:rsid wsp:val=&quot;007E6CC0&quot;/&gt;&lt;wsp:rsid wsp:val=&quot;007E6D25&quot;/&gt;&lt;wsp:rsid wsp:val=&quot;007E70B4&quot;/&gt;&lt;wsp:rsid wsp:val=&quot;007E7176&quot;/&gt;&lt;wsp:rsid wsp:val=&quot;007E718A&quot;/&gt;&lt;wsp:rsid wsp:val=&quot;007E71A2&quot;/&gt;&lt;wsp:rsid wsp:val=&quot;007E71EA&quot;/&gt;&lt;wsp:rsid wsp:val=&quot;007E756E&quot;/&gt;&lt;wsp:rsid wsp:val=&quot;007E76D5&quot;/&gt;&lt;wsp:rsid wsp:val=&quot;007E77F8&quot;/&gt;&lt;wsp:rsid wsp:val=&quot;007E7A3F&quot;/&gt;&lt;wsp:rsid wsp:val=&quot;007E7AC3&quot;/&gt;&lt;wsp:rsid wsp:val=&quot;007E7CF2&quot;/&gt;&lt;wsp:rsid wsp:val=&quot;007F00C4&quot;/&gt;&lt;wsp:rsid wsp:val=&quot;007F0324&quot;/&gt;&lt;wsp:rsid wsp:val=&quot;007F033F&quot;/&gt;&lt;wsp:rsid wsp:val=&quot;007F04C6&quot;/&gt;&lt;wsp:rsid wsp:val=&quot;007F086A&quot;/&gt;&lt;wsp:rsid wsp:val=&quot;007F0C49&quot;/&gt;&lt;wsp:rsid wsp:val=&quot;007F12C1&quot;/&gt;&lt;wsp:rsid wsp:val=&quot;007F1846&quot;/&gt;&lt;wsp:rsid wsp:val=&quot;007F19C0&quot;/&gt;&lt;wsp:rsid wsp:val=&quot;007F1A8D&quot;/&gt;&lt;wsp:rsid wsp:val=&quot;007F1BE1&quot;/&gt;&lt;wsp:rsid wsp:val=&quot;007F1C11&quot;/&gt;&lt;wsp:rsid wsp:val=&quot;007F1D62&quot;/&gt;&lt;wsp:rsid wsp:val=&quot;007F1D7B&quot;/&gt;&lt;wsp:rsid wsp:val=&quot;007F2007&quot;/&gt;&lt;wsp:rsid wsp:val=&quot;007F23FB&quot;/&gt;&lt;wsp:rsid wsp:val=&quot;007F24E0&quot;/&gt;&lt;wsp:rsid wsp:val=&quot;007F2544&quot;/&gt;&lt;wsp:rsid wsp:val=&quot;007F25A6&quot;/&gt;&lt;wsp:rsid wsp:val=&quot;007F25AB&quot;/&gt;&lt;wsp:rsid wsp:val=&quot;007F278C&quot;/&gt;&lt;wsp:rsid wsp:val=&quot;007F2804&quot;/&gt;&lt;wsp:rsid wsp:val=&quot;007F287A&quot;/&gt;&lt;wsp:rsid wsp:val=&quot;007F2B42&quot;/&gt;&lt;wsp:rsid wsp:val=&quot;007F2CF9&quot;/&gt;&lt;wsp:rsid wsp:val=&quot;007F2D8A&quot;/&gt;&lt;wsp:rsid wsp:val=&quot;007F33B4&quot;/&gt;&lt;wsp:rsid wsp:val=&quot;007F340B&quot;/&gt;&lt;wsp:rsid wsp:val=&quot;007F35F2&quot;/&gt;&lt;wsp:rsid wsp:val=&quot;007F39D0&quot;/&gt;&lt;wsp:rsid wsp:val=&quot;007F3A5B&quot;/&gt;&lt;wsp:rsid wsp:val=&quot;007F3B8D&quot;/&gt;&lt;wsp:rsid wsp:val=&quot;007F3BD1&quot;/&gt;&lt;wsp:rsid wsp:val=&quot;007F3D57&quot;/&gt;&lt;wsp:rsid wsp:val=&quot;007F3F3F&quot;/&gt;&lt;wsp:rsid wsp:val=&quot;007F404B&quot;/&gt;&lt;wsp:rsid wsp:val=&quot;007F40D3&quot;/&gt;&lt;wsp:rsid wsp:val=&quot;007F43CE&quot;/&gt;&lt;wsp:rsid wsp:val=&quot;007F458D&quot;/&gt;&lt;wsp:rsid wsp:val=&quot;007F45E6&quot;/&gt;&lt;wsp:rsid wsp:val=&quot;007F467D&quot;/&gt;&lt;wsp:rsid wsp:val=&quot;007F46C2&quot;/&gt;&lt;wsp:rsid wsp:val=&quot;007F474C&quot;/&gt;&lt;wsp:rsid wsp:val=&quot;007F4862&quot;/&gt;&lt;wsp:rsid wsp:val=&quot;007F4AE9&quot;/&gt;&lt;wsp:rsid wsp:val=&quot;007F4B45&quot;/&gt;&lt;wsp:rsid wsp:val=&quot;007F4BBD&quot;/&gt;&lt;wsp:rsid wsp:val=&quot;007F4C99&quot;/&gt;&lt;wsp:rsid wsp:val=&quot;007F4FC5&quot;/&gt;&lt;wsp:rsid wsp:val=&quot;007F5196&quot;/&gt;&lt;wsp:rsid wsp:val=&quot;007F52CF&quot;/&gt;&lt;wsp:rsid wsp:val=&quot;007F5EC6&quot;/&gt;&lt;wsp:rsid wsp:val=&quot;007F600A&quot;/&gt;&lt;wsp:rsid wsp:val=&quot;007F6266&quot;/&gt;&lt;wsp:rsid wsp:val=&quot;007F6394&quot;/&gt;&lt;wsp:rsid wsp:val=&quot;007F65B5&quot;/&gt;&lt;wsp:rsid wsp:val=&quot;007F65C4&quot;/&gt;&lt;wsp:rsid wsp:val=&quot;007F68A6&quot;/&gt;&lt;wsp:rsid wsp:val=&quot;007F69C0&quot;/&gt;&lt;wsp:rsid wsp:val=&quot;007F6A12&quot;/&gt;&lt;wsp:rsid wsp:val=&quot;007F6DCA&quot;/&gt;&lt;wsp:rsid wsp:val=&quot;007F6E02&quot;/&gt;&lt;wsp:rsid wsp:val=&quot;007F7018&quot;/&gt;&lt;wsp:rsid wsp:val=&quot;007F70DA&quot;/&gt;&lt;wsp:rsid wsp:val=&quot;007F7307&quot;/&gt;&lt;wsp:rsid wsp:val=&quot;007F7595&quot;/&gt;&lt;wsp:rsid wsp:val=&quot;007F75C6&quot;/&gt;&lt;wsp:rsid wsp:val=&quot;007F75F4&quot;/&gt;&lt;wsp:rsid wsp:val=&quot;007F76F2&quot;/&gt;&lt;wsp:rsid wsp:val=&quot;007F7728&quot;/&gt;&lt;wsp:rsid wsp:val=&quot;007F7813&quot;/&gt;&lt;wsp:rsid wsp:val=&quot;007F7829&quot;/&gt;&lt;wsp:rsid wsp:val=&quot;007F78BD&quot;/&gt;&lt;wsp:rsid wsp:val=&quot;007F79C7&quot;/&gt;&lt;wsp:rsid wsp:val=&quot;007F7A96&quot;/&gt;&lt;wsp:rsid wsp:val=&quot;007F7D7D&quot;/&gt;&lt;wsp:rsid wsp:val=&quot;007F7FED&quot;/&gt;&lt;wsp:rsid wsp:val=&quot;0080019C&quot;/&gt;&lt;wsp:rsid wsp:val=&quot;0080021D&quot;/&gt;&lt;wsp:rsid wsp:val=&quot;00800281&quot;/&gt;&lt;wsp:rsid wsp:val=&quot;0080040B&quot;/&gt;&lt;wsp:rsid wsp:val=&quot;0080045A&quot;/&gt;&lt;wsp:rsid wsp:val=&quot;00800929&quot;/&gt;&lt;wsp:rsid wsp:val=&quot;00800957&quot;/&gt;&lt;wsp:rsid wsp:val=&quot;00800974&quot;/&gt;&lt;wsp:rsid wsp:val=&quot;00800FE3&quot;/&gt;&lt;wsp:rsid wsp:val=&quot;00800FE8&quot;/&gt;&lt;wsp:rsid wsp:val=&quot;008014DB&quot;/&gt;&lt;wsp:rsid wsp:val=&quot;00801727&quot;/&gt;&lt;wsp:rsid wsp:val=&quot;00801B65&quot;/&gt;&lt;wsp:rsid wsp:val=&quot;00801F86&quot;/&gt;&lt;wsp:rsid wsp:val=&quot;008020CA&quot;/&gt;&lt;wsp:rsid wsp:val=&quot;008021FA&quot;/&gt;&lt;wsp:rsid wsp:val=&quot;008021FB&quot;/&gt;&lt;wsp:rsid wsp:val=&quot;0080226F&quot;/&gt;&lt;wsp:rsid wsp:val=&quot;00802292&quot;/&gt;&lt;wsp:rsid wsp:val=&quot;00802308&quot;/&gt;&lt;wsp:rsid wsp:val=&quot;00802460&quot;/&gt;&lt;wsp:rsid wsp:val=&quot;00802480&quot;/&gt;&lt;wsp:rsid wsp:val=&quot;00802521&quot;/&gt;&lt;wsp:rsid wsp:val=&quot;008025B2&quot;/&gt;&lt;wsp:rsid wsp:val=&quot;008025BE&quot;/&gt;&lt;wsp:rsid wsp:val=&quot;0080284E&quot;/&gt;&lt;wsp:rsid wsp:val=&quot;00802978&quot;/&gt;&lt;wsp:rsid wsp:val=&quot;00802B2D&quot;/&gt;&lt;wsp:rsid wsp:val=&quot;00802CAF&quot;/&gt;&lt;wsp:rsid wsp:val=&quot;00802D5A&quot;/&gt;&lt;wsp:rsid wsp:val=&quot;00802D68&quot;/&gt;&lt;wsp:rsid wsp:val=&quot;00802E99&quot;/&gt;&lt;wsp:rsid wsp:val=&quot;0080317F&quot;/&gt;&lt;wsp:rsid wsp:val=&quot;00803476&quot;/&gt;&lt;wsp:rsid wsp:val=&quot;008034A4&quot;/&gt;&lt;wsp:rsid wsp:val=&quot;008034C4&quot;/&gt;&lt;wsp:rsid wsp:val=&quot;0080351F&quot;/&gt;&lt;wsp:rsid wsp:val=&quot;0080355B&quot;/&gt;&lt;wsp:rsid wsp:val=&quot;008035C5&quot;/&gt;&lt;wsp:rsid wsp:val=&quot;008035EE&quot;/&gt;&lt;wsp:rsid wsp:val=&quot;00803740&quot;/&gt;&lt;wsp:rsid wsp:val=&quot;00803784&quot;/&gt;&lt;wsp:rsid wsp:val=&quot;008039BA&quot;/&gt;&lt;wsp:rsid wsp:val=&quot;00803BBC&quot;/&gt;&lt;wsp:rsid wsp:val=&quot;00803C05&quot;/&gt;&lt;wsp:rsid wsp:val=&quot;00803D34&quot;/&gt;&lt;wsp:rsid wsp:val=&quot;00803DFA&quot;/&gt;&lt;wsp:rsid wsp:val=&quot;00803E89&quot;/&gt;&lt;wsp:rsid wsp:val=&quot;00804010&quot;/&gt;&lt;wsp:rsid wsp:val=&quot;00804129&quot;/&gt;&lt;wsp:rsid wsp:val=&quot;00804155&quot;/&gt;&lt;wsp:rsid wsp:val=&quot;00804189&quot;/&gt;&lt;wsp:rsid wsp:val=&quot;00804509&quot;/&gt;&lt;wsp:rsid wsp:val=&quot;00804616&quot;/&gt;&lt;wsp:rsid wsp:val=&quot;00804A1D&quot;/&gt;&lt;wsp:rsid wsp:val=&quot;00804A3E&quot;/&gt;&lt;wsp:rsid wsp:val=&quot;00804B0F&quot;/&gt;&lt;wsp:rsid wsp:val=&quot;00804C91&quot;/&gt;&lt;wsp:rsid wsp:val=&quot;00804E2C&quot;/&gt;&lt;wsp:rsid wsp:val=&quot;00805090&quot;/&gt;&lt;wsp:rsid wsp:val=&quot;00805308&quot;/&gt;&lt;wsp:rsid wsp:val=&quot;008053FC&quot;/&gt;&lt;wsp:rsid wsp:val=&quot;008056CC&quot;/&gt;&lt;wsp:rsid wsp:val=&quot;0080599D&quot;/&gt;&lt;wsp:rsid wsp:val=&quot;00805A31&quot;/&gt;&lt;wsp:rsid wsp:val=&quot;00805BA2&quot;/&gt;&lt;wsp:rsid wsp:val=&quot;00805CC7&quot;/&gt;&lt;wsp:rsid wsp:val=&quot;00805D1D&quot;/&gt;&lt;wsp:rsid wsp:val=&quot;00805D24&quot;/&gt;&lt;wsp:rsid wsp:val=&quot;00805DAC&quot;/&gt;&lt;wsp:rsid wsp:val=&quot;00806182&quot;/&gt;&lt;wsp:rsid wsp:val=&quot;00806257&quot;/&gt;&lt;wsp:rsid wsp:val=&quot;00806359&quot;/&gt;&lt;wsp:rsid wsp:val=&quot;0080670F&quot;/&gt;&lt;wsp:rsid wsp:val=&quot;008067FE&quot;/&gt;&lt;wsp:rsid wsp:val=&quot;0080690D&quot;/&gt;&lt;wsp:rsid wsp:val=&quot;00806D24&quot;/&gt;&lt;wsp:rsid wsp:val=&quot;00806F49&quot;/&gt;&lt;wsp:rsid wsp:val=&quot;00806F53&quot;/&gt;&lt;wsp:rsid wsp:val=&quot;00806F97&quot;/&gt;&lt;wsp:rsid wsp:val=&quot;0080703D&quot;/&gt;&lt;wsp:rsid wsp:val=&quot;00807112&quot;/&gt;&lt;wsp:rsid wsp:val=&quot;008071CB&quot;/&gt;&lt;wsp:rsid wsp:val=&quot;0080725B&quot;/&gt;&lt;wsp:rsid wsp:val=&quot;008072D6&quot;/&gt;&lt;wsp:rsid wsp:val=&quot;00807668&quot;/&gt;&lt;wsp:rsid wsp:val=&quot;00807A67&quot;/&gt;&lt;wsp:rsid wsp:val=&quot;00807AA6&quot;/&gt;&lt;wsp:rsid wsp:val=&quot;00807BBF&quot;/&gt;&lt;wsp:rsid wsp:val=&quot;00807C46&quot;/&gt;&lt;wsp:rsid wsp:val=&quot;00807F02&quot;/&gt;&lt;wsp:rsid wsp:val=&quot;008100A3&quot;/&gt;&lt;wsp:rsid wsp:val=&quot;00810118&quot;/&gt;&lt;wsp:rsid wsp:val=&quot;008104BA&quot;/&gt;&lt;wsp:rsid wsp:val=&quot;00810513&quot;/&gt;&lt;wsp:rsid wsp:val=&quot;0081052B&quot;/&gt;&lt;wsp:rsid wsp:val=&quot;008105A4&quot;/&gt;&lt;wsp:rsid wsp:val=&quot;00810A9C&quot;/&gt;&lt;wsp:rsid wsp:val=&quot;00810AA0&quot;/&gt;&lt;wsp:rsid wsp:val=&quot;00810ADB&quot;/&gt;&lt;wsp:rsid wsp:val=&quot;00810AEE&quot;/&gt;&lt;wsp:rsid wsp:val=&quot;00810BF7&quot;/&gt;&lt;wsp:rsid wsp:val=&quot;00810EDB&quot;/&gt;&lt;wsp:rsid wsp:val=&quot;00810FA8&quot;/&gt;&lt;wsp:rsid wsp:val=&quot;00811285&quot;/&gt;&lt;wsp:rsid wsp:val=&quot;0081129B&quot;/&gt;&lt;wsp:rsid wsp:val=&quot;00811303&quot;/&gt;&lt;wsp:rsid wsp:val=&quot;0081145B&quot;/&gt;&lt;wsp:rsid wsp:val=&quot;00811720&quot;/&gt;&lt;wsp:rsid wsp:val=&quot;00811DB6&quot;/&gt;&lt;wsp:rsid wsp:val=&quot;00811E9C&quot;/&gt;&lt;wsp:rsid wsp:val=&quot;00811FB7&quot;/&gt;&lt;wsp:rsid wsp:val=&quot;00812006&quot;/&gt;&lt;wsp:rsid wsp:val=&quot;00812009&quot;/&gt;&lt;wsp:rsid wsp:val=&quot;008120B0&quot;/&gt;&lt;wsp:rsid wsp:val=&quot;008121A0&quot;/&gt;&lt;wsp:rsid wsp:val=&quot;008121A9&quot;/&gt;&lt;wsp:rsid wsp:val=&quot;00812236&quot;/&gt;&lt;wsp:rsid wsp:val=&quot;0081232C&quot;/&gt;&lt;wsp:rsid wsp:val=&quot;008124A0&quot;/&gt;&lt;wsp:rsid wsp:val=&quot;00812683&quot;/&gt;&lt;wsp:rsid wsp:val=&quot;0081289E&quot;/&gt;&lt;wsp:rsid wsp:val=&quot;00812B29&quot;/&gt;&lt;wsp:rsid wsp:val=&quot;00812C53&quot;/&gt;&lt;wsp:rsid wsp:val=&quot;00812D27&quot;/&gt;&lt;wsp:rsid wsp:val=&quot;008130E3&quot;/&gt;&lt;wsp:rsid wsp:val=&quot;008130EB&quot;/&gt;&lt;wsp:rsid wsp:val=&quot;00813159&quot;/&gt;&lt;wsp:rsid wsp:val=&quot;008133D3&quot;/&gt;&lt;wsp:rsid wsp:val=&quot;008138D4&quot;/&gt;&lt;wsp:rsid wsp:val=&quot;00813B5F&quot;/&gt;&lt;wsp:rsid wsp:val=&quot;00813C7F&quot;/&gt;&lt;wsp:rsid wsp:val=&quot;00813CC1&quot;/&gt;&lt;wsp:rsid wsp:val=&quot;00813CFE&quot;/&gt;&lt;wsp:rsid wsp:val=&quot;00813D0B&quot;/&gt;&lt;wsp:rsid wsp:val=&quot;00814068&quot;/&gt;&lt;wsp:rsid wsp:val=&quot;00814203&quot;/&gt;&lt;wsp:rsid wsp:val=&quot;00814309&quot;/&gt;&lt;wsp:rsid wsp:val=&quot;0081442E&quot;/&gt;&lt;wsp:rsid wsp:val=&quot;00814475&quot;/&gt;&lt;wsp:rsid wsp:val=&quot;008144DD&quot;/&gt;&lt;wsp:rsid wsp:val=&quot;00814831&quot;/&gt;&lt;wsp:rsid wsp:val=&quot;008149D9&quot;/&gt;&lt;wsp:rsid wsp:val=&quot;00815074&quot;/&gt;&lt;wsp:rsid wsp:val=&quot;00815D65&quot;/&gt;&lt;wsp:rsid wsp:val=&quot;00815DFB&quot;/&gt;&lt;wsp:rsid wsp:val=&quot;008161B1&quot;/&gt;&lt;wsp:rsid wsp:val=&quot;008161B8&quot;/&gt;&lt;wsp:rsid wsp:val=&quot;008162D4&quot;/&gt;&lt;wsp:rsid wsp:val=&quot;0081631F&quot;/&gt;&lt;wsp:rsid wsp:val=&quot;00816385&quot;/&gt;&lt;wsp:rsid wsp:val=&quot;0081657B&quot;/&gt;&lt;wsp:rsid wsp:val=&quot;0081659D&quot;/&gt;&lt;wsp:rsid wsp:val=&quot;0081684D&quot;/&gt;&lt;wsp:rsid wsp:val=&quot;00816D3E&quot;/&gt;&lt;wsp:rsid wsp:val=&quot;00816D6B&quot;/&gt;&lt;wsp:rsid wsp:val=&quot;00816F35&quot;/&gt;&lt;wsp:rsid wsp:val=&quot;0081703F&quot;/&gt;&lt;wsp:rsid wsp:val=&quot;00817570&quot;/&gt;&lt;wsp:rsid wsp:val=&quot;00817655&quot;/&gt;&lt;wsp:rsid wsp:val=&quot;00817816&quot;/&gt;&lt;wsp:rsid wsp:val=&quot;00817BE3&quot;/&gt;&lt;wsp:rsid wsp:val=&quot;008200BF&quot;/&gt;&lt;wsp:rsid wsp:val=&quot;008201D6&quot;/&gt;&lt;wsp:rsid wsp:val=&quot;00820271&quot;/&gt;&lt;wsp:rsid wsp:val=&quot;0082048A&quot;/&gt;&lt;wsp:rsid wsp:val=&quot;008204B9&quot;/&gt;&lt;wsp:rsid wsp:val=&quot;00820605&quot;/&gt;&lt;wsp:rsid wsp:val=&quot;0082063A&quot;/&gt;&lt;wsp:rsid wsp:val=&quot;00820738&quot;/&gt;&lt;wsp:rsid wsp:val=&quot;00820852&quot;/&gt;&lt;wsp:rsid wsp:val=&quot;00820884&quot;/&gt;&lt;wsp:rsid wsp:val=&quot;00820DC5&quot;/&gt;&lt;wsp:rsid wsp:val=&quot;00820E7A&quot;/&gt;&lt;wsp:rsid wsp:val=&quot;00820F86&quot;/&gt;&lt;wsp:rsid wsp:val=&quot;0082111A&quot;/&gt;&lt;wsp:rsid wsp:val=&quot;00821193&quot;/&gt;&lt;wsp:rsid wsp:val=&quot;008211A8&quot;/&gt;&lt;wsp:rsid wsp:val=&quot;0082126F&quot;/&gt;&lt;wsp:rsid wsp:val=&quot;0082135D&quot;/&gt;&lt;wsp:rsid wsp:val=&quot;008214D2&quot;/&gt;&lt;wsp:rsid wsp:val=&quot;00821564&quot;/&gt;&lt;wsp:rsid wsp:val=&quot;008216DE&quot;/&gt;&lt;wsp:rsid wsp:val=&quot;00821884&quot;/&gt;&lt;wsp:rsid wsp:val=&quot;00821981&quot;/&gt;&lt;wsp:rsid wsp:val=&quot;008219E7&quot;/&gt;&lt;wsp:rsid wsp:val=&quot;00821A04&quot;/&gt;&lt;wsp:rsid wsp:val=&quot;00821AC1&quot;/&gt;&lt;wsp:rsid wsp:val=&quot;00821BF5&quot;/&gt;&lt;wsp:rsid wsp:val=&quot;00821C27&quot;/&gt;&lt;wsp:rsid wsp:val=&quot;00821EE2&quot;/&gt;&lt;wsp:rsid wsp:val=&quot;0082207C&quot;/&gt;&lt;wsp:rsid wsp:val=&quot;00822275&quot;/&gt;&lt;wsp:rsid wsp:val=&quot;008223F9&quot;/&gt;&lt;wsp:rsid wsp:val=&quot;00822583&quot;/&gt;&lt;wsp:rsid wsp:val=&quot;0082299E&quot;/&gt;&lt;wsp:rsid wsp:val=&quot;00822CAA&quot;/&gt;&lt;wsp:rsid wsp:val=&quot;00822EDA&quot;/&gt;&lt;wsp:rsid wsp:val=&quot;00822F70&quot;/&gt;&lt;wsp:rsid wsp:val=&quot;00823113&quot;/&gt;&lt;wsp:rsid wsp:val=&quot;0082311A&quot;/&gt;&lt;wsp:rsid wsp:val=&quot;008233C9&quot;/&gt;&lt;wsp:rsid wsp:val=&quot;00823470&quot;/&gt;&lt;wsp:rsid wsp:val=&quot;008234AB&quot;/&gt;&lt;wsp:rsid wsp:val=&quot;008234CE&quot;/&gt;&lt;wsp:rsid wsp:val=&quot;00823740&quot;/&gt;&lt;wsp:rsid wsp:val=&quot;00823836&quot;/&gt;&lt;wsp:rsid wsp:val=&quot;00823894&quot;/&gt;&lt;wsp:rsid wsp:val=&quot;00823A16&quot;/&gt;&lt;wsp:rsid wsp:val=&quot;00823A1D&quot;/&gt;&lt;wsp:rsid wsp:val=&quot;00823A91&quot;/&gt;&lt;wsp:rsid wsp:val=&quot;00823AFD&quot;/&gt;&lt;wsp:rsid wsp:val=&quot;00823BEB&quot;/&gt;&lt;wsp:rsid wsp:val=&quot;00823CED&quot;/&gt;&lt;wsp:rsid wsp:val=&quot;00824054&quot;/&gt;&lt;wsp:rsid wsp:val=&quot;008241E0&quot;/&gt;&lt;wsp:rsid wsp:val=&quot;0082421F&quot;/&gt;&lt;wsp:rsid wsp:val=&quot;0082427E&quot;/&gt;&lt;wsp:rsid wsp:val=&quot;0082427F&quot;/&gt;&lt;wsp:rsid wsp:val=&quot;00824B94&quot;/&gt;&lt;wsp:rsid wsp:val=&quot;00824CA2&quot;/&gt;&lt;wsp:rsid wsp:val=&quot;00824CCE&quot;/&gt;&lt;wsp:rsid wsp:val=&quot;00824CD8&quot;/&gt;&lt;wsp:rsid wsp:val=&quot;0082500D&quot;/&gt;&lt;wsp:rsid wsp:val=&quot;00825032&quot;/&gt;&lt;wsp:rsid wsp:val=&quot;0082511A&quot;/&gt;&lt;wsp:rsid wsp:val=&quot;0082513E&quot;/&gt;&lt;wsp:rsid wsp:val=&quot;00825298&quot;/&gt;&lt;wsp:rsid wsp:val=&quot;008254B2&quot;/&gt;&lt;wsp:rsid wsp:val=&quot;00825805&quot;/&gt;&lt;wsp:rsid wsp:val=&quot;008258C7&quot;/&gt;&lt;wsp:rsid wsp:val=&quot;00825A44&quot;/&gt;&lt;wsp:rsid wsp:val=&quot;00825AF6&quot;/&gt;&lt;wsp:rsid wsp:val=&quot;00825AFA&quot;/&gt;&lt;wsp:rsid wsp:val=&quot;00825D5B&quot;/&gt;&lt;wsp:rsid wsp:val=&quot;00825FE6&quot;/&gt;&lt;wsp:rsid wsp:val=&quot;00826278&quot;/&gt;&lt;wsp:rsid wsp:val=&quot;008262A4&quot;/&gt;&lt;wsp:rsid wsp:val=&quot;0082658D&quot;/&gt;&lt;wsp:rsid wsp:val=&quot;00826734&quot;/&gt;&lt;wsp:rsid wsp:val=&quot;00826848&quot;/&gt;&lt;wsp:rsid wsp:val=&quot;008268A2&quot;/&gt;&lt;wsp:rsid wsp:val=&quot;008268DC&quot;/&gt;&lt;wsp:rsid wsp:val=&quot;00826B01&quot;/&gt;&lt;wsp:rsid wsp:val=&quot;00826BC9&quot;/&gt;&lt;wsp:rsid wsp:val=&quot;00826D76&quot;/&gt;&lt;wsp:rsid wsp:val=&quot;00826D95&quot;/&gt;&lt;wsp:rsid wsp:val=&quot;00826E9B&quot;/&gt;&lt;wsp:rsid wsp:val=&quot;00826EA8&quot;/&gt;&lt;wsp:rsid wsp:val=&quot;00826FDE&quot;/&gt;&lt;wsp:rsid wsp:val=&quot;0082713F&quot;/&gt;&lt;wsp:rsid wsp:val=&quot;008271EA&quot;/&gt;&lt;wsp:rsid wsp:val=&quot;00827690&quot;/&gt;&lt;wsp:rsid wsp:val=&quot;008277B4&quot;/&gt;&lt;wsp:rsid wsp:val=&quot;0082794A&quot;/&gt;&lt;wsp:rsid wsp:val=&quot;00827A40&quot;/&gt;&lt;wsp:rsid wsp:val=&quot;00827BCC&quot;/&gt;&lt;wsp:rsid wsp:val=&quot;00827D0C&quot;/&gt;&lt;wsp:rsid wsp:val=&quot;00827EE0&quot;/&gt;&lt;wsp:rsid wsp:val=&quot;00827F35&quot;/&gt;&lt;wsp:rsid wsp:val=&quot;008301A9&quot;/&gt;&lt;wsp:rsid wsp:val=&quot;008302E3&quot;/&gt;&lt;wsp:rsid wsp:val=&quot;0083058A&quot;/&gt;&lt;wsp:rsid wsp:val=&quot;00830839&quot;/&gt;&lt;wsp:rsid wsp:val=&quot;0083087B&quot;/&gt;&lt;wsp:rsid wsp:val=&quot;008308CD&quot;/&gt;&lt;wsp:rsid wsp:val=&quot;008308D5&quot;/&gt;&lt;wsp:rsid wsp:val=&quot;00830F3E&quot;/&gt;&lt;wsp:rsid wsp:val=&quot;00830FB1&quot;/&gt;&lt;wsp:rsid wsp:val=&quot;00831127&quot;/&gt;&lt;wsp:rsid wsp:val=&quot;00831172&quot;/&gt;&lt;wsp:rsid wsp:val=&quot;008314EB&quot;/&gt;&lt;wsp:rsid wsp:val=&quot;00831588&quot;/&gt;&lt;wsp:rsid wsp:val=&quot;0083159B&quot;/&gt;&lt;wsp:rsid wsp:val=&quot;00831648&quot;/&gt;&lt;wsp:rsid wsp:val=&quot;00831A54&quot;/&gt;&lt;wsp:rsid wsp:val=&quot;00831C79&quot;/&gt;&lt;wsp:rsid wsp:val=&quot;00831EDE&quot;/&gt;&lt;wsp:rsid wsp:val=&quot;00831F8F&quot;/&gt;&lt;wsp:rsid wsp:val=&quot;00831FCB&quot;/&gt;&lt;wsp:rsid wsp:val=&quot;00832091&quot;/&gt;&lt;wsp:rsid wsp:val=&quot;00832225&quot;/&gt;&lt;wsp:rsid wsp:val=&quot;00832447&quot;/&gt;&lt;wsp:rsid wsp:val=&quot;00832811&quot;/&gt;&lt;wsp:rsid wsp:val=&quot;0083286B&quot;/&gt;&lt;wsp:rsid wsp:val=&quot;00832B6D&quot;/&gt;&lt;wsp:rsid wsp:val=&quot;00832DCA&quot;/&gt;&lt;wsp:rsid wsp:val=&quot;0083306F&quot;/&gt;&lt;wsp:rsid wsp:val=&quot;008335B5&quot;/&gt;&lt;wsp:rsid wsp:val=&quot;0083366E&quot;/&gt;&lt;wsp:rsid wsp:val=&quot;008336AC&quot;/&gt;&lt;wsp:rsid wsp:val=&quot;00833A87&quot;/&gt;&lt;wsp:rsid wsp:val=&quot;00833AE5&quot;/&gt;&lt;wsp:rsid wsp:val=&quot;00833CA3&quot;/&gt;&lt;wsp:rsid wsp:val=&quot;00833DF5&quot;/&gt;&lt;wsp:rsid wsp:val=&quot;008342A2&quot;/&gt;&lt;wsp:rsid wsp:val=&quot;008343B6&quot;/&gt;&lt;wsp:rsid wsp:val=&quot;0083449D&quot;/&gt;&lt;wsp:rsid wsp:val=&quot;008345ED&quot;/&gt;&lt;wsp:rsid wsp:val=&quot;00834A02&quot;/&gt;&lt;wsp:rsid wsp:val=&quot;00834ADE&quot;/&gt;&lt;wsp:rsid wsp:val=&quot;00835130&quot;/&gt;&lt;wsp:rsid wsp:val=&quot;0083520A&quot;/&gt;&lt;wsp:rsid wsp:val=&quot;0083531B&quot;/&gt;&lt;wsp:rsid wsp:val=&quot;008353EE&quot;/&gt;&lt;wsp:rsid wsp:val=&quot;008354B7&quot;/&gt;&lt;wsp:rsid wsp:val=&quot;008356C0&quot;/&gt;&lt;wsp:rsid wsp:val=&quot;008356D3&quot;/&gt;&lt;wsp:rsid wsp:val=&quot;0083571A&quot;/&gt;&lt;wsp:rsid wsp:val=&quot;0083578A&quot;/&gt;&lt;wsp:rsid wsp:val=&quot;008357F2&quot;/&gt;&lt;wsp:rsid wsp:val=&quot;00835885&quot;/&gt;&lt;wsp:rsid wsp:val=&quot;0083590E&quot;/&gt;&lt;wsp:rsid wsp:val=&quot;00835A44&quot;/&gt;&lt;wsp:rsid wsp:val=&quot;00835C63&quot;/&gt;&lt;wsp:rsid wsp:val=&quot;00835D2E&quot;/&gt;&lt;wsp:rsid wsp:val=&quot;00835DA3&quot;/&gt;&lt;wsp:rsid wsp:val=&quot;00835E10&quot;/&gt;&lt;wsp:rsid wsp:val=&quot;00835FBE&quot;/&gt;&lt;wsp:rsid wsp:val=&quot;0083604D&quot;/&gt;&lt;wsp:rsid wsp:val=&quot;0083644A&quot;/&gt;&lt;wsp:rsid wsp:val=&quot;00836477&quot;/&gt;&lt;wsp:rsid wsp:val=&quot;00836482&quot;/&gt;&lt;wsp:rsid wsp:val=&quot;008366FA&quot;/&gt;&lt;wsp:rsid wsp:val=&quot;008367F7&quot;/&gt;&lt;wsp:rsid wsp:val=&quot;00836962&quot;/&gt;&lt;wsp:rsid wsp:val=&quot;00836B2D&quot;/&gt;&lt;wsp:rsid wsp:val=&quot;00836BB0&quot;/&gt;&lt;wsp:rsid wsp:val=&quot;00836C6D&quot;/&gt;&lt;wsp:rsid wsp:val=&quot;00836C9A&quot;/&gt;&lt;wsp:rsid wsp:val=&quot;00837173&quot;/&gt;&lt;wsp:rsid wsp:val=&quot;0083729A&quot;/&gt;&lt;wsp:rsid wsp:val=&quot;008372C6&quot;/&gt;&lt;wsp:rsid wsp:val=&quot;008374A9&quot;/&gt;&lt;wsp:rsid wsp:val=&quot;0083757B&quot;/&gt;&lt;wsp:rsid wsp:val=&quot;0083762A&quot;/&gt;&lt;wsp:rsid wsp:val=&quot;00837852&quot;/&gt;&lt;wsp:rsid wsp:val=&quot;00837BCA&quot;/&gt;&lt;wsp:rsid wsp:val=&quot;00840129&quot;/&gt;&lt;wsp:rsid wsp:val=&quot;00840271&quot;/&gt;&lt;wsp:rsid wsp:val=&quot;00840770&quot;/&gt;&lt;wsp:rsid wsp:val=&quot;008408D7&quot;/&gt;&lt;wsp:rsid wsp:val=&quot;00840BDD&quot;/&gt;&lt;wsp:rsid wsp:val=&quot;00840C07&quot;/&gt;&lt;wsp:rsid wsp:val=&quot;008411BA&quot;/&gt;&lt;wsp:rsid wsp:val=&quot;008413A2&quot;/&gt;&lt;wsp:rsid wsp:val=&quot;00841471&quot;/&gt;&lt;wsp:rsid wsp:val=&quot;00841556&quot;/&gt;&lt;wsp:rsid wsp:val=&quot;008418BF&quot;/&gt;&lt;wsp:rsid wsp:val=&quot;008419C8&quot;/&gt;&lt;wsp:rsid wsp:val=&quot;00841C55&quot;/&gt;&lt;wsp:rsid wsp:val=&quot;00842220&quot;/&gt;&lt;wsp:rsid wsp:val=&quot;00842332&quot;/&gt;&lt;wsp:rsid wsp:val=&quot;008424A0&quot;/&gt;&lt;wsp:rsid wsp:val=&quot;0084251D&quot;/&gt;&lt;wsp:rsid wsp:val=&quot;00842897&quot;/&gt;&lt;wsp:rsid wsp:val=&quot;0084296E&quot;/&gt;&lt;wsp:rsid wsp:val=&quot;00842AC4&quot;/&gt;&lt;wsp:rsid wsp:val=&quot;00842AF8&quot;/&gt;&lt;wsp:rsid wsp:val=&quot;00842B2A&quot;/&gt;&lt;wsp:rsid wsp:val=&quot;00842B9C&quot;/&gt;&lt;wsp:rsid wsp:val=&quot;00842C1A&quot;/&gt;&lt;wsp:rsid wsp:val=&quot;00842EDE&quot;/&gt;&lt;wsp:rsid wsp:val=&quot;00842F2C&quot;/&gt;&lt;wsp:rsid wsp:val=&quot;00842F65&quot;/&gt;&lt;wsp:rsid wsp:val=&quot;00842FFB&quot;/&gt;&lt;wsp:rsid wsp:val=&quot;008438D6&quot;/&gt;&lt;wsp:rsid wsp:val=&quot;00843B10&quot;/&gt;&lt;wsp:rsid wsp:val=&quot;00844151&quot;/&gt;&lt;wsp:rsid wsp:val=&quot;008441D8&quot;/&gt;&lt;wsp:rsid wsp:val=&quot;00844287&quot;/&gt;&lt;wsp:rsid wsp:val=&quot;008443CB&quot;/&gt;&lt;wsp:rsid wsp:val=&quot;008443F8&quot;/&gt;&lt;wsp:rsid wsp:val=&quot;008444CA&quot;/&gt;&lt;wsp:rsid wsp:val=&quot;0084453F&quot;/&gt;&lt;wsp:rsid wsp:val=&quot;00844753&quot;/&gt;&lt;wsp:rsid wsp:val=&quot;00844FBC&quot;/&gt;&lt;wsp:rsid wsp:val=&quot;00845292&quot;/&gt;&lt;wsp:rsid wsp:val=&quot;0084535A&quot;/&gt;&lt;wsp:rsid wsp:val=&quot;00845519&quot;/&gt;&lt;wsp:rsid wsp:val=&quot;00845617&quot;/&gt;&lt;wsp:rsid wsp:val=&quot;008456A0&quot;/&gt;&lt;wsp:rsid wsp:val=&quot;008457D2&quot;/&gt;&lt;wsp:rsid wsp:val=&quot;008459DD&quot;/&gt;&lt;wsp:rsid wsp:val=&quot;00845BBE&quot;/&gt;&lt;wsp:rsid wsp:val=&quot;00845D01&quot;/&gt;&lt;wsp:rsid wsp:val=&quot;00845DC6&quot;/&gt;&lt;wsp:rsid wsp:val=&quot;00845FEF&quot;/&gt;&lt;wsp:rsid wsp:val=&quot;00846198&quot;/&gt;&lt;wsp:rsid wsp:val=&quot;008461E3&quot;/&gt;&lt;wsp:rsid wsp:val=&quot;00846379&quot;/&gt;&lt;wsp:rsid wsp:val=&quot;0084640F&quot;/&gt;&lt;wsp:rsid wsp:val=&quot;008464BD&quot;/&gt;&lt;wsp:rsid wsp:val=&quot;008465C0&quot;/&gt;&lt;wsp:rsid wsp:val=&quot;008468CD&quot;/&gt;&lt;wsp:rsid wsp:val=&quot;00846977&quot;/&gt;&lt;wsp:rsid wsp:val=&quot;00846DAE&quot;/&gt;&lt;wsp:rsid wsp:val=&quot;00846E1B&quot;/&gt;&lt;wsp:rsid wsp:val=&quot;008470A4&quot;/&gt;&lt;wsp:rsid wsp:val=&quot;0084717B&quot;/&gt;&lt;wsp:rsid wsp:val=&quot;008471EB&quot;/&gt;&lt;wsp:rsid wsp:val=&quot;00847277&quot;/&gt;&lt;wsp:rsid wsp:val=&quot;008473B8&quot;/&gt;&lt;wsp:rsid wsp:val=&quot;008474B1&quot;/&gt;&lt;wsp:rsid wsp:val=&quot;0084754C&quot;/&gt;&lt;wsp:rsid wsp:val=&quot;00847787&quot;/&gt;&lt;wsp:rsid wsp:val=&quot;00847BA0&quot;/&gt;&lt;wsp:rsid wsp:val=&quot;00847D96&quot;/&gt;&lt;wsp:rsid wsp:val=&quot;00847E64&quot;/&gt;&lt;wsp:rsid wsp:val=&quot;00850012&quot;/&gt;&lt;wsp:rsid wsp:val=&quot;00850283&quot;/&gt;&lt;wsp:rsid wsp:val=&quot;00850529&quot;/&gt;&lt;wsp:rsid wsp:val=&quot;00850846&quot;/&gt;&lt;wsp:rsid wsp:val=&quot;008508E1&quot;/&gt;&lt;wsp:rsid wsp:val=&quot;00850913&quot;/&gt;&lt;wsp:rsid wsp:val=&quot;008509B3&quot;/&gt;&lt;wsp:rsid wsp:val=&quot;00850C43&quot;/&gt;&lt;wsp:rsid wsp:val=&quot;00850C7F&quot;/&gt;&lt;wsp:rsid wsp:val=&quot;00850E47&quot;/&gt;&lt;wsp:rsid wsp:val=&quot;00850EFE&quot;/&gt;&lt;wsp:rsid wsp:val=&quot;00850F90&quot;/&gt;&lt;wsp:rsid wsp:val=&quot;00851259&quot;/&gt;&lt;wsp:rsid wsp:val=&quot;008512EC&quot;/&gt;&lt;wsp:rsid wsp:val=&quot;00851434&quot;/&gt;&lt;wsp:rsid wsp:val=&quot;008514A3&quot;/&gt;&lt;wsp:rsid wsp:val=&quot;00851772&quot;/&gt;&lt;wsp:rsid wsp:val=&quot;00851787&quot;/&gt;&lt;wsp:rsid wsp:val=&quot;00851888&quot;/&gt;&lt;wsp:rsid wsp:val=&quot;00851A2C&quot;/&gt;&lt;wsp:rsid wsp:val=&quot;00851B0D&quot;/&gt;&lt;wsp:rsid wsp:val=&quot;00851B82&quot;/&gt;&lt;wsp:rsid wsp:val=&quot;00851CFC&quot;/&gt;&lt;wsp:rsid wsp:val=&quot;00851FC6&quot;/&gt;&lt;wsp:rsid wsp:val=&quot;008520AA&quot;/&gt;&lt;wsp:rsid wsp:val=&quot;008525EE&quot;/&gt;&lt;wsp:rsid wsp:val=&quot;00852696&quot;/&gt;&lt;wsp:rsid wsp:val=&quot;008527D9&quot;/&gt;&lt;wsp:rsid wsp:val=&quot;008527E6&quot;/&gt;&lt;wsp:rsid wsp:val=&quot;0085297C&quot;/&gt;&lt;wsp:rsid wsp:val=&quot;008529FA&quot;/&gt;&lt;wsp:rsid wsp:val=&quot;00852A9A&quot;/&gt;&lt;wsp:rsid wsp:val=&quot;00852B00&quot;/&gt;&lt;wsp:rsid wsp:val=&quot;00852C1A&quot;/&gt;&lt;wsp:rsid wsp:val=&quot;00852C70&quot;/&gt;&lt;wsp:rsid wsp:val=&quot;00852D15&quot;/&gt;&lt;wsp:rsid wsp:val=&quot;00852DCD&quot;/&gt;&lt;wsp:rsid wsp:val=&quot;00852E86&quot;/&gt;&lt;wsp:rsid wsp:val=&quot;00852E9C&quot;/&gt;&lt;wsp:rsid wsp:val=&quot;00852F25&quot;/&gt;&lt;wsp:rsid wsp:val=&quot;00853546&quot;/&gt;&lt;wsp:rsid wsp:val=&quot;00853973&quot;/&gt;&lt;wsp:rsid wsp:val=&quot;00853B78&quot;/&gt;&lt;wsp:rsid wsp:val=&quot;00853B79&quot;/&gt;&lt;wsp:rsid wsp:val=&quot;00853C2F&quot;/&gt;&lt;wsp:rsid wsp:val=&quot;00853D2C&quot;/&gt;&lt;wsp:rsid wsp:val=&quot;00853E3C&quot;/&gt;&lt;wsp:rsid wsp:val=&quot;00853FA2&quot;/&gt;&lt;wsp:rsid wsp:val=&quot;00853FC2&quot;/&gt;&lt;wsp:rsid wsp:val=&quot;00854026&quot;/&gt;&lt;wsp:rsid wsp:val=&quot;008543AF&quot;/&gt;&lt;wsp:rsid wsp:val=&quot;0085443E&quot;/&gt;&lt;wsp:rsid wsp:val=&quot;0085449A&quot;/&gt;&lt;wsp:rsid wsp:val=&quot;008544E0&quot;/&gt;&lt;wsp:rsid wsp:val=&quot;00854505&quot;/&gt;&lt;wsp:rsid wsp:val=&quot;00854564&quot;/&gt;&lt;wsp:rsid wsp:val=&quot;008545CB&quot;/&gt;&lt;wsp:rsid wsp:val=&quot;008548C1&quot;/&gt;&lt;wsp:rsid wsp:val=&quot;00854A30&quot;/&gt;&lt;wsp:rsid wsp:val=&quot;00854B8F&quot;/&gt;&lt;wsp:rsid wsp:val=&quot;00854C22&quot;/&gt;&lt;wsp:rsid wsp:val=&quot;00854FBD&quot;/&gt;&lt;wsp:rsid wsp:val=&quot;00854FDA&quot;/&gt;&lt;wsp:rsid wsp:val=&quot;0085529A&quot;/&gt;&lt;wsp:rsid wsp:val=&quot;00855386&quot;/&gt;&lt;wsp:rsid wsp:val=&quot;00855416&quot;/&gt;&lt;wsp:rsid wsp:val=&quot;0085559D&quot;/&gt;&lt;wsp:rsid wsp:val=&quot;00855616&quot;/&gt;&lt;wsp:rsid wsp:val=&quot;008556E4&quot;/&gt;&lt;wsp:rsid wsp:val=&quot;008557B7&quot;/&gt;&lt;wsp:rsid wsp:val=&quot;00855833&quot;/&gt;&lt;wsp:rsid wsp:val=&quot;00855BDB&quot;/&gt;&lt;wsp:rsid wsp:val=&quot;00855CA5&quot;/&gt;&lt;wsp:rsid wsp:val=&quot;00855D36&quot;/&gt;&lt;wsp:rsid wsp:val=&quot;00855EB5&quot;/&gt;&lt;wsp:rsid wsp:val=&quot;00855F4F&quot;/&gt;&lt;wsp:rsid wsp:val=&quot;008560E3&quot;/&gt;&lt;wsp:rsid wsp:val=&quot;00856192&quot;/&gt;&lt;wsp:rsid wsp:val=&quot;0085637E&quot;/&gt;&lt;wsp:rsid wsp:val=&quot;00856DF2&quot;/&gt;&lt;wsp:rsid wsp:val=&quot;00857199&quot;/&gt;&lt;wsp:rsid wsp:val=&quot;0085727F&quot;/&gt;&lt;wsp:rsid wsp:val=&quot;008573D9&quot;/&gt;&lt;wsp:rsid wsp:val=&quot;008573EE&quot;/&gt;&lt;wsp:rsid wsp:val=&quot;0085778C&quot;/&gt;&lt;wsp:rsid wsp:val=&quot;00857850&quot;/&gt;&lt;wsp:rsid wsp:val=&quot;008578E1&quot;/&gt;&lt;wsp:rsid wsp:val=&quot;00857976&quot;/&gt;&lt;wsp:rsid wsp:val=&quot;00857BDC&quot;/&gt;&lt;wsp:rsid wsp:val=&quot;00857D1F&quot;/&gt;&lt;wsp:rsid wsp:val=&quot;0086027A&quot;/&gt;&lt;wsp:rsid wsp:val=&quot;0086032F&quot;/&gt;&lt;wsp:rsid wsp:val=&quot;008603B8&quot;/&gt;&lt;wsp:rsid wsp:val=&quot;00860562&quot;/&gt;&lt;wsp:rsid wsp:val=&quot;008606F6&quot;/&gt;&lt;wsp:rsid wsp:val=&quot;00860B16&quot;/&gt;&lt;wsp:rsid wsp:val=&quot;00860EBD&quot;/&gt;&lt;wsp:rsid wsp:val=&quot;00861031&quot;/&gt;&lt;wsp:rsid wsp:val=&quot;008610F7&quot;/&gt;&lt;wsp:rsid wsp:val=&quot;008611DE&quot;/&gt;&lt;wsp:rsid wsp:val=&quot;008612F8&quot;/&gt;&lt;wsp:rsid wsp:val=&quot;00861396&quot;/&gt;&lt;wsp:rsid wsp:val=&quot;0086146E&quot;/&gt;&lt;wsp:rsid wsp:val=&quot;008615B8&quot;/&gt;&lt;wsp:rsid wsp:val=&quot;00861615&quot;/&gt;&lt;wsp:rsid wsp:val=&quot;00861718&quot;/&gt;&lt;wsp:rsid wsp:val=&quot;0086173A&quot;/&gt;&lt;wsp:rsid wsp:val=&quot;008617A8&quot;/&gt;&lt;wsp:rsid wsp:val=&quot;00861851&quot;/&gt;&lt;wsp:rsid wsp:val=&quot;0086191A&quot;/&gt;&lt;wsp:rsid wsp:val=&quot;00861A4E&quot;/&gt;&lt;wsp:rsid wsp:val=&quot;00861B72&quot;/&gt;&lt;wsp:rsid wsp:val=&quot;00861C42&quot;/&gt;&lt;wsp:rsid wsp:val=&quot;00861C50&quot;/&gt;&lt;wsp:rsid wsp:val=&quot;00861EAB&quot;/&gt;&lt;wsp:rsid wsp:val=&quot;00861F87&quot;/&gt;&lt;wsp:rsid wsp:val=&quot;00861FD7&quot;/&gt;&lt;wsp:rsid wsp:val=&quot;008621D9&quot;/&gt;&lt;wsp:rsid wsp:val=&quot;008621DA&quot;/&gt;&lt;wsp:rsid wsp:val=&quot;008622B0&quot;/&gt;&lt;wsp:rsid wsp:val=&quot;00862402&quot;/&gt;&lt;wsp:rsid wsp:val=&quot;008624E0&quot;/&gt;&lt;wsp:rsid wsp:val=&quot;008628B8&quot;/&gt;&lt;wsp:rsid wsp:val=&quot;00862ADF&quot;/&gt;&lt;wsp:rsid wsp:val=&quot;00862C73&quot;/&gt;&lt;wsp:rsid wsp:val=&quot;00862D86&quot;/&gt;&lt;wsp:rsid wsp:val=&quot;00862F4E&quot;/&gt;&lt;wsp:rsid wsp:val=&quot;00862FC0&quot;/&gt;&lt;wsp:rsid wsp:val=&quot;00863630&quot;/&gt;&lt;wsp:rsid wsp:val=&quot;00863708&quot;/&gt;&lt;wsp:rsid wsp:val=&quot;0086375B&quot;/&gt;&lt;wsp:rsid wsp:val=&quot;00863832&quot;/&gt;&lt;wsp:rsid wsp:val=&quot;00863CD2&quot;/&gt;&lt;wsp:rsid wsp:val=&quot;00864092&quot;/&gt;&lt;wsp:rsid wsp:val=&quot;008640E6&quot;/&gt;&lt;wsp:rsid wsp:val=&quot;00864143&quot;/&gt;&lt;wsp:rsid wsp:val=&quot;008642AB&quot;/&gt;&lt;wsp:rsid wsp:val=&quot;0086437C&quot;/&gt;&lt;wsp:rsid wsp:val=&quot;00864636&quot;/&gt;&lt;wsp:rsid wsp:val=&quot;008647C5&quot;/&gt;&lt;wsp:rsid wsp:val=&quot;008649FE&quot;/&gt;&lt;wsp:rsid wsp:val=&quot;00864BAE&quot;/&gt;&lt;wsp:rsid wsp:val=&quot;00864C8B&quot;/&gt;&lt;wsp:rsid wsp:val=&quot;00864FF2&quot;/&gt;&lt;wsp:rsid wsp:val=&quot;00865017&quot;/&gt;&lt;wsp:rsid wsp:val=&quot;0086508B&quot;/&gt;&lt;wsp:rsid wsp:val=&quot;008650FE&quot;/&gt;&lt;wsp:rsid wsp:val=&quot;0086544A&quot;/&gt;&lt;wsp:rsid wsp:val=&quot;00865636&quot;/&gt;&lt;wsp:rsid wsp:val=&quot;0086574F&quot;/&gt;&lt;wsp:rsid wsp:val=&quot;008659F9&quot;/&gt;&lt;wsp:rsid wsp:val=&quot;00865C01&quot;/&gt;&lt;wsp:rsid wsp:val=&quot;00865C40&quot;/&gt;&lt;wsp:rsid wsp:val=&quot;00865C89&quot;/&gt;&lt;wsp:rsid wsp:val=&quot;00865C9A&quot;/&gt;&lt;wsp:rsid wsp:val=&quot;00865D59&quot;/&gt;&lt;wsp:rsid wsp:val=&quot;00866186&quot;/&gt;&lt;wsp:rsid wsp:val=&quot;0086638B&quot;/&gt;&lt;wsp:rsid wsp:val=&quot;008664C5&quot;/&gt;&lt;wsp:rsid wsp:val=&quot;0086676B&quot;/&gt;&lt;wsp:rsid wsp:val=&quot;008668F4&quot;/&gt;&lt;wsp:rsid wsp:val=&quot;00866C0D&quot;/&gt;&lt;wsp:rsid wsp:val=&quot;00866C41&quot;/&gt;&lt;wsp:rsid wsp:val=&quot;00866D25&quot;/&gt;&lt;wsp:rsid wsp:val=&quot;00866F25&quot;/&gt;&lt;wsp:rsid wsp:val=&quot;00867037&quot;/&gt;&lt;wsp:rsid wsp:val=&quot;00867093&quot;/&gt;&lt;wsp:rsid wsp:val=&quot;008670AD&quot;/&gt;&lt;wsp:rsid wsp:val=&quot;00867174&quot;/&gt;&lt;wsp:rsid wsp:val=&quot;008673E6&quot;/&gt;&lt;wsp:rsid wsp:val=&quot;008673EA&quot;/&gt;&lt;wsp:rsid wsp:val=&quot;0086750F&quot;/&gt;&lt;wsp:rsid wsp:val=&quot;0086759C&quot;/&gt;&lt;wsp:rsid wsp:val=&quot;0086777F&quot;/&gt;&lt;wsp:rsid wsp:val=&quot;00867984&quot;/&gt;&lt;wsp:rsid wsp:val=&quot;008679AC&quot;/&gt;&lt;wsp:rsid wsp:val=&quot;008679D7&quot;/&gt;&lt;wsp:rsid wsp:val=&quot;00867DF0&quot;/&gt;&lt;wsp:rsid wsp:val=&quot;00867DF7&quot;/&gt;&lt;wsp:rsid wsp:val=&quot;00867E63&quot;/&gt;&lt;wsp:rsid wsp:val=&quot;00867E71&quot;/&gt;&lt;wsp:rsid wsp:val=&quot;008704B9&quot;/&gt;&lt;wsp:rsid wsp:val=&quot;008707E7&quot;/&gt;&lt;wsp:rsid wsp:val=&quot;008708C0&quot;/&gt;&lt;wsp:rsid wsp:val=&quot;00870936&quot;/&gt;&lt;wsp:rsid wsp:val=&quot;00870B7E&quot;/&gt;&lt;wsp:rsid wsp:val=&quot;00870DF6&quot;/&gt;&lt;wsp:rsid wsp:val=&quot;00870EFB&quot;/&gt;&lt;wsp:rsid wsp:val=&quot;00871183&quot;/&gt;&lt;wsp:rsid wsp:val=&quot;008711C0&quot;/&gt;&lt;wsp:rsid wsp:val=&quot;008712E2&quot;/&gt;&lt;wsp:rsid wsp:val=&quot;00871346&quot;/&gt;&lt;wsp:rsid wsp:val=&quot;008714AB&quot;/&gt;&lt;wsp:rsid wsp:val=&quot;008714D8&quot;/&gt;&lt;wsp:rsid wsp:val=&quot;008717E9&quot;/&gt;&lt;wsp:rsid wsp:val=&quot;00871821&quot;/&gt;&lt;wsp:rsid wsp:val=&quot;008719CE&quot;/&gt;&lt;wsp:rsid wsp:val=&quot;00871A7E&quot;/&gt;&lt;wsp:rsid wsp:val=&quot;008723A1&quot;/&gt;&lt;wsp:rsid wsp:val=&quot;0087263A&quot;/&gt;&lt;wsp:rsid wsp:val=&quot;008726CA&quot;/&gt;&lt;wsp:rsid wsp:val=&quot;0087288D&quot;/&gt;&lt;wsp:rsid wsp:val=&quot;008729A0&quot;/&gt;&lt;wsp:rsid wsp:val=&quot;00872B89&quot;/&gt;&lt;wsp:rsid wsp:val=&quot;00872CAA&quot;/&gt;&lt;wsp:rsid wsp:val=&quot;00872D0F&quot;/&gt;&lt;wsp:rsid wsp:val=&quot;00872FA5&quot;/&gt;&lt;wsp:rsid wsp:val=&quot;008730A3&quot;/&gt;&lt;wsp:rsid wsp:val=&quot;00873350&quot;/&gt;&lt;wsp:rsid wsp:val=&quot;0087338F&quot;/&gt;&lt;wsp:rsid wsp:val=&quot;00873676&quot;/&gt;&lt;wsp:rsid wsp:val=&quot;00873985&quot;/&gt;&lt;wsp:rsid wsp:val=&quot;00873BD1&quot;/&gt;&lt;wsp:rsid wsp:val=&quot;00873D81&quot;/&gt;&lt;wsp:rsid wsp:val=&quot;00873D9B&quot;/&gt;&lt;wsp:rsid wsp:val=&quot;00873F41&quot;/&gt;&lt;wsp:rsid wsp:val=&quot;0087429E&quot;/&gt;&lt;wsp:rsid wsp:val=&quot;00874300&quot;/&gt;&lt;wsp:rsid wsp:val=&quot;008743C1&quot;/&gt;&lt;wsp:rsid wsp:val=&quot;0087479D&quot;/&gt;&lt;wsp:rsid wsp:val=&quot;0087480F&quot;/&gt;&lt;wsp:rsid wsp:val=&quot;00874BDF&quot;/&gt;&lt;wsp:rsid wsp:val=&quot;00874CBD&quot;/&gt;&lt;wsp:rsid wsp:val=&quot;00874DEE&quot;/&gt;&lt;wsp:rsid wsp:val=&quot;00874E3E&quot;/&gt;&lt;wsp:rsid wsp:val=&quot;00874E84&quot;/&gt;&lt;wsp:rsid wsp:val=&quot;00874F17&quot;/&gt;&lt;wsp:rsid wsp:val=&quot;0087532A&quot;/&gt;&lt;wsp:rsid wsp:val=&quot;008754E5&quot;/&gt;&lt;wsp:rsid wsp:val=&quot;00875680&quot;/&gt;&lt;wsp:rsid wsp:val=&quot;0087597D&quot;/&gt;&lt;wsp:rsid wsp:val=&quot;008759C4&quot;/&gt;&lt;wsp:rsid wsp:val=&quot;008759D7&quot;/&gt;&lt;wsp:rsid wsp:val=&quot;00875A6D&quot;/&gt;&lt;wsp:rsid wsp:val=&quot;00875AFA&quot;/&gt;&lt;wsp:rsid wsp:val=&quot;00875B4D&quot;/&gt;&lt;wsp:rsid wsp:val=&quot;00875BBB&quot;/&gt;&lt;wsp:rsid wsp:val=&quot;00875CB3&quot;/&gt;&lt;wsp:rsid wsp:val=&quot;00875DD0&quot;/&gt;&lt;wsp:rsid wsp:val=&quot;00875DFC&quot;/&gt;&lt;wsp:rsid wsp:val=&quot;00875E26&quot;/&gt;&lt;wsp:rsid wsp:val=&quot;00875E46&quot;/&gt;&lt;wsp:rsid wsp:val=&quot;008760AB&quot;/&gt;&lt;wsp:rsid wsp:val=&quot;00876301&quot;/&gt;&lt;wsp:rsid wsp:val=&quot;0087634E&quot;/&gt;&lt;wsp:rsid wsp:val=&quot;00876494&quot;/&gt;&lt;wsp:rsid wsp:val=&quot;008766F5&quot;/&gt;&lt;wsp:rsid wsp:val=&quot;00876724&quot;/&gt;&lt;wsp:rsid wsp:val=&quot;00876A60&quot;/&gt;&lt;wsp:rsid wsp:val=&quot;00876E8E&quot;/&gt;&lt;wsp:rsid wsp:val=&quot;00876F19&quot;/&gt;&lt;wsp:rsid wsp:val=&quot;00876FA3&quot;/&gt;&lt;wsp:rsid wsp:val=&quot;0087711A&quot;/&gt;&lt;wsp:rsid wsp:val=&quot;00877126&quot;/&gt;&lt;wsp:rsid wsp:val=&quot;0087727E&quot;/&gt;&lt;wsp:rsid wsp:val=&quot;0087786B&quot;/&gt;&lt;wsp:rsid wsp:val=&quot;00877BB1&quot;/&gt;&lt;wsp:rsid wsp:val=&quot;00877ED3&quot;/&gt;&lt;wsp:rsid wsp:val=&quot;00877F64&quot;/&gt;&lt;wsp:rsid wsp:val=&quot;00877FF3&quot;/&gt;&lt;wsp:rsid wsp:val=&quot;00880075&quot;/&gt;&lt;wsp:rsid wsp:val=&quot;00880147&quot;/&gt;&lt;wsp:rsid wsp:val=&quot;008802FD&quot;/&gt;&lt;wsp:rsid wsp:val=&quot;00880311&quot;/&gt;&lt;wsp:rsid wsp:val=&quot;008807C6&quot;/&gt;&lt;wsp:rsid wsp:val=&quot;00880804&quot;/&gt;&lt;wsp:rsid wsp:val=&quot;00880829&quot;/&gt;&lt;wsp:rsid wsp:val=&quot;008808D8&quot;/&gt;&lt;wsp:rsid wsp:val=&quot;00880AA6&quot;/&gt;&lt;wsp:rsid wsp:val=&quot;00880D93&quot;/&gt;&lt;wsp:rsid wsp:val=&quot;00880F17&quot;/&gt;&lt;wsp:rsid wsp:val=&quot;00880F3A&quot;/&gt;&lt;wsp:rsid wsp:val=&quot;00880F8B&quot;/&gt;&lt;wsp:rsid wsp:val=&quot;00881194&quot;/&gt;&lt;wsp:rsid wsp:val=&quot;008812A7&quot;/&gt;&lt;wsp:rsid wsp:val=&quot;008814EB&quot;/&gt;&lt;wsp:rsid wsp:val=&quot;0088157F&quot;/&gt;&lt;wsp:rsid wsp:val=&quot;008817DA&quot;/&gt;&lt;wsp:rsid wsp:val=&quot;008819AC&quot;/&gt;&lt;wsp:rsid wsp:val=&quot;00881ACD&quot;/&gt;&lt;wsp:rsid wsp:val=&quot;00881BAB&quot;/&gt;&lt;wsp:rsid wsp:val=&quot;00881C5C&quot;/&gt;&lt;wsp:rsid wsp:val=&quot;00881CCC&quot;/&gt;&lt;wsp:rsid wsp:val=&quot;00881E02&quot;/&gt;&lt;wsp:rsid wsp:val=&quot;00881E53&quot;/&gt;&lt;wsp:rsid wsp:val=&quot;00881ECE&quot;/&gt;&lt;wsp:rsid wsp:val=&quot;0088232E&quot;/&gt;&lt;wsp:rsid wsp:val=&quot;00882569&quot;/&gt;&lt;wsp:rsid wsp:val=&quot;008829BF&quot;/&gt;&lt;wsp:rsid wsp:val=&quot;00882A59&quot;/&gt;&lt;wsp:rsid wsp:val=&quot;00882C6F&quot;/&gt;&lt;wsp:rsid wsp:val=&quot;00882D99&quot;/&gt;&lt;wsp:rsid wsp:val=&quot;00882F75&quot;/&gt;&lt;wsp:rsid wsp:val=&quot;00883285&quot;/&gt;&lt;wsp:rsid wsp:val=&quot;0088335B&quot;/&gt;&lt;wsp:rsid wsp:val=&quot;00883417&quot;/&gt;&lt;wsp:rsid wsp:val=&quot;008834C7&quot;/&gt;&lt;wsp:rsid wsp:val=&quot;008834CB&quot;/&gt;&lt;wsp:rsid wsp:val=&quot;00883528&quot;/&gt;&lt;wsp:rsid wsp:val=&quot;00883823&quot;/&gt;&lt;wsp:rsid wsp:val=&quot;008838BA&quot;/&gt;&lt;wsp:rsid wsp:val=&quot;008838F0&quot;/&gt;&lt;wsp:rsid wsp:val=&quot;008839B4&quot;/&gt;&lt;wsp:rsid wsp:val=&quot;00883D65&quot;/&gt;&lt;wsp:rsid wsp:val=&quot;00884376&quot;/&gt;&lt;wsp:rsid wsp:val=&quot;008844C7&quot;/&gt;&lt;wsp:rsid wsp:val=&quot;00884761&quot;/&gt;&lt;wsp:rsid wsp:val=&quot;008849C3&quot;/&gt;&lt;wsp:rsid wsp:val=&quot;00884C48&quot;/&gt;&lt;wsp:rsid wsp:val=&quot;00884DC3&quot;/&gt;&lt;wsp:rsid wsp:val=&quot;00884E34&quot;/&gt;&lt;wsp:rsid wsp:val=&quot;00884F36&quot;/&gt;&lt;wsp:rsid wsp:val=&quot;0088508B&quot;/&gt;&lt;wsp:rsid wsp:val=&quot;00885503&quot;/&gt;&lt;wsp:rsid wsp:val=&quot;008856F2&quot;/&gt;&lt;wsp:rsid wsp:val=&quot;00885B63&quot;/&gt;&lt;wsp:rsid wsp:val=&quot;00885BD1&quot;/&gt;&lt;wsp:rsid wsp:val=&quot;00885F4C&quot;/&gt;&lt;wsp:rsid wsp:val=&quot;0088631C&quot;/&gt;&lt;wsp:rsid wsp:val=&quot;0088670B&quot;/&gt;&lt;wsp:rsid wsp:val=&quot;008868CF&quot;/&gt;&lt;wsp:rsid wsp:val=&quot;00886AD3&quot;/&gt;&lt;wsp:rsid wsp:val=&quot;00886E55&quot;/&gt;&lt;wsp:rsid wsp:val=&quot;00886E8A&quot;/&gt;&lt;wsp:rsid wsp:val=&quot;00887321&quot;/&gt;&lt;wsp:rsid wsp:val=&quot;008873F8&quot;/&gt;&lt;wsp:rsid wsp:val=&quot;00887464&quot;/&gt;&lt;wsp:rsid wsp:val=&quot;0088746A&quot;/&gt;&lt;wsp:rsid wsp:val=&quot;00887690&quot;/&gt;&lt;wsp:rsid wsp:val=&quot;00887A6D&quot;/&gt;&lt;wsp:rsid wsp:val=&quot;00887AB3&quot;/&gt;&lt;wsp:rsid wsp:val=&quot;00887D39&quot;/&gt;&lt;wsp:rsid wsp:val=&quot;00890196&quot;/&gt;&lt;wsp:rsid wsp:val=&quot;0089058A&quot;/&gt;&lt;wsp:rsid wsp:val=&quot;0089080B&quot;/&gt;&lt;wsp:rsid wsp:val=&quot;00890B01&quot;/&gt;&lt;wsp:rsid wsp:val=&quot;00890B34&quot;/&gt;&lt;wsp:rsid wsp:val=&quot;00890B4D&quot;/&gt;&lt;wsp:rsid wsp:val=&quot;00890CED&quot;/&gt;&lt;wsp:rsid wsp:val=&quot;00890D0D&quot;/&gt;&lt;wsp:rsid wsp:val=&quot;00890F57&quot;/&gt;&lt;wsp:rsid wsp:val=&quot;00891018&quot;/&gt;&lt;wsp:rsid wsp:val=&quot;00891290&quot;/&gt;&lt;wsp:rsid wsp:val=&quot;00891345&quot;/&gt;&lt;wsp:rsid wsp:val=&quot;0089167A&quot;/&gt;&lt;wsp:rsid wsp:val=&quot;00891740&quot;/&gt;&lt;wsp:rsid wsp:val=&quot;00891755&quot;/&gt;&lt;wsp:rsid wsp:val=&quot;00891797&quot;/&gt;&lt;wsp:rsid wsp:val=&quot;00891833&quot;/&gt;&lt;wsp:rsid wsp:val=&quot;00891C34&quot;/&gt;&lt;wsp:rsid wsp:val=&quot;00891E63&quot;/&gt;&lt;wsp:rsid wsp:val=&quot;00891EF2&quot;/&gt;&lt;wsp:rsid wsp:val=&quot;00892044&quot;/&gt;&lt;wsp:rsid wsp:val=&quot;0089218F&quot;/&gt;&lt;wsp:rsid wsp:val=&quot;008922D9&quot;/&gt;&lt;wsp:rsid wsp:val=&quot;00892387&quot;/&gt;&lt;wsp:rsid wsp:val=&quot;00892517&quot;/&gt;&lt;wsp:rsid wsp:val=&quot;00892719&quot;/&gt;&lt;wsp:rsid wsp:val=&quot;00892758&quot;/&gt;&lt;wsp:rsid wsp:val=&quot;008927E2&quot;/&gt;&lt;wsp:rsid wsp:val=&quot;00892847&quot;/&gt;&lt;wsp:rsid wsp:val=&quot;0089289E&quot;/&gt;&lt;wsp:rsid wsp:val=&quot;00892B86&quot;/&gt;&lt;wsp:rsid wsp:val=&quot;00892E40&quot;/&gt;&lt;wsp:rsid wsp:val=&quot;00892F5C&quot;/&gt;&lt;wsp:rsid wsp:val=&quot;0089303E&quot;/&gt;&lt;wsp:rsid wsp:val=&quot;00893098&quot;/&gt;&lt;wsp:rsid wsp:val=&quot;008932F8&quot;/&gt;&lt;wsp:rsid wsp:val=&quot;00893332&quot;/&gt;&lt;wsp:rsid wsp:val=&quot;008933AC&quot;/&gt;&lt;wsp:rsid wsp:val=&quot;0089340C&quot;/&gt;&lt;wsp:rsid wsp:val=&quot;00893581&quot;/&gt;&lt;wsp:rsid wsp:val=&quot;008935AC&quot;/&gt;&lt;wsp:rsid wsp:val=&quot;0089361D&quot;/&gt;&lt;wsp:rsid wsp:val=&quot;00893996&quot;/&gt;&lt;wsp:rsid wsp:val=&quot;00893A2F&quot;/&gt;&lt;wsp:rsid wsp:val=&quot;00893A76&quot;/&gt;&lt;wsp:rsid wsp:val=&quot;00893B94&quot;/&gt;&lt;wsp:rsid wsp:val=&quot;00893BFF&quot;/&gt;&lt;wsp:rsid wsp:val=&quot;00893DFD&quot;/&gt;&lt;wsp:rsid wsp:val=&quot;00893FE8&quot;/&gt;&lt;wsp:rsid wsp:val=&quot;00893FF7&quot;/&gt;&lt;wsp:rsid wsp:val=&quot;00894182&quot;/&gt;&lt;wsp:rsid wsp:val=&quot;00894337&quot;/&gt;&lt;wsp:rsid wsp:val=&quot;00894359&quot;/&gt;&lt;wsp:rsid wsp:val=&quot;00894380&quot;/&gt;&lt;wsp:rsid wsp:val=&quot;00894435&quot;/&gt;&lt;wsp:rsid wsp:val=&quot;0089458D&quot;/&gt;&lt;wsp:rsid wsp:val=&quot;008946F6&quot;/&gt;&lt;wsp:rsid wsp:val=&quot;0089489A&quot;/&gt;&lt;wsp:rsid wsp:val=&quot;008948E6&quot;/&gt;&lt;wsp:rsid wsp:val=&quot;00894993&quot;/&gt;&lt;wsp:rsid wsp:val=&quot;008949FE&quot;/&gt;&lt;wsp:rsid wsp:val=&quot;00894DD5&quot;/&gt;&lt;wsp:rsid wsp:val=&quot;00895037&quot;/&gt;&lt;wsp:rsid wsp:val=&quot;00895568&quot;/&gt;&lt;wsp:rsid wsp:val=&quot;008956B7&quot;/&gt;&lt;wsp:rsid wsp:val=&quot;00895717&quot;/&gt;&lt;wsp:rsid wsp:val=&quot;008957A2&quot;/&gt;&lt;wsp:rsid wsp:val=&quot;00895878&quot;/&gt;&lt;wsp:rsid wsp:val=&quot;008959E7&quot;/&gt;&lt;wsp:rsid wsp:val=&quot;00895C57&quot;/&gt;&lt;wsp:rsid wsp:val=&quot;00895D3F&quot;/&gt;&lt;wsp:rsid wsp:val=&quot;00895DC9&quot;/&gt;&lt;wsp:rsid wsp:val=&quot;00895E7F&quot;/&gt;&lt;wsp:rsid wsp:val=&quot;0089657F&quot;/&gt;&lt;wsp:rsid wsp:val=&quot;00896651&quot;/&gt;&lt;wsp:rsid wsp:val=&quot;00896916&quot;/&gt;&lt;wsp:rsid wsp:val=&quot;00896EF4&quot;/&gt;&lt;wsp:rsid wsp:val=&quot;0089720D&quot;/&gt;&lt;wsp:rsid wsp:val=&quot;00897269&quot;/&gt;&lt;wsp:rsid wsp:val=&quot;0089769F&quot;/&gt;&lt;wsp:rsid wsp:val=&quot;008977B8&quot;/&gt;&lt;wsp:rsid wsp:val=&quot;0089797A&quot;/&gt;&lt;wsp:rsid wsp:val=&quot;00897AB7&quot;/&gt;&lt;wsp:rsid wsp:val=&quot;00897AD9&quot;/&gt;&lt;wsp:rsid wsp:val=&quot;00897B8E&quot;/&gt;&lt;wsp:rsid wsp:val=&quot;00897C52&quot;/&gt;&lt;wsp:rsid wsp:val=&quot;00897C7F&quot;/&gt;&lt;wsp:rsid wsp:val=&quot;00897E96&quot;/&gt;&lt;wsp:rsid wsp:val=&quot;008A016D&quot;/&gt;&lt;wsp:rsid wsp:val=&quot;008A020E&quot;/&gt;&lt;wsp:rsid wsp:val=&quot;008A0310&quot;/&gt;&lt;wsp:rsid wsp:val=&quot;008A0345&quot;/&gt;&lt;wsp:rsid wsp:val=&quot;008A0419&quot;/&gt;&lt;wsp:rsid wsp:val=&quot;008A0614&quot;/&gt;&lt;wsp:rsid wsp:val=&quot;008A070A&quot;/&gt;&lt;wsp:rsid wsp:val=&quot;008A07B5&quot;/&gt;&lt;wsp:rsid wsp:val=&quot;008A0959&quot;/&gt;&lt;wsp:rsid wsp:val=&quot;008A0B85&quot;/&gt;&lt;wsp:rsid wsp:val=&quot;008A0B8C&quot;/&gt;&lt;wsp:rsid wsp:val=&quot;008A0D60&quot;/&gt;&lt;wsp:rsid wsp:val=&quot;008A0E61&quot;/&gt;&lt;wsp:rsid wsp:val=&quot;008A111B&quot;/&gt;&lt;wsp:rsid wsp:val=&quot;008A1159&quot;/&gt;&lt;wsp:rsid wsp:val=&quot;008A11B6&quot;/&gt;&lt;wsp:rsid wsp:val=&quot;008A12B2&quot;/&gt;&lt;wsp:rsid wsp:val=&quot;008A13E1&quot;/&gt;&lt;wsp:rsid wsp:val=&quot;008A1456&quot;/&gt;&lt;wsp:rsid wsp:val=&quot;008A190C&quot;/&gt;&lt;wsp:rsid wsp:val=&quot;008A19E4&quot;/&gt;&lt;wsp:rsid wsp:val=&quot;008A1A86&quot;/&gt;&lt;wsp:rsid wsp:val=&quot;008A1E38&quot;/&gt;&lt;wsp:rsid wsp:val=&quot;008A206B&quot;/&gt;&lt;wsp:rsid wsp:val=&quot;008A2086&quot;/&gt;&lt;wsp:rsid wsp:val=&quot;008A20AF&quot;/&gt;&lt;wsp:rsid wsp:val=&quot;008A224A&quot;/&gt;&lt;wsp:rsid wsp:val=&quot;008A22D5&quot;/&gt;&lt;wsp:rsid wsp:val=&quot;008A2457&quot;/&gt;&lt;wsp:rsid wsp:val=&quot;008A257F&quot;/&gt;&lt;wsp:rsid wsp:val=&quot;008A25C6&quot;/&gt;&lt;wsp:rsid wsp:val=&quot;008A2978&quot;/&gt;&lt;wsp:rsid wsp:val=&quot;008A2A8F&quot;/&gt;&lt;wsp:rsid wsp:val=&quot;008A2CBA&quot;/&gt;&lt;wsp:rsid wsp:val=&quot;008A2D39&quot;/&gt;&lt;wsp:rsid wsp:val=&quot;008A2D5E&quot;/&gt;&lt;wsp:rsid wsp:val=&quot;008A2D98&quot;/&gt;&lt;wsp:rsid wsp:val=&quot;008A2E6C&quot;/&gt;&lt;wsp:rsid wsp:val=&quot;008A2FA3&quot;/&gt;&lt;wsp:rsid wsp:val=&quot;008A2FEC&quot;/&gt;&lt;wsp:rsid wsp:val=&quot;008A3352&quot;/&gt;&lt;wsp:rsid wsp:val=&quot;008A35BE&quot;/&gt;&lt;wsp:rsid wsp:val=&quot;008A3683&quot;/&gt;&lt;wsp:rsid wsp:val=&quot;008A36B6&quot;/&gt;&lt;wsp:rsid wsp:val=&quot;008A391B&quot;/&gt;&lt;wsp:rsid wsp:val=&quot;008A3AB5&quot;/&gt;&lt;wsp:rsid wsp:val=&quot;008A3B5D&quot;/&gt;&lt;wsp:rsid wsp:val=&quot;008A3D15&quot;/&gt;&lt;wsp:rsid wsp:val=&quot;008A3E6D&quot;/&gt;&lt;wsp:rsid wsp:val=&quot;008A3F21&quot;/&gt;&lt;wsp:rsid wsp:val=&quot;008A3FE2&quot;/&gt;&lt;wsp:rsid wsp:val=&quot;008A4061&quot;/&gt;&lt;wsp:rsid wsp:val=&quot;008A4223&quot;/&gt;&lt;wsp:rsid wsp:val=&quot;008A4553&quot;/&gt;&lt;wsp:rsid wsp:val=&quot;008A46DE&quot;/&gt;&lt;wsp:rsid wsp:val=&quot;008A4A34&quot;/&gt;&lt;wsp:rsid wsp:val=&quot;008A4AE8&quot;/&gt;&lt;wsp:rsid wsp:val=&quot;008A4C82&quot;/&gt;&lt;wsp:rsid wsp:val=&quot;008A4CDD&quot;/&gt;&lt;wsp:rsid wsp:val=&quot;008A502C&quot;/&gt;&lt;wsp:rsid wsp:val=&quot;008A51C1&quot;/&gt;&lt;wsp:rsid wsp:val=&quot;008A53CB&quot;/&gt;&lt;wsp:rsid wsp:val=&quot;008A5479&quot;/&gt;&lt;wsp:rsid wsp:val=&quot;008A54B6&quot;/&gt;&lt;wsp:rsid wsp:val=&quot;008A58BD&quot;/&gt;&lt;wsp:rsid wsp:val=&quot;008A58CC&quot;/&gt;&lt;wsp:rsid wsp:val=&quot;008A591E&quot;/&gt;&lt;wsp:rsid wsp:val=&quot;008A5ADC&quot;/&gt;&lt;wsp:rsid wsp:val=&quot;008A5BE6&quot;/&gt;&lt;wsp:rsid wsp:val=&quot;008A5BE7&quot;/&gt;&lt;wsp:rsid wsp:val=&quot;008A5DD1&quot;/&gt;&lt;wsp:rsid wsp:val=&quot;008A5E89&quot;/&gt;&lt;wsp:rsid wsp:val=&quot;008A61C5&quot;/&gt;&lt;wsp:rsid wsp:val=&quot;008A64C7&quot;/&gt;&lt;wsp:rsid wsp:val=&quot;008A6714&quot;/&gt;&lt;wsp:rsid wsp:val=&quot;008A67AD&quot;/&gt;&lt;wsp:rsid wsp:val=&quot;008A6B03&quot;/&gt;&lt;wsp:rsid wsp:val=&quot;008A6B65&quot;/&gt;&lt;wsp:rsid wsp:val=&quot;008A6C3E&quot;/&gt;&lt;wsp:rsid wsp:val=&quot;008A6EF7&quot;/&gt;&lt;wsp:rsid wsp:val=&quot;008A70F9&quot;/&gt;&lt;wsp:rsid wsp:val=&quot;008A7286&quot;/&gt;&lt;wsp:rsid wsp:val=&quot;008A748A&quot;/&gt;&lt;wsp:rsid wsp:val=&quot;008A777C&quot;/&gt;&lt;wsp:rsid wsp:val=&quot;008A77C5&quot;/&gt;&lt;wsp:rsid wsp:val=&quot;008A787F&quot;/&gt;&lt;wsp:rsid wsp:val=&quot;008A79F7&quot;/&gt;&lt;wsp:rsid wsp:val=&quot;008A7CB1&quot;/&gt;&lt;wsp:rsid wsp:val=&quot;008A7CB5&quot;/&gt;&lt;wsp:rsid wsp:val=&quot;008A7ED0&quot;/&gt;&lt;wsp:rsid wsp:val=&quot;008B0135&quot;/&gt;&lt;wsp:rsid wsp:val=&quot;008B0208&quot;/&gt;&lt;wsp:rsid wsp:val=&quot;008B0270&quot;/&gt;&lt;wsp:rsid wsp:val=&quot;008B027D&quot;/&gt;&lt;wsp:rsid wsp:val=&quot;008B0536&quot;/&gt;&lt;wsp:rsid wsp:val=&quot;008B05D0&quot;/&gt;&lt;wsp:rsid wsp:val=&quot;008B066E&quot;/&gt;&lt;wsp:rsid wsp:val=&quot;008B068B&quot;/&gt;&lt;wsp:rsid wsp:val=&quot;008B07D6&quot;/&gt;&lt;wsp:rsid wsp:val=&quot;008B1213&quot;/&gt;&lt;wsp:rsid wsp:val=&quot;008B123D&quot;/&gt;&lt;wsp:rsid wsp:val=&quot;008B13A5&quot;/&gt;&lt;wsp:rsid wsp:val=&quot;008B14B2&quot;/&gt;&lt;wsp:rsid wsp:val=&quot;008B16CE&quot;/&gt;&lt;wsp:rsid wsp:val=&quot;008B1964&quot;/&gt;&lt;wsp:rsid wsp:val=&quot;008B199C&quot;/&gt;&lt;wsp:rsid wsp:val=&quot;008B1A26&quot;/&gt;&lt;wsp:rsid wsp:val=&quot;008B1A9C&quot;/&gt;&lt;wsp:rsid wsp:val=&quot;008B1CE1&quot;/&gt;&lt;wsp:rsid wsp:val=&quot;008B1E8B&quot;/&gt;&lt;wsp:rsid wsp:val=&quot;008B243A&quot;/&gt;&lt;wsp:rsid wsp:val=&quot;008B2445&quot;/&gt;&lt;wsp:rsid wsp:val=&quot;008B252F&quot;/&gt;&lt;wsp:rsid wsp:val=&quot;008B25FC&quot;/&gt;&lt;wsp:rsid wsp:val=&quot;008B26CE&quot;/&gt;&lt;wsp:rsid wsp:val=&quot;008B2711&quot;/&gt;&lt;wsp:rsid wsp:val=&quot;008B27D6&quot;/&gt;&lt;wsp:rsid wsp:val=&quot;008B2949&quot;/&gt;&lt;wsp:rsid wsp:val=&quot;008B2DB1&quot;/&gt;&lt;wsp:rsid wsp:val=&quot;008B3041&quot;/&gt;&lt;wsp:rsid wsp:val=&quot;008B307D&quot;/&gt;&lt;wsp:rsid wsp:val=&quot;008B30EA&quot;/&gt;&lt;wsp:rsid wsp:val=&quot;008B30F2&quot;/&gt;&lt;wsp:rsid wsp:val=&quot;008B3285&quot;/&gt;&lt;wsp:rsid wsp:val=&quot;008B3540&quot;/&gt;&lt;wsp:rsid wsp:val=&quot;008B3550&quot;/&gt;&lt;wsp:rsid wsp:val=&quot;008B3912&quot;/&gt;&lt;wsp:rsid wsp:val=&quot;008B3A2E&quot;/&gt;&lt;wsp:rsid wsp:val=&quot;008B3B9E&quot;/&gt;&lt;wsp:rsid wsp:val=&quot;008B3CCD&quot;/&gt;&lt;wsp:rsid wsp:val=&quot;008B3F89&quot;/&gt;&lt;wsp:rsid wsp:val=&quot;008B426D&quot;/&gt;&lt;wsp:rsid wsp:val=&quot;008B4776&quot;/&gt;&lt;wsp:rsid wsp:val=&quot;008B4A84&quot;/&gt;&lt;wsp:rsid wsp:val=&quot;008B4C2D&quot;/&gt;&lt;wsp:rsid wsp:val=&quot;008B4ED6&quot;/&gt;&lt;wsp:rsid wsp:val=&quot;008B4F77&quot;/&gt;&lt;wsp:rsid wsp:val=&quot;008B4FB2&quot;/&gt;&lt;wsp:rsid wsp:val=&quot;008B55D3&quot;/&gt;&lt;wsp:rsid wsp:val=&quot;008B562B&quot;/&gt;&lt;wsp:rsid wsp:val=&quot;008B56DB&quot;/&gt;&lt;wsp:rsid wsp:val=&quot;008B5B3F&quot;/&gt;&lt;wsp:rsid wsp:val=&quot;008B5D3B&quot;/&gt;&lt;wsp:rsid wsp:val=&quot;008B5DA3&quot;/&gt;&lt;wsp:rsid wsp:val=&quot;008B5E2D&quot;/&gt;&lt;wsp:rsid wsp:val=&quot;008B5F31&quot;/&gt;&lt;wsp:rsid wsp:val=&quot;008B60A7&quot;/&gt;&lt;wsp:rsid wsp:val=&quot;008B61B9&quot;/&gt;&lt;wsp:rsid wsp:val=&quot;008B6F80&quot;/&gt;&lt;wsp:rsid wsp:val=&quot;008B73D2&quot;/&gt;&lt;wsp:rsid wsp:val=&quot;008B7595&quot;/&gt;&lt;wsp:rsid wsp:val=&quot;008B772D&quot;/&gt;&lt;wsp:rsid wsp:val=&quot;008B797B&quot;/&gt;&lt;wsp:rsid wsp:val=&quot;008B7A19&quot;/&gt;&lt;wsp:rsid wsp:val=&quot;008B7D86&quot;/&gt;&lt;wsp:rsid wsp:val=&quot;008B7E27&quot;/&gt;&lt;wsp:rsid wsp:val=&quot;008B7E34&quot;/&gt;&lt;wsp:rsid wsp:val=&quot;008B7E97&quot;/&gt;&lt;wsp:rsid wsp:val=&quot;008C010C&quot;/&gt;&lt;wsp:rsid wsp:val=&quot;008C0147&quot;/&gt;&lt;wsp:rsid wsp:val=&quot;008C0255&quot;/&gt;&lt;wsp:rsid wsp:val=&quot;008C045A&quot;/&gt;&lt;wsp:rsid wsp:val=&quot;008C0B4F&quot;/&gt;&lt;wsp:rsid wsp:val=&quot;008C0EE4&quot;/&gt;&lt;wsp:rsid wsp:val=&quot;008C0F7D&quot;/&gt;&lt;wsp:rsid wsp:val=&quot;008C10F9&quot;/&gt;&lt;wsp:rsid wsp:val=&quot;008C12D3&quot;/&gt;&lt;wsp:rsid wsp:val=&quot;008C149D&quot;/&gt;&lt;wsp:rsid wsp:val=&quot;008C14A9&quot;/&gt;&lt;wsp:rsid wsp:val=&quot;008C1533&quot;/&gt;&lt;wsp:rsid wsp:val=&quot;008C1724&quot;/&gt;&lt;wsp:rsid wsp:val=&quot;008C185D&quot;/&gt;&lt;wsp:rsid wsp:val=&quot;008C188F&quot;/&gt;&lt;wsp:rsid wsp:val=&quot;008C19DF&quot;/&gt;&lt;wsp:rsid wsp:val=&quot;008C1BDD&quot;/&gt;&lt;wsp:rsid wsp:val=&quot;008C1EA3&quot;/&gt;&lt;wsp:rsid wsp:val=&quot;008C2205&quot;/&gt;&lt;wsp:rsid wsp:val=&quot;008C2300&quot;/&gt;&lt;wsp:rsid wsp:val=&quot;008C2467&quot;/&gt;&lt;wsp:rsid wsp:val=&quot;008C2595&quot;/&gt;&lt;wsp:rsid wsp:val=&quot;008C2779&quot;/&gt;&lt;wsp:rsid wsp:val=&quot;008C27E2&quot;/&gt;&lt;wsp:rsid wsp:val=&quot;008C2A69&quot;/&gt;&lt;wsp:rsid wsp:val=&quot;008C2AC4&quot;/&gt;&lt;wsp:rsid wsp:val=&quot;008C2B19&quot;/&gt;&lt;wsp:rsid wsp:val=&quot;008C2BF2&quot;/&gt;&lt;wsp:rsid wsp:val=&quot;008C2C4D&quot;/&gt;&lt;wsp:rsid wsp:val=&quot;008C2CA4&quot;/&gt;&lt;wsp:rsid wsp:val=&quot;008C2E2E&quot;/&gt;&lt;wsp:rsid wsp:val=&quot;008C2E83&quot;/&gt;&lt;wsp:rsid wsp:val=&quot;008C2EBA&quot;/&gt;&lt;wsp:rsid wsp:val=&quot;008C2F5F&quot;/&gt;&lt;wsp:rsid wsp:val=&quot;008C2FBF&quot;/&gt;&lt;wsp:rsid wsp:val=&quot;008C3360&quot;/&gt;&lt;wsp:rsid wsp:val=&quot;008C3B77&quot;/&gt;&lt;wsp:rsid wsp:val=&quot;008C3DB4&quot;/&gt;&lt;wsp:rsid wsp:val=&quot;008C3E24&quot;/&gt;&lt;wsp:rsid wsp:val=&quot;008C3E4F&quot;/&gt;&lt;wsp:rsid wsp:val=&quot;008C40BB&quot;/&gt;&lt;wsp:rsid wsp:val=&quot;008C45E8&quot;/&gt;&lt;wsp:rsid wsp:val=&quot;008C462A&quot;/&gt;&lt;wsp:rsid wsp:val=&quot;008C46BD&quot;/&gt;&lt;wsp:rsid wsp:val=&quot;008C4757&quot;/&gt;&lt;wsp:rsid wsp:val=&quot;008C47C9&quot;/&gt;&lt;wsp:rsid wsp:val=&quot;008C4853&quot;/&gt;&lt;wsp:rsid wsp:val=&quot;008C4A6B&quot;/&gt;&lt;wsp:rsid wsp:val=&quot;008C4B59&quot;/&gt;&lt;wsp:rsid wsp:val=&quot;008C4BDE&quot;/&gt;&lt;wsp:rsid wsp:val=&quot;008C4E63&quot;/&gt;&lt;wsp:rsid wsp:val=&quot;008C50E1&quot;/&gt;&lt;wsp:rsid wsp:val=&quot;008C543E&quot;/&gt;&lt;wsp:rsid wsp:val=&quot;008C5656&quot;/&gt;&lt;wsp:rsid wsp:val=&quot;008C58CD&quot;/&gt;&lt;wsp:rsid wsp:val=&quot;008C58E7&quot;/&gt;&lt;wsp:rsid wsp:val=&quot;008C5A00&quot;/&gt;&lt;wsp:rsid wsp:val=&quot;008C5C8A&quot;/&gt;&lt;wsp:rsid wsp:val=&quot;008C5CD0&quot;/&gt;&lt;wsp:rsid wsp:val=&quot;008C5D8F&quot;/&gt;&lt;wsp:rsid wsp:val=&quot;008C5E20&quot;/&gt;&lt;wsp:rsid wsp:val=&quot;008C60E1&quot;/&gt;&lt;wsp:rsid wsp:val=&quot;008C6224&quot;/&gt;&lt;wsp:rsid wsp:val=&quot;008C62B1&quot;/&gt;&lt;wsp:rsid wsp:val=&quot;008C6612&quot;/&gt;&lt;wsp:rsid wsp:val=&quot;008C671C&quot;/&gt;&lt;wsp:rsid wsp:val=&quot;008C6806&quot;/&gt;&lt;wsp:rsid wsp:val=&quot;008C68D7&quot;/&gt;&lt;wsp:rsid wsp:val=&quot;008C6907&quot;/&gt;&lt;wsp:rsid wsp:val=&quot;008C690F&quot;/&gt;&lt;wsp:rsid wsp:val=&quot;008C6E5D&quot;/&gt;&lt;wsp:rsid wsp:val=&quot;008C6EC4&quot;/&gt;&lt;wsp:rsid wsp:val=&quot;008C71CE&quot;/&gt;&lt;wsp:rsid wsp:val=&quot;008C7374&quot;/&gt;&lt;wsp:rsid wsp:val=&quot;008C740C&quot;/&gt;&lt;wsp:rsid wsp:val=&quot;008C74B4&quot;/&gt;&lt;wsp:rsid wsp:val=&quot;008C767E&quot;/&gt;&lt;wsp:rsid wsp:val=&quot;008C77D8&quot;/&gt;&lt;wsp:rsid wsp:val=&quot;008C7949&quot;/&gt;&lt;wsp:rsid wsp:val=&quot;008C7B38&quot;/&gt;&lt;wsp:rsid wsp:val=&quot;008C7D2E&quot;/&gt;&lt;wsp:rsid wsp:val=&quot;008C7DDF&quot;/&gt;&lt;wsp:rsid wsp:val=&quot;008C7E20&quot;/&gt;&lt;wsp:rsid wsp:val=&quot;008C7E6C&quot;/&gt;&lt;wsp:rsid wsp:val=&quot;008C7FDC&quot;/&gt;&lt;wsp:rsid wsp:val=&quot;008D014B&quot;/&gt;&lt;wsp:rsid wsp:val=&quot;008D034A&quot;/&gt;&lt;wsp:rsid wsp:val=&quot;008D0628&quot;/&gt;&lt;wsp:rsid wsp:val=&quot;008D0F9D&quot;/&gt;&lt;wsp:rsid wsp:val=&quot;008D109C&quot;/&gt;&lt;wsp:rsid wsp:val=&quot;008D1350&quot;/&gt;&lt;wsp:rsid wsp:val=&quot;008D14AA&quot;/&gt;&lt;wsp:rsid wsp:val=&quot;008D177E&quot;/&gt;&lt;wsp:rsid wsp:val=&quot;008D1966&quot;/&gt;&lt;wsp:rsid wsp:val=&quot;008D19EF&quot;/&gt;&lt;wsp:rsid wsp:val=&quot;008D1A33&quot;/&gt;&lt;wsp:rsid wsp:val=&quot;008D1B73&quot;/&gt;&lt;wsp:rsid wsp:val=&quot;008D1C21&quot;/&gt;&lt;wsp:rsid wsp:val=&quot;008D1E5B&quot;/&gt;&lt;wsp:rsid wsp:val=&quot;008D1F6B&quot;/&gt;&lt;wsp:rsid wsp:val=&quot;008D202D&quot;/&gt;&lt;wsp:rsid wsp:val=&quot;008D202E&quot;/&gt;&lt;wsp:rsid wsp:val=&quot;008D2295&quot;/&gt;&lt;wsp:rsid wsp:val=&quot;008D2324&quot;/&gt;&lt;wsp:rsid wsp:val=&quot;008D2422&quot;/&gt;&lt;wsp:rsid wsp:val=&quot;008D2738&quot;/&gt;&lt;wsp:rsid wsp:val=&quot;008D27E8&quot;/&gt;&lt;wsp:rsid wsp:val=&quot;008D2876&quot;/&gt;&lt;wsp:rsid wsp:val=&quot;008D28F5&quot;/&gt;&lt;wsp:rsid wsp:val=&quot;008D291F&quot;/&gt;&lt;wsp:rsid wsp:val=&quot;008D29F0&quot;/&gt;&lt;wsp:rsid wsp:val=&quot;008D2A28&quot;/&gt;&lt;wsp:rsid wsp:val=&quot;008D2A90&quot;/&gt;&lt;wsp:rsid wsp:val=&quot;008D2C15&quot;/&gt;&lt;wsp:rsid wsp:val=&quot;008D2E0B&quot;/&gt;&lt;wsp:rsid wsp:val=&quot;008D2FA4&quot;/&gt;&lt;wsp:rsid wsp:val=&quot;008D32C3&quot;/&gt;&lt;wsp:rsid wsp:val=&quot;008D34C7&quot;/&gt;&lt;wsp:rsid wsp:val=&quot;008D34CB&quot;/&gt;&lt;wsp:rsid wsp:val=&quot;008D3997&quot;/&gt;&lt;wsp:rsid wsp:val=&quot;008D3AE0&quot;/&gt;&lt;wsp:rsid wsp:val=&quot;008D3E2C&quot;/&gt;&lt;wsp:rsid wsp:val=&quot;008D3E94&quot;/&gt;&lt;wsp:rsid wsp:val=&quot;008D405E&quot;/&gt;&lt;wsp:rsid wsp:val=&quot;008D42B4&quot;/&gt;&lt;wsp:rsid wsp:val=&quot;008D4359&quot;/&gt;&lt;wsp:rsid wsp:val=&quot;008D4811&quot;/&gt;&lt;wsp:rsid wsp:val=&quot;008D48CD&quot;/&gt;&lt;wsp:rsid wsp:val=&quot;008D493E&quot;/&gt;&lt;wsp:rsid wsp:val=&quot;008D4948&quot;/&gt;&lt;wsp:rsid wsp:val=&quot;008D4A29&quot;/&gt;&lt;wsp:rsid wsp:val=&quot;008D4D3E&quot;/&gt;&lt;wsp:rsid wsp:val=&quot;008D4ECA&quot;/&gt;&lt;wsp:rsid wsp:val=&quot;008D4FAE&quot;/&gt;&lt;wsp:rsid wsp:val=&quot;008D51C4&quot;/&gt;&lt;wsp:rsid wsp:val=&quot;008D5210&quot;/&gt;&lt;wsp:rsid wsp:val=&quot;008D5220&quot;/&gt;&lt;wsp:rsid wsp:val=&quot;008D5348&quot;/&gt;&lt;wsp:rsid wsp:val=&quot;008D53BC&quot;/&gt;&lt;wsp:rsid wsp:val=&quot;008D542A&quot;/&gt;&lt;wsp:rsid wsp:val=&quot;008D54B1&quot;/&gt;&lt;wsp:rsid wsp:val=&quot;008D54C0&quot;/&gt;&lt;wsp:rsid wsp:val=&quot;008D5658&quot;/&gt;&lt;wsp:rsid wsp:val=&quot;008D579E&quot;/&gt;&lt;wsp:rsid wsp:val=&quot;008D5849&quot;/&gt;&lt;wsp:rsid wsp:val=&quot;008D59D4&quot;/&gt;&lt;wsp:rsid wsp:val=&quot;008D5B9A&quot;/&gt;&lt;wsp:rsid wsp:val=&quot;008D60AB&quot;/&gt;&lt;wsp:rsid wsp:val=&quot;008D689F&quot;/&gt;&lt;wsp:rsid wsp:val=&quot;008D6BB8&quot;/&gt;&lt;wsp:rsid wsp:val=&quot;008D6CD3&quot;/&gt;&lt;wsp:rsid wsp:val=&quot;008D6D4C&quot;/&gt;&lt;wsp:rsid wsp:val=&quot;008D6EA0&quot;/&gt;&lt;wsp:rsid wsp:val=&quot;008D6EA2&quot;/&gt;&lt;wsp:rsid wsp:val=&quot;008D6F16&quot;/&gt;&lt;wsp:rsid wsp:val=&quot;008D6F45&quot;/&gt;&lt;wsp:rsid wsp:val=&quot;008D70A5&quot;/&gt;&lt;wsp:rsid wsp:val=&quot;008D713F&quot;/&gt;&lt;wsp:rsid wsp:val=&quot;008D7206&quot;/&gt;&lt;wsp:rsid wsp:val=&quot;008D720B&quot;/&gt;&lt;wsp:rsid wsp:val=&quot;008D7351&quot;/&gt;&lt;wsp:rsid wsp:val=&quot;008D73A7&quot;/&gt;&lt;wsp:rsid wsp:val=&quot;008D769D&quot;/&gt;&lt;wsp:rsid wsp:val=&quot;008D774A&quot;/&gt;&lt;wsp:rsid wsp:val=&quot;008D7840&quot;/&gt;&lt;wsp:rsid wsp:val=&quot;008D7F62&quot;/&gt;&lt;wsp:rsid wsp:val=&quot;008D7F9D&quot;/&gt;&lt;wsp:rsid wsp:val=&quot;008E028B&quot;/&gt;&lt;wsp:rsid wsp:val=&quot;008E02D2&quot;/&gt;&lt;wsp:rsid wsp:val=&quot;008E06F2&quot;/&gt;&lt;wsp:rsid wsp:val=&quot;008E0911&quot;/&gt;&lt;wsp:rsid wsp:val=&quot;008E0922&quot;/&gt;&lt;wsp:rsid wsp:val=&quot;008E0A19&quot;/&gt;&lt;wsp:rsid wsp:val=&quot;008E0B60&quot;/&gt;&lt;wsp:rsid wsp:val=&quot;008E0CFD&quot;/&gt;&lt;wsp:rsid wsp:val=&quot;008E1265&quot;/&gt;&lt;wsp:rsid wsp:val=&quot;008E12BA&quot;/&gt;&lt;wsp:rsid wsp:val=&quot;008E139F&quot;/&gt;&lt;wsp:rsid wsp:val=&quot;008E1547&quot;/&gt;&lt;wsp:rsid wsp:val=&quot;008E15EB&quot;/&gt;&lt;wsp:rsid wsp:val=&quot;008E1644&quot;/&gt;&lt;wsp:rsid wsp:val=&quot;008E1917&quot;/&gt;&lt;wsp:rsid wsp:val=&quot;008E1D93&quot;/&gt;&lt;wsp:rsid wsp:val=&quot;008E1F12&quot;/&gt;&lt;wsp:rsid wsp:val=&quot;008E1F7C&quot;/&gt;&lt;wsp:rsid wsp:val=&quot;008E1F99&quot;/&gt;&lt;wsp:rsid wsp:val=&quot;008E20BD&quot;/&gt;&lt;wsp:rsid wsp:val=&quot;008E23B7&quot;/&gt;&lt;wsp:rsid wsp:val=&quot;008E2545&quot;/&gt;&lt;wsp:rsid wsp:val=&quot;008E2767&quot;/&gt;&lt;wsp:rsid wsp:val=&quot;008E2CAE&quot;/&gt;&lt;wsp:rsid wsp:val=&quot;008E2E58&quot;/&gt;&lt;wsp:rsid wsp:val=&quot;008E31BA&quot;/&gt;&lt;wsp:rsid wsp:val=&quot;008E3401&quot;/&gt;&lt;wsp:rsid wsp:val=&quot;008E3483&quot;/&gt;&lt;wsp:rsid wsp:val=&quot;008E34FA&quot;/&gt;&lt;wsp:rsid wsp:val=&quot;008E35C9&quot;/&gt;&lt;wsp:rsid wsp:val=&quot;008E365B&quot;/&gt;&lt;wsp:rsid wsp:val=&quot;008E3714&quot;/&gt;&lt;wsp:rsid wsp:val=&quot;008E3B54&quot;/&gt;&lt;wsp:rsid wsp:val=&quot;008E3C19&quot;/&gt;&lt;wsp:rsid wsp:val=&quot;008E3DBC&quot;/&gt;&lt;wsp:rsid wsp:val=&quot;008E3F9B&quot;/&gt;&lt;wsp:rsid wsp:val=&quot;008E41D4&quot;/&gt;&lt;wsp:rsid wsp:val=&quot;008E42AA&quot;/&gt;&lt;wsp:rsid wsp:val=&quot;008E46AB&quot;/&gt;&lt;wsp:rsid wsp:val=&quot;008E49AE&quot;/&gt;&lt;wsp:rsid wsp:val=&quot;008E4BC7&quot;/&gt;&lt;wsp:rsid wsp:val=&quot;008E4BCB&quot;/&gt;&lt;wsp:rsid wsp:val=&quot;008E4C47&quot;/&gt;&lt;wsp:rsid wsp:val=&quot;008E4CE7&quot;/&gt;&lt;wsp:rsid wsp:val=&quot;008E4DF1&quot;/&gt;&lt;wsp:rsid wsp:val=&quot;008E547F&quot;/&gt;&lt;wsp:rsid wsp:val=&quot;008E54B8&quot;/&gt;&lt;wsp:rsid wsp:val=&quot;008E5666&quot;/&gt;&lt;wsp:rsid wsp:val=&quot;008E56FD&quot;/&gt;&lt;wsp:rsid wsp:val=&quot;008E575E&quot;/&gt;&lt;wsp:rsid wsp:val=&quot;008E5B7B&quot;/&gt;&lt;wsp:rsid wsp:val=&quot;008E5F30&quot;/&gt;&lt;wsp:rsid wsp:val=&quot;008E61A4&quot;/&gt;&lt;wsp:rsid wsp:val=&quot;008E623F&quot;/&gt;&lt;wsp:rsid wsp:val=&quot;008E624A&quot;/&gt;&lt;wsp:rsid wsp:val=&quot;008E6317&quot;/&gt;&lt;wsp:rsid wsp:val=&quot;008E6489&quot;/&gt;&lt;wsp:rsid wsp:val=&quot;008E64D5&quot;/&gt;&lt;wsp:rsid wsp:val=&quot;008E6837&quot;/&gt;&lt;wsp:rsid wsp:val=&quot;008E69BC&quot;/&gt;&lt;wsp:rsid wsp:val=&quot;008E6EC6&quot;/&gt;&lt;wsp:rsid wsp:val=&quot;008E6EC8&quot;/&gt;&lt;wsp:rsid wsp:val=&quot;008E7010&quot;/&gt;&lt;wsp:rsid wsp:val=&quot;008E70FF&quot;/&gt;&lt;wsp:rsid wsp:val=&quot;008E7664&quot;/&gt;&lt;wsp:rsid wsp:val=&quot;008E7B6B&quot;/&gt;&lt;wsp:rsid wsp:val=&quot;008E7BC0&quot;/&gt;&lt;wsp:rsid wsp:val=&quot;008E7D72&quot;/&gt;&lt;wsp:rsid wsp:val=&quot;008F01D1&quot;/&gt;&lt;wsp:rsid wsp:val=&quot;008F0589&quot;/&gt;&lt;wsp:rsid wsp:val=&quot;008F05D4&quot;/&gt;&lt;wsp:rsid wsp:val=&quot;008F073A&quot;/&gt;&lt;wsp:rsid wsp:val=&quot;008F07D1&quot;/&gt;&lt;wsp:rsid wsp:val=&quot;008F093B&quot;/&gt;&lt;wsp:rsid wsp:val=&quot;008F0BA3&quot;/&gt;&lt;wsp:rsid wsp:val=&quot;008F0F8E&quot;/&gt;&lt;wsp:rsid wsp:val=&quot;008F104B&quot;/&gt;&lt;wsp:rsid wsp:val=&quot;008F10BB&quot;/&gt;&lt;wsp:rsid wsp:val=&quot;008F113A&quot;/&gt;&lt;wsp:rsid wsp:val=&quot;008F1235&quot;/&gt;&lt;wsp:rsid wsp:val=&quot;008F1274&quot;/&gt;&lt;wsp:rsid wsp:val=&quot;008F12DD&quot;/&gt;&lt;wsp:rsid wsp:val=&quot;008F138A&quot;/&gt;&lt;wsp:rsid wsp:val=&quot;008F1421&quot;/&gt;&lt;wsp:rsid wsp:val=&quot;008F142C&quot;/&gt;&lt;wsp:rsid wsp:val=&quot;008F144F&quot;/&gt;&lt;wsp:rsid wsp:val=&quot;008F14F1&quot;/&gt;&lt;wsp:rsid wsp:val=&quot;008F1554&quot;/&gt;&lt;wsp:rsid wsp:val=&quot;008F1588&quot;/&gt;&lt;wsp:rsid wsp:val=&quot;008F165D&quot;/&gt;&lt;wsp:rsid wsp:val=&quot;008F1931&quot;/&gt;&lt;wsp:rsid wsp:val=&quot;008F19EB&quot;/&gt;&lt;wsp:rsid wsp:val=&quot;008F1AAA&quot;/&gt;&lt;wsp:rsid wsp:val=&quot;008F1AE2&quot;/&gt;&lt;wsp:rsid wsp:val=&quot;008F1B21&quot;/&gt;&lt;wsp:rsid wsp:val=&quot;008F1E69&quot;/&gt;&lt;wsp:rsid wsp:val=&quot;008F22D4&quot;/&gt;&lt;wsp:rsid wsp:val=&quot;008F23BB&quot;/&gt;&lt;wsp:rsid wsp:val=&quot;008F24D2&quot;/&gt;&lt;wsp:rsid wsp:val=&quot;008F266D&quot;/&gt;&lt;wsp:rsid wsp:val=&quot;008F26B5&quot;/&gt;&lt;wsp:rsid wsp:val=&quot;008F2763&quot;/&gt;&lt;wsp:rsid wsp:val=&quot;008F27A0&quot;/&gt;&lt;wsp:rsid wsp:val=&quot;008F29C1&quot;/&gt;&lt;wsp:rsid wsp:val=&quot;008F2A04&quot;/&gt;&lt;wsp:rsid wsp:val=&quot;008F2A3A&quot;/&gt;&lt;wsp:rsid wsp:val=&quot;008F2A83&quot;/&gt;&lt;wsp:rsid wsp:val=&quot;008F2CA7&quot;/&gt;&lt;wsp:rsid wsp:val=&quot;008F2D03&quot;/&gt;&lt;wsp:rsid wsp:val=&quot;008F2D38&quot;/&gt;&lt;wsp:rsid wsp:val=&quot;008F2F63&quot;/&gt;&lt;wsp:rsid wsp:val=&quot;008F30C2&quot;/&gt;&lt;wsp:rsid wsp:val=&quot;008F32A4&quot;/&gt;&lt;wsp:rsid wsp:val=&quot;008F36C2&quot;/&gt;&lt;wsp:rsid wsp:val=&quot;008F3720&quot;/&gt;&lt;wsp:rsid wsp:val=&quot;008F3C58&quot;/&gt;&lt;wsp:rsid wsp:val=&quot;008F413F&quot;/&gt;&lt;wsp:rsid wsp:val=&quot;008F414F&quot;/&gt;&lt;wsp:rsid wsp:val=&quot;008F41C8&quot;/&gt;&lt;wsp:rsid wsp:val=&quot;008F462F&quot;/&gt;&lt;wsp:rsid wsp:val=&quot;008F4630&quot;/&gt;&lt;wsp:rsid wsp:val=&quot;008F4784&quot;/&gt;&lt;wsp:rsid wsp:val=&quot;008F4933&quot;/&gt;&lt;wsp:rsid wsp:val=&quot;008F4BDA&quot;/&gt;&lt;wsp:rsid wsp:val=&quot;008F4E77&quot;/&gt;&lt;wsp:rsid wsp:val=&quot;008F4E8C&quot;/&gt;&lt;wsp:rsid wsp:val=&quot;008F536F&quot;/&gt;&lt;wsp:rsid wsp:val=&quot;008F5466&quot;/&gt;&lt;wsp:rsid wsp:val=&quot;008F548E&quot;/&gt;&lt;wsp:rsid wsp:val=&quot;008F54EA&quot;/&gt;&lt;wsp:rsid wsp:val=&quot;008F5666&quot;/&gt;&lt;wsp:rsid wsp:val=&quot;008F56F5&quot;/&gt;&lt;wsp:rsid wsp:val=&quot;008F59D5&quot;/&gt;&lt;wsp:rsid wsp:val=&quot;008F5AD1&quot;/&gt;&lt;wsp:rsid wsp:val=&quot;008F5C6B&quot;/&gt;&lt;wsp:rsid wsp:val=&quot;008F5D42&quot;/&gt;&lt;wsp:rsid wsp:val=&quot;008F5E16&quot;/&gt;&lt;wsp:rsid wsp:val=&quot;008F5FDA&quot;/&gt;&lt;wsp:rsid wsp:val=&quot;008F60BB&quot;/&gt;&lt;wsp:rsid wsp:val=&quot;008F6272&quot;/&gt;&lt;wsp:rsid wsp:val=&quot;008F65A0&quot;/&gt;&lt;wsp:rsid wsp:val=&quot;008F6698&quot;/&gt;&lt;wsp:rsid wsp:val=&quot;008F67B7&quot;/&gt;&lt;wsp:rsid wsp:val=&quot;008F6B58&quot;/&gt;&lt;wsp:rsid wsp:val=&quot;008F6C69&quot;/&gt;&lt;wsp:rsid wsp:val=&quot;008F6E9A&quot;/&gt;&lt;wsp:rsid wsp:val=&quot;008F6EA6&quot;/&gt;&lt;wsp:rsid wsp:val=&quot;008F7191&quot;/&gt;&lt;wsp:rsid wsp:val=&quot;008F72BC&quot;/&gt;&lt;wsp:rsid wsp:val=&quot;008F75F1&quot;/&gt;&lt;wsp:rsid wsp:val=&quot;008F75FF&quot;/&gt;&lt;wsp:rsid wsp:val=&quot;008F79A1&quot;/&gt;&lt;wsp:rsid wsp:val=&quot;008F79CE&quot;/&gt;&lt;wsp:rsid wsp:val=&quot;008F7CA9&quot;/&gt;&lt;wsp:rsid wsp:val=&quot;008F7D07&quot;/&gt;&lt;wsp:rsid wsp:val=&quot;008F7F46&quot;/&gt;&lt;wsp:rsid wsp:val=&quot;0090011C&quot;/&gt;&lt;wsp:rsid wsp:val=&quot;00900171&quot;/&gt;&lt;wsp:rsid wsp:val=&quot;0090017A&quot;/&gt;&lt;wsp:rsid wsp:val=&quot;0090024F&quot;/&gt;&lt;wsp:rsid wsp:val=&quot;009006F3&quot;/&gt;&lt;wsp:rsid wsp:val=&quot;00900711&quot;/&gt;&lt;wsp:rsid wsp:val=&quot;009009A1&quot;/&gt;&lt;wsp:rsid wsp:val=&quot;009009B7&quot;/&gt;&lt;wsp:rsid wsp:val=&quot;00900E08&quot;/&gt;&lt;wsp:rsid wsp:val=&quot;00900E9A&quot;/&gt;&lt;wsp:rsid wsp:val=&quot;00901135&quot;/&gt;&lt;wsp:rsid wsp:val=&quot;009017E0&quot;/&gt;&lt;wsp:rsid wsp:val=&quot;00901823&quot;/&gt;&lt;wsp:rsid wsp:val=&quot;009018C6&quot;/&gt;&lt;wsp:rsid wsp:val=&quot;0090190B&quot;/&gt;&lt;wsp:rsid wsp:val=&quot;009019A6&quot;/&gt;&lt;wsp:rsid wsp:val=&quot;00901C52&quot;/&gt;&lt;wsp:rsid wsp:val=&quot;00901E6C&quot;/&gt;&lt;wsp:rsid wsp:val=&quot;00901FA5&quot;/&gt;&lt;wsp:rsid wsp:val=&quot;00902000&quot;/&gt;&lt;wsp:rsid wsp:val=&quot;0090204C&quot;/&gt;&lt;wsp:rsid wsp:val=&quot;009021B7&quot;/&gt;&lt;wsp:rsid wsp:val=&quot;0090223C&quot;/&gt;&lt;wsp:rsid wsp:val=&quot;009023D5&quot;/&gt;&lt;wsp:rsid wsp:val=&quot;00902657&quot;/&gt;&lt;wsp:rsid wsp:val=&quot;00902746&quot;/&gt;&lt;wsp:rsid wsp:val=&quot;009027F9&quot;/&gt;&lt;wsp:rsid wsp:val=&quot;00902803&quot;/&gt;&lt;wsp:rsid wsp:val=&quot;00902BFD&quot;/&gt;&lt;wsp:rsid wsp:val=&quot;00902EB4&quot;/&gt;&lt;wsp:rsid wsp:val=&quot;00903013&quot;/&gt;&lt;wsp:rsid wsp:val=&quot;0090323A&quot;/&gt;&lt;wsp:rsid wsp:val=&quot;0090355C&quot;/&gt;&lt;wsp:rsid wsp:val=&quot;009035D1&quot;/&gt;&lt;wsp:rsid wsp:val=&quot;009037BA&quot;/&gt;&lt;wsp:rsid wsp:val=&quot;00903BD4&quot;/&gt;&lt;wsp:rsid wsp:val=&quot;00903DF3&quot;/&gt;&lt;wsp:rsid wsp:val=&quot;0090408A&quot;/&gt;&lt;wsp:rsid wsp:val=&quot;009043FB&quot;/&gt;&lt;wsp:rsid wsp:val=&quot;009044AA&quot;/&gt;&lt;wsp:rsid wsp:val=&quot;009044D4&quot;/&gt;&lt;wsp:rsid wsp:val=&quot;00904918&quot;/&gt;&lt;wsp:rsid wsp:val=&quot;0090498B&quot;/&gt;&lt;wsp:rsid wsp:val=&quot;009049F1&quot;/&gt;&lt;wsp:rsid wsp:val=&quot;00904CD6&quot;/&gt;&lt;wsp:rsid wsp:val=&quot;00904E0C&quot;/&gt;&lt;wsp:rsid wsp:val=&quot;00904EA6&quot;/&gt;&lt;wsp:rsid wsp:val=&quot;00904F49&quot;/&gt;&lt;wsp:rsid wsp:val=&quot;00904F74&quot;/&gt;&lt;wsp:rsid wsp:val=&quot;009050B0&quot;/&gt;&lt;wsp:rsid wsp:val=&quot;00905166&quot;/&gt;&lt;wsp:rsid wsp:val=&quot;009051E6&quot;/&gt;&lt;wsp:rsid wsp:val=&quot;009052CA&quot;/&gt;&lt;wsp:rsid wsp:val=&quot;0090539D&quot;/&gt;&lt;wsp:rsid wsp:val=&quot;00905503&quot;/&gt;&lt;wsp:rsid wsp:val=&quot;00905768&quot;/&gt;&lt;wsp:rsid wsp:val=&quot;009057BA&quot;/&gt;&lt;wsp:rsid wsp:val=&quot;00905C04&quot;/&gt;&lt;wsp:rsid wsp:val=&quot;00905F11&quot;/&gt;&lt;wsp:rsid wsp:val=&quot;00905F2D&quot;/&gt;&lt;wsp:rsid wsp:val=&quot;009060B8&quot;/&gt;&lt;wsp:rsid wsp:val=&quot;009060CA&quot;/&gt;&lt;wsp:rsid wsp:val=&quot;0090613B&quot;/&gt;&lt;wsp:rsid wsp:val=&quot;0090615A&quot;/&gt;&lt;wsp:rsid wsp:val=&quot;00906288&quot;/&gt;&lt;wsp:rsid wsp:val=&quot;0090643C&quot;/&gt;&lt;wsp:rsid wsp:val=&quot;00906457&quot;/&gt;&lt;wsp:rsid wsp:val=&quot;00906478&quot;/&gt;&lt;wsp:rsid wsp:val=&quot;009066F7&quot;/&gt;&lt;wsp:rsid wsp:val=&quot;009067A8&quot;/&gt;&lt;wsp:rsid wsp:val=&quot;009069A3&quot;/&gt;&lt;wsp:rsid wsp:val=&quot;00906A90&quot;/&gt;&lt;wsp:rsid wsp:val=&quot;00906AB3&quot;/&gt;&lt;wsp:rsid wsp:val=&quot;00906AF5&quot;/&gt;&lt;wsp:rsid wsp:val=&quot;00906B74&quot;/&gt;&lt;wsp:rsid wsp:val=&quot;00906C60&quot;/&gt;&lt;wsp:rsid wsp:val=&quot;00906DDA&quot;/&gt;&lt;wsp:rsid wsp:val=&quot;00906E0E&quot;/&gt;&lt;wsp:rsid wsp:val=&quot;00906E77&quot;/&gt;&lt;wsp:rsid wsp:val=&quot;00907025&quot;/&gt;&lt;wsp:rsid wsp:val=&quot;0090708E&quot;/&gt;&lt;wsp:rsid wsp:val=&quot;00907286&quot;/&gt;&lt;wsp:rsid wsp:val=&quot;0090736B&quot;/&gt;&lt;wsp:rsid wsp:val=&quot;00907391&quot;/&gt;&lt;wsp:rsid wsp:val=&quot;0090740A&quot;/&gt;&lt;wsp:rsid wsp:val=&quot;00907658&quot;/&gt;&lt;wsp:rsid wsp:val=&quot;00907773&quot;/&gt;&lt;wsp:rsid wsp:val=&quot;00907848&quot;/&gt;&lt;wsp:rsid wsp:val=&quot;009079A9&quot;/&gt;&lt;wsp:rsid wsp:val=&quot;00907A70&quot;/&gt;&lt;wsp:rsid wsp:val=&quot;00907AD1&quot;/&gt;&lt;wsp:rsid wsp:val=&quot;00907C33&quot;/&gt;&lt;wsp:rsid wsp:val=&quot;00907CAB&quot;/&gt;&lt;wsp:rsid wsp:val=&quot;00907D4F&quot;/&gt;&lt;wsp:rsid wsp:val=&quot;0091027F&quot;/&gt;&lt;wsp:rsid wsp:val=&quot;009103A7&quot;/&gt;&lt;wsp:rsid wsp:val=&quot;00910441&quot;/&gt;&lt;wsp:rsid wsp:val=&quot;00910745&quot;/&gt;&lt;wsp:rsid wsp:val=&quot;009107AC&quot;/&gt;&lt;wsp:rsid wsp:val=&quot;00910810&quot;/&gt;&lt;wsp:rsid wsp:val=&quot;00910855&quot;/&gt;&lt;wsp:rsid wsp:val=&quot;00910D3C&quot;/&gt;&lt;wsp:rsid wsp:val=&quot;00910DC1&quot;/&gt;&lt;wsp:rsid wsp:val=&quot;00910DE4&quot;/&gt;&lt;wsp:rsid wsp:val=&quot;00910F48&quot;/&gt;&lt;wsp:rsid wsp:val=&quot;0091104D&quot;/&gt;&lt;wsp:rsid wsp:val=&quot;009110E6&quot;/&gt;&lt;wsp:rsid wsp:val=&quot;0091111F&quot;/&gt;&lt;wsp:rsid wsp:val=&quot;0091130F&quot;/&gt;&lt;wsp:rsid wsp:val=&quot;00911404&quot;/&gt;&lt;wsp:rsid wsp:val=&quot;00911417&quot;/&gt;&lt;wsp:rsid wsp:val=&quot;00911435&quot;/&gt;&lt;wsp:rsid wsp:val=&quot;009114E9&quot;/&gt;&lt;wsp:rsid wsp:val=&quot;00911538&quot;/&gt;&lt;wsp:rsid wsp:val=&quot;009118B2&quot;/&gt;&lt;wsp:rsid wsp:val=&quot;009118F2&quot;/&gt;&lt;wsp:rsid wsp:val=&quot;009119B0&quot;/&gt;&lt;wsp:rsid wsp:val=&quot;00911D18&quot;/&gt;&lt;wsp:rsid wsp:val=&quot;00912672&quot;/&gt;&lt;wsp:rsid wsp:val=&quot;009126E0&quot;/&gt;&lt;wsp:rsid wsp:val=&quot;009127BF&quot;/&gt;&lt;wsp:rsid wsp:val=&quot;00912937&quot;/&gt;&lt;wsp:rsid wsp:val=&quot;009129F7&quot;/&gt;&lt;wsp:rsid wsp:val=&quot;00912AC3&quot;/&gt;&lt;wsp:rsid wsp:val=&quot;00912C7A&quot;/&gt;&lt;wsp:rsid wsp:val=&quot;00913049&quot;/&gt;&lt;wsp:rsid wsp:val=&quot;00913066&quot;/&gt;&lt;wsp:rsid wsp:val=&quot;0091306B&quot;/&gt;&lt;wsp:rsid wsp:val=&quot;0091323B&quot;/&gt;&lt;wsp:rsid wsp:val=&quot;00913348&quot;/&gt;&lt;wsp:rsid wsp:val=&quot;009133AC&quot;/&gt;&lt;wsp:rsid wsp:val=&quot;009134E3&quot;/&gt;&lt;wsp:rsid wsp:val=&quot;00913629&quot;/&gt;&lt;wsp:rsid wsp:val=&quot;00913744&quot;/&gt;&lt;wsp:rsid wsp:val=&quot;009137EA&quot;/&gt;&lt;wsp:rsid wsp:val=&quot;00913A7C&quot;/&gt;&lt;wsp:rsid wsp:val=&quot;00913D8D&quot;/&gt;&lt;wsp:rsid wsp:val=&quot;00913F22&quot;/&gt;&lt;wsp:rsid wsp:val=&quot;00913F27&quot;/&gt;&lt;wsp:rsid wsp:val=&quot;00913F97&quot;/&gt;&lt;wsp:rsid wsp:val=&quot;00913FFF&quot;/&gt;&lt;wsp:rsid wsp:val=&quot;009143C2&quot;/&gt;&lt;wsp:rsid wsp:val=&quot;00914621&quot;/&gt;&lt;wsp:rsid wsp:val=&quot;00914673&quot;/&gt;&lt;wsp:rsid wsp:val=&quot;0091477A&quot;/&gt;&lt;wsp:rsid wsp:val=&quot;009147BF&quot;/&gt;&lt;wsp:rsid wsp:val=&quot;00914F31&quot;/&gt;&lt;wsp:rsid wsp:val=&quot;00915273&quot;/&gt;&lt;wsp:rsid wsp:val=&quot;009153E0&quot;/&gt;&lt;wsp:rsid wsp:val=&quot;0091547B&quot;/&gt;&lt;wsp:rsid wsp:val=&quot;00915542&quot;/&gt;&lt;wsp:rsid wsp:val=&quot;009156F4&quot;/&gt;&lt;wsp:rsid wsp:val=&quot;00915724&quot;/&gt;&lt;wsp:rsid wsp:val=&quot;009157B7&quot;/&gt;&lt;wsp:rsid wsp:val=&quot;009158C8&quot;/&gt;&lt;wsp:rsid wsp:val=&quot;00915BAE&quot;/&gt;&lt;wsp:rsid wsp:val=&quot;00915FB6&quot;/&gt;&lt;wsp:rsid wsp:val=&quot;00916069&quot;/&gt;&lt;wsp:rsid wsp:val=&quot;009161FA&quot;/&gt;&lt;wsp:rsid wsp:val=&quot;009163F3&quot;/&gt;&lt;wsp:rsid wsp:val=&quot;0091647E&quot;/&gt;&lt;wsp:rsid wsp:val=&quot;00916578&quot;/&gt;&lt;wsp:rsid wsp:val=&quot;00916623&quot;/&gt;&lt;wsp:rsid wsp:val=&quot;00916656&quot;/&gt;&lt;wsp:rsid wsp:val=&quot;009167F3&quot;/&gt;&lt;wsp:rsid wsp:val=&quot;00916A41&quot;/&gt;&lt;wsp:rsid wsp:val=&quot;00916BB1&quot;/&gt;&lt;wsp:rsid wsp:val=&quot;00916F0A&quot;/&gt;&lt;wsp:rsid wsp:val=&quot;00916F77&quot;/&gt;&lt;wsp:rsid wsp:val=&quot;00917165&quot;/&gt;&lt;wsp:rsid wsp:val=&quot;009171A3&quot;/&gt;&lt;wsp:rsid wsp:val=&quot;009172F0&quot;/&gt;&lt;wsp:rsid wsp:val=&quot;00917696&quot;/&gt;&lt;wsp:rsid wsp:val=&quot;009176DA&quot;/&gt;&lt;wsp:rsid wsp:val=&quot;009178DC&quot;/&gt;&lt;wsp:rsid wsp:val=&quot;0091796C&quot;/&gt;&lt;wsp:rsid wsp:val=&quot;0091796D&quot;/&gt;&lt;wsp:rsid wsp:val=&quot;00917A66&quot;/&gt;&lt;wsp:rsid wsp:val=&quot;00917CC2&quot;/&gt;&lt;wsp:rsid wsp:val=&quot;00917D13&quot;/&gt;&lt;wsp:rsid wsp:val=&quot;00917F00&quot;/&gt;&lt;wsp:rsid wsp:val=&quot;00917F7C&quot;/&gt;&lt;wsp:rsid wsp:val=&quot;00920155&quot;/&gt;&lt;wsp:rsid wsp:val=&quot;009202A5&quot;/&gt;&lt;wsp:rsid wsp:val=&quot;0092078F&quot;/&gt;&lt;wsp:rsid wsp:val=&quot;00920A5E&quot;/&gt;&lt;wsp:rsid wsp:val=&quot;00920AA0&quot;/&gt;&lt;wsp:rsid wsp:val=&quot;00920CC9&quot;/&gt;&lt;wsp:rsid wsp:val=&quot;00920D70&quot;/&gt;&lt;wsp:rsid wsp:val=&quot;00921015&quot;/&gt;&lt;wsp:rsid wsp:val=&quot;009213E6&quot;/&gt;&lt;wsp:rsid wsp:val=&quot;00921482&quot;/&gt;&lt;wsp:rsid wsp:val=&quot;009214F0&quot;/&gt;&lt;wsp:rsid wsp:val=&quot;009215F0&quot;/&gt;&lt;wsp:rsid wsp:val=&quot;0092184A&quot;/&gt;&lt;wsp:rsid wsp:val=&quot;00921B50&quot;/&gt;&lt;wsp:rsid wsp:val=&quot;00921CA3&quot;/&gt;&lt;wsp:rsid wsp:val=&quot;00921DB2&quot;/&gt;&lt;wsp:rsid wsp:val=&quot;00921DF4&quot;/&gt;&lt;wsp:rsid wsp:val=&quot;00922152&quot;/&gt;&lt;wsp:rsid wsp:val=&quot;009221A2&quot;/&gt;&lt;wsp:rsid wsp:val=&quot;009221AD&quot;/&gt;&lt;wsp:rsid wsp:val=&quot;009222C8&quot;/&gt;&lt;wsp:rsid wsp:val=&quot;00922797&quot;/&gt;&lt;wsp:rsid wsp:val=&quot;00922973&quot;/&gt;&lt;wsp:rsid wsp:val=&quot;00922AA9&quot;/&gt;&lt;wsp:rsid wsp:val=&quot;00922B32&quot;/&gt;&lt;wsp:rsid wsp:val=&quot;0092366C&quot;/&gt;&lt;wsp:rsid wsp:val=&quot;0092368C&quot;/&gt;&lt;wsp:rsid wsp:val=&quot;009236F8&quot;/&gt;&lt;wsp:rsid wsp:val=&quot;0092377F&quot;/&gt;&lt;wsp:rsid wsp:val=&quot;00923827&quot;/&gt;&lt;wsp:rsid wsp:val=&quot;00923CA7&quot;/&gt;&lt;wsp:rsid wsp:val=&quot;00923FBF&quot;/&gt;&lt;wsp:rsid wsp:val=&quot;0092433B&quot;/&gt;&lt;wsp:rsid wsp:val=&quot;00924369&quot;/&gt;&lt;wsp:rsid wsp:val=&quot;009246F5&quot;/&gt;&lt;wsp:rsid wsp:val=&quot;00924789&quot;/&gt;&lt;wsp:rsid wsp:val=&quot;00924B9C&quot;/&gt;&lt;wsp:rsid wsp:val=&quot;00924C5E&quot;/&gt;&lt;wsp:rsid wsp:val=&quot;00924C99&quot;/&gt;&lt;wsp:rsid wsp:val=&quot;00924F98&quot;/&gt;&lt;wsp:rsid wsp:val=&quot;009250F5&quot;/&gt;&lt;wsp:rsid wsp:val=&quot;00925110&quot;/&gt;&lt;wsp:rsid wsp:val=&quot;009251BA&quot;/&gt;&lt;wsp:rsid wsp:val=&quot;009253EC&quot;/&gt;&lt;wsp:rsid wsp:val=&quot;00925543&quot;/&gt;&lt;wsp:rsid wsp:val=&quot;009255F4&quot;/&gt;&lt;wsp:rsid wsp:val=&quot;009256B9&quot;/&gt;&lt;wsp:rsid wsp:val=&quot;0092578E&quot;/&gt;&lt;wsp:rsid wsp:val=&quot;009259B8&quot;/&gt;&lt;wsp:rsid wsp:val=&quot;00925E44&quot;/&gt;&lt;wsp:rsid wsp:val=&quot;009260F5&quot;/&gt;&lt;wsp:rsid wsp:val=&quot;0092619C&quot;/&gt;&lt;wsp:rsid wsp:val=&quot;00926391&quot;/&gt;&lt;wsp:rsid wsp:val=&quot;00926401&quot;/&gt;&lt;wsp:rsid wsp:val=&quot;00926955&quot;/&gt;&lt;wsp:rsid wsp:val=&quot;00926A19&quot;/&gt;&lt;wsp:rsid wsp:val=&quot;00926CCD&quot;/&gt;&lt;wsp:rsid wsp:val=&quot;00926E93&quot;/&gt;&lt;wsp:rsid wsp:val=&quot;00926EFC&quot;/&gt;&lt;wsp:rsid wsp:val=&quot;00926F68&quot;/&gt;&lt;wsp:rsid wsp:val=&quot;0092739F&quot;/&gt;&lt;wsp:rsid wsp:val=&quot;00927817&quot;/&gt;&lt;wsp:rsid wsp:val=&quot;0092781F&quot;/&gt;&lt;wsp:rsid wsp:val=&quot;00927869&quot;/&gt;&lt;wsp:rsid wsp:val=&quot;009279D2&quot;/&gt;&lt;wsp:rsid wsp:val=&quot;00927C73&quot;/&gt;&lt;wsp:rsid wsp:val=&quot;00927FCC&quot;/&gt;&lt;wsp:rsid wsp:val=&quot;0093007C&quot;/&gt;&lt;wsp:rsid wsp:val=&quot;009300B1&quot;/&gt;&lt;wsp:rsid wsp:val=&quot;00930157&quot;/&gt;&lt;wsp:rsid wsp:val=&quot;0093016F&quot;/&gt;&lt;wsp:rsid wsp:val=&quot;00930388&quot;/&gt;&lt;wsp:rsid wsp:val=&quot;009306EB&quot;/&gt;&lt;wsp:rsid wsp:val=&quot;00930DF7&quot;/&gt;&lt;wsp:rsid wsp:val=&quot;00931019&quot;/&gt;&lt;wsp:rsid wsp:val=&quot;00931185&quot;/&gt;&lt;wsp:rsid wsp:val=&quot;0093124B&quot;/&gt;&lt;wsp:rsid wsp:val=&quot;0093143A&quot;/&gt;&lt;wsp:rsid wsp:val=&quot;00931627&quot;/&gt;&lt;wsp:rsid wsp:val=&quot;00931659&quot;/&gt;&lt;wsp:rsid wsp:val=&quot;0093193E&quot;/&gt;&lt;wsp:rsid wsp:val=&quot;00931A7D&quot;/&gt;&lt;wsp:rsid wsp:val=&quot;00931BCA&quot;/&gt;&lt;wsp:rsid wsp:val=&quot;00931C72&quot;/&gt;&lt;wsp:rsid wsp:val=&quot;00931D9F&quot;/&gt;&lt;wsp:rsid wsp:val=&quot;00931E28&quot;/&gt;&lt;wsp:rsid wsp:val=&quot;00931FFF&quot;/&gt;&lt;wsp:rsid wsp:val=&quot;00932136&quot;/&gt;&lt;wsp:rsid wsp:val=&quot;0093232B&quot;/&gt;&lt;wsp:rsid wsp:val=&quot;00932360&quot;/&gt;&lt;wsp:rsid wsp:val=&quot;009323D9&quot;/&gt;&lt;wsp:rsid wsp:val=&quot;009323EC&quot;/&gt;&lt;wsp:rsid wsp:val=&quot;00932446&quot;/&gt;&lt;wsp:rsid wsp:val=&quot;00932488&quot;/&gt;&lt;wsp:rsid wsp:val=&quot;0093255B&quot;/&gt;&lt;wsp:rsid wsp:val=&quot;009329C6&quot;/&gt;&lt;wsp:rsid wsp:val=&quot;00932A1B&quot;/&gt;&lt;wsp:rsid wsp:val=&quot;00932BE9&quot;/&gt;&lt;wsp:rsid wsp:val=&quot;00932C1D&quot;/&gt;&lt;wsp:rsid wsp:val=&quot;00932E39&quot;/&gt;&lt;wsp:rsid wsp:val=&quot;00932E4E&quot;/&gt;&lt;wsp:rsid wsp:val=&quot;00932E63&quot;/&gt;&lt;wsp:rsid wsp:val=&quot;00932EAD&quot;/&gt;&lt;wsp:rsid wsp:val=&quot;009330F9&quot;/&gt;&lt;wsp:rsid wsp:val=&quot;009331B9&quot;/&gt;&lt;wsp:rsid wsp:val=&quot;009331D7&quot;/&gt;&lt;wsp:rsid wsp:val=&quot;0093330A&quot;/&gt;&lt;wsp:rsid wsp:val=&quot;009334C3&quot;/&gt;&lt;wsp:rsid wsp:val=&quot;00933689&quot;/&gt;&lt;wsp:rsid wsp:val=&quot;00933D1A&quot;/&gt;&lt;wsp:rsid wsp:val=&quot;00934044&quot;/&gt;&lt;wsp:rsid wsp:val=&quot;00934107&quot;/&gt;&lt;wsp:rsid wsp:val=&quot;00934141&quot;/&gt;&lt;wsp:rsid wsp:val=&quot;00934215&quot;/&gt;&lt;wsp:rsid wsp:val=&quot;009342B1&quot;/&gt;&lt;wsp:rsid wsp:val=&quot;00934471&quot;/&gt;&lt;wsp:rsid wsp:val=&quot;00934660&quot;/&gt;&lt;wsp:rsid wsp:val=&quot;0093470E&quot;/&gt;&lt;wsp:rsid wsp:val=&quot;00934A4E&quot;/&gt;&lt;wsp:rsid wsp:val=&quot;00934ADD&quot;/&gt;&lt;wsp:rsid wsp:val=&quot;00934BED&quot;/&gt;&lt;wsp:rsid wsp:val=&quot;00934C66&quot;/&gt;&lt;wsp:rsid wsp:val=&quot;00934EA4&quot;/&gt;&lt;wsp:rsid wsp:val=&quot;00934F4B&quot;/&gt;&lt;wsp:rsid wsp:val=&quot;00934FF7&quot;/&gt;&lt;wsp:rsid wsp:val=&quot;00935106&quot;/&gt;&lt;wsp:rsid wsp:val=&quot;00935108&quot;/&gt;&lt;wsp:rsid wsp:val=&quot;00935206&quot;/&gt;&lt;wsp:rsid wsp:val=&quot;00935433&quot;/&gt;&lt;wsp:rsid wsp:val=&quot;009355F3&quot;/&gt;&lt;wsp:rsid wsp:val=&quot;009359E8&quot;/&gt;&lt;wsp:rsid wsp:val=&quot;00935A33&quot;/&gt;&lt;wsp:rsid wsp:val=&quot;00935AE2&quot;/&gt;&lt;wsp:rsid wsp:val=&quot;00935BDF&quot;/&gt;&lt;wsp:rsid wsp:val=&quot;00935CA3&quot;/&gt;&lt;wsp:rsid wsp:val=&quot;00935D4B&quot;/&gt;&lt;wsp:rsid wsp:val=&quot;00935E74&quot;/&gt;&lt;wsp:rsid wsp:val=&quot;0093609D&quot;/&gt;&lt;wsp:rsid wsp:val=&quot;00936173&quot;/&gt;&lt;wsp:rsid wsp:val=&quot;0093619A&quot;/&gt;&lt;wsp:rsid wsp:val=&quot;00936585&quot;/&gt;&lt;wsp:rsid wsp:val=&quot;00936919&quot;/&gt;&lt;wsp:rsid wsp:val=&quot;00936955&quot;/&gt;&lt;wsp:rsid wsp:val=&quot;00936B69&quot;/&gt;&lt;wsp:rsid wsp:val=&quot;00936B8E&quot;/&gt;&lt;wsp:rsid wsp:val=&quot;00937091&quot;/&gt;&lt;wsp:rsid wsp:val=&quot;00937221&quot;/&gt;&lt;wsp:rsid wsp:val=&quot;009376B9&quot;/&gt;&lt;wsp:rsid wsp:val=&quot;00937B70&quot;/&gt;&lt;wsp:rsid wsp:val=&quot;00937B90&quot;/&gt;&lt;wsp:rsid wsp:val=&quot;00937CA4&quot;/&gt;&lt;wsp:rsid wsp:val=&quot;00937DBF&quot;/&gt;&lt;wsp:rsid wsp:val=&quot;00937F0E&quot;/&gt;&lt;wsp:rsid wsp:val=&quot;00940219&quot;/&gt;&lt;wsp:rsid wsp:val=&quot;0094028E&quot;/&gt;&lt;wsp:rsid wsp:val=&quot;00940540&quot;/&gt;&lt;wsp:rsid wsp:val=&quot;009405FC&quot;/&gt;&lt;wsp:rsid wsp:val=&quot;009407CD&quot;/&gt;&lt;wsp:rsid wsp:val=&quot;009409AD&quot;/&gt;&lt;wsp:rsid wsp:val=&quot;00940CB7&quot;/&gt;&lt;wsp:rsid wsp:val=&quot;00940E1B&quot;/&gt;&lt;wsp:rsid wsp:val=&quot;00940EB6&quot;/&gt;&lt;wsp:rsid wsp:val=&quot;00941171&quot;/&gt;&lt;wsp:rsid wsp:val=&quot;00941312&quot;/&gt;&lt;wsp:rsid wsp:val=&quot;009413D2&quot;/&gt;&lt;wsp:rsid wsp:val=&quot;00941418&quot;/&gt;&lt;wsp:rsid wsp:val=&quot;0094141A&quot;/&gt;&lt;wsp:rsid wsp:val=&quot;00941AE7&quot;/&gt;&lt;wsp:rsid wsp:val=&quot;00941B15&quot;/&gt;&lt;wsp:rsid wsp:val=&quot;00941BD5&quot;/&gt;&lt;wsp:rsid wsp:val=&quot;00941E43&quot;/&gt;&lt;wsp:rsid wsp:val=&quot;00942112&quot;/&gt;&lt;wsp:rsid wsp:val=&quot;009421C5&quot;/&gt;&lt;wsp:rsid wsp:val=&quot;009421F7&quot;/&gt;&lt;wsp:rsid wsp:val=&quot;009423F1&quot;/&gt;&lt;wsp:rsid wsp:val=&quot;0094243D&quot;/&gt;&lt;wsp:rsid wsp:val=&quot;0094254F&quot;/&gt;&lt;wsp:rsid wsp:val=&quot;009426A2&quot;/&gt;&lt;wsp:rsid wsp:val=&quot;009426F9&quot;/&gt;&lt;wsp:rsid wsp:val=&quot;0094279C&quot;/&gt;&lt;wsp:rsid wsp:val=&quot;00942955&quot;/&gt;&lt;wsp:rsid wsp:val=&quot;00942968&quot;/&gt;&lt;wsp:rsid wsp:val=&quot;00942A9E&quot;/&gt;&lt;wsp:rsid wsp:val=&quot;00942AD3&quot;/&gt;&lt;wsp:rsid wsp:val=&quot;00942B97&quot;/&gt;&lt;wsp:rsid wsp:val=&quot;00942C29&quot;/&gt;&lt;wsp:rsid wsp:val=&quot;00942CB1&quot;/&gt;&lt;wsp:rsid wsp:val=&quot;00942CC5&quot;/&gt;&lt;wsp:rsid wsp:val=&quot;00942EAA&quot;/&gt;&lt;wsp:rsid wsp:val=&quot;00942EB1&quot;/&gt;&lt;wsp:rsid wsp:val=&quot;00942FC7&quot;/&gt;&lt;wsp:rsid wsp:val=&quot;009430AE&quot;/&gt;&lt;wsp:rsid wsp:val=&quot;00943170&quot;/&gt;&lt;wsp:rsid wsp:val=&quot;0094317C&quot;/&gt;&lt;wsp:rsid wsp:val=&quot;009433C5&quot;/&gt;&lt;wsp:rsid wsp:val=&quot;00943585&quot;/&gt;&lt;wsp:rsid wsp:val=&quot;009437A3&quot;/&gt;&lt;wsp:rsid wsp:val=&quot;009437FD&quot;/&gt;&lt;wsp:rsid wsp:val=&quot;009439A2&quot;/&gt;&lt;wsp:rsid wsp:val=&quot;00943BA3&quot;/&gt;&lt;wsp:rsid wsp:val=&quot;00943E04&quot;/&gt;&lt;wsp:rsid wsp:val=&quot;00943E29&quot;/&gt;&lt;wsp:rsid wsp:val=&quot;00943E52&quot;/&gt;&lt;wsp:rsid wsp:val=&quot;00943EB2&quot;/&gt;&lt;wsp:rsid wsp:val=&quot;00943F9A&quot;/&gt;&lt;wsp:rsid wsp:val=&quot;009441A8&quot;/&gt;&lt;wsp:rsid wsp:val=&quot;00944665&quot;/&gt;&lt;wsp:rsid wsp:val=&quot;00944979&quot;/&gt;&lt;wsp:rsid wsp:val=&quot;00944EBB&quot;/&gt;&lt;wsp:rsid wsp:val=&quot;00945264&quot;/&gt;&lt;wsp:rsid wsp:val=&quot;009452BF&quot;/&gt;&lt;wsp:rsid wsp:val=&quot;009452FA&quot;/&gt;&lt;wsp:rsid wsp:val=&quot;00945555&quot;/&gt;&lt;wsp:rsid wsp:val=&quot;0094566B&quot;/&gt;&lt;wsp:rsid wsp:val=&quot;00945742&quot;/&gt;&lt;wsp:rsid wsp:val=&quot;00945861&quot;/&gt;&lt;wsp:rsid wsp:val=&quot;0094599D&quot;/&gt;&lt;wsp:rsid wsp:val=&quot;00945A92&quot;/&gt;&lt;wsp:rsid wsp:val=&quot;00945B14&quot;/&gt;&lt;wsp:rsid wsp:val=&quot;00945C65&quot;/&gt;&lt;wsp:rsid wsp:val=&quot;00945CA4&quot;/&gt;&lt;wsp:rsid wsp:val=&quot;00945F89&quot;/&gt;&lt;wsp:rsid wsp:val=&quot;009461A1&quot;/&gt;&lt;wsp:rsid wsp:val=&quot;009461DB&quot;/&gt;&lt;wsp:rsid wsp:val=&quot;009462EA&quot;/&gt;&lt;wsp:rsid wsp:val=&quot;009465EB&quot;/&gt;&lt;wsp:rsid wsp:val=&quot;00946633&quot;/&gt;&lt;wsp:rsid wsp:val=&quot;009468D0&quot;/&gt;&lt;wsp:rsid wsp:val=&quot;00946AD3&quot;/&gt;&lt;wsp:rsid wsp:val=&quot;00946DE3&quot;/&gt;&lt;wsp:rsid wsp:val=&quot;00947187&quot;/&gt;&lt;wsp:rsid wsp:val=&quot;00947652&quot;/&gt;&lt;wsp:rsid wsp:val=&quot;009477F5&quot;/&gt;&lt;wsp:rsid wsp:val=&quot;009479FB&quot;/&gt;&lt;wsp:rsid wsp:val=&quot;00947B5D&quot;/&gt;&lt;wsp:rsid wsp:val=&quot;00947D32&quot;/&gt;&lt;wsp:rsid wsp:val=&quot;00947E5E&quot;/&gt;&lt;wsp:rsid wsp:val=&quot;00947EA8&quot;/&gt;&lt;wsp:rsid wsp:val=&quot;009500E4&quot;/&gt;&lt;wsp:rsid wsp:val=&quot;00950299&quot;/&gt;&lt;wsp:rsid wsp:val=&quot;00950333&quot;/&gt;&lt;wsp:rsid wsp:val=&quot;00950588&quot;/&gt;&lt;wsp:rsid wsp:val=&quot;009505F9&quot;/&gt;&lt;wsp:rsid wsp:val=&quot;009506A9&quot;/&gt;&lt;wsp:rsid wsp:val=&quot;0095073C&quot;/&gt;&lt;wsp:rsid wsp:val=&quot;00950761&quot;/&gt;&lt;wsp:rsid wsp:val=&quot;00950941&quot;/&gt;&lt;wsp:rsid wsp:val=&quot;00950BC9&quot;/&gt;&lt;wsp:rsid wsp:val=&quot;00950BE4&quot;/&gt;&lt;wsp:rsid wsp:val=&quot;00950BF4&quot;/&gt;&lt;wsp:rsid wsp:val=&quot;00950CD2&quot;/&gt;&lt;wsp:rsid wsp:val=&quot;00950E0F&quot;/&gt;&lt;wsp:rsid wsp:val=&quot;00950E13&quot;/&gt;&lt;wsp:rsid wsp:val=&quot;00950F47&quot;/&gt;&lt;wsp:rsid wsp:val=&quot;009511AD&quot;/&gt;&lt;wsp:rsid wsp:val=&quot;009514FC&quot;/&gt;&lt;wsp:rsid wsp:val=&quot;0095197B&quot;/&gt;&lt;wsp:rsid wsp:val=&quot;00951BF3&quot;/&gt;&lt;wsp:rsid wsp:val=&quot;00951F15&quot;/&gt;&lt;wsp:rsid wsp:val=&quot;00951F1D&quot;/&gt;&lt;wsp:rsid wsp:val=&quot;00952208&quot;/&gt;&lt;wsp:rsid wsp:val=&quot;00952298&quot;/&gt;&lt;wsp:rsid wsp:val=&quot;009524E7&quot;/&gt;&lt;wsp:rsid wsp:val=&quot;009525E0&quot;/&gt;&lt;wsp:rsid wsp:val=&quot;0095265C&quot;/&gt;&lt;wsp:rsid wsp:val=&quot;009529B1&quot;/&gt;&lt;wsp:rsid wsp:val=&quot;00952C0B&quot;/&gt;&lt;wsp:rsid wsp:val=&quot;00952FC3&quot;/&gt;&lt;wsp:rsid wsp:val=&quot;009535A5&quot;/&gt;&lt;wsp:rsid wsp:val=&quot;00953691&quot;/&gt;&lt;wsp:rsid wsp:val=&quot;009538F2&quot;/&gt;&lt;wsp:rsid wsp:val=&quot;00953A1A&quot;/&gt;&lt;wsp:rsid wsp:val=&quot;00953AE7&quot;/&gt;&lt;wsp:rsid wsp:val=&quot;00953BF8&quot;/&gt;&lt;wsp:rsid wsp:val=&quot;00953D39&quot;/&gt;&lt;wsp:rsid wsp:val=&quot;00953D94&quot;/&gt;&lt;wsp:rsid wsp:val=&quot;009540DD&quot;/&gt;&lt;wsp:rsid wsp:val=&quot;009540F7&quot;/&gt;&lt;wsp:rsid wsp:val=&quot;00954160&quot;/&gt;&lt;wsp:rsid wsp:val=&quot;009542CD&quot;/&gt;&lt;wsp:rsid wsp:val=&quot;009542D9&quot;/&gt;&lt;wsp:rsid wsp:val=&quot;009543C1&quot;/&gt;&lt;wsp:rsid wsp:val=&quot;009545CA&quot;/&gt;&lt;wsp:rsid wsp:val=&quot;009546E6&quot;/&gt;&lt;wsp:rsid wsp:val=&quot;009547BB&quot;/&gt;&lt;wsp:rsid wsp:val=&quot;009549CD&quot;/&gt;&lt;wsp:rsid wsp:val=&quot;00954B4A&quot;/&gt;&lt;wsp:rsid wsp:val=&quot;00954B8C&quot;/&gt;&lt;wsp:rsid wsp:val=&quot;00954B9C&quot;/&gt;&lt;wsp:rsid wsp:val=&quot;00954CC4&quot;/&gt;&lt;wsp:rsid wsp:val=&quot;00954F05&quot;/&gt;&lt;wsp:rsid wsp:val=&quot;00954FC4&quot;/&gt;&lt;wsp:rsid wsp:val=&quot;00955340&quot;/&gt;&lt;wsp:rsid wsp:val=&quot;00955505&quot;/&gt;&lt;wsp:rsid wsp:val=&quot;0095568A&quot;/&gt;&lt;wsp:rsid wsp:val=&quot;00955853&quot;/&gt;&lt;wsp:rsid wsp:val=&quot;00955C90&quot;/&gt;&lt;wsp:rsid wsp:val=&quot;00955F94&quot;/&gt;&lt;wsp:rsid wsp:val=&quot;0095606D&quot;/&gt;&lt;wsp:rsid wsp:val=&quot;00956615&quot;/&gt;&lt;wsp:rsid wsp:val=&quot;0095664D&quot;/&gt;&lt;wsp:rsid wsp:val=&quot;00956718&quot;/&gt;&lt;wsp:rsid wsp:val=&quot;009567C7&quot;/&gt;&lt;wsp:rsid wsp:val=&quot;009569BD&quot;/&gt;&lt;wsp:rsid wsp:val=&quot;009569D2&quot;/&gt;&lt;wsp:rsid wsp:val=&quot;00956AA3&quot;/&gt;&lt;wsp:rsid wsp:val=&quot;00956B8A&quot;/&gt;&lt;wsp:rsid wsp:val=&quot;00956E5F&quot;/&gt;&lt;wsp:rsid wsp:val=&quot;00956EB0&quot;/&gt;&lt;wsp:rsid wsp:val=&quot;00956EEF&quot;/&gt;&lt;wsp:rsid wsp:val=&quot;00956F3E&quot;/&gt;&lt;wsp:rsid wsp:val=&quot;009570E6&quot;/&gt;&lt;wsp:rsid wsp:val=&quot;0095723C&quot;/&gt;&lt;wsp:rsid wsp:val=&quot;00957257&quot;/&gt;&lt;wsp:rsid wsp:val=&quot;009572C4&quot;/&gt;&lt;wsp:rsid wsp:val=&quot;00957454&quot;/&gt;&lt;wsp:rsid wsp:val=&quot;009574BE&quot;/&gt;&lt;wsp:rsid wsp:val=&quot;00957574&quot;/&gt;&lt;wsp:rsid wsp:val=&quot;009575AF&quot;/&gt;&lt;wsp:rsid wsp:val=&quot;00957613&quot;/&gt;&lt;wsp:rsid wsp:val=&quot;0095777B&quot;/&gt;&lt;wsp:rsid wsp:val=&quot;009577F7&quot;/&gt;&lt;wsp:rsid wsp:val=&quot;00957870&quot;/&gt;&lt;wsp:rsid wsp:val=&quot;0095790D&quot;/&gt;&lt;wsp:rsid wsp:val=&quot;00957950&quot;/&gt;&lt;wsp:rsid wsp:val=&quot;0095796F&quot;/&gt;&lt;wsp:rsid wsp:val=&quot;00957AB3&quot;/&gt;&lt;wsp:rsid wsp:val=&quot;00957CF5&quot;/&gt;&lt;wsp:rsid wsp:val=&quot;0096000E&quot;/&gt;&lt;wsp:rsid wsp:val=&quot;00960245&quot;/&gt;&lt;wsp:rsid wsp:val=&quot;009603A8&quot;/&gt;&lt;wsp:rsid wsp:val=&quot;009605CB&quot;/&gt;&lt;wsp:rsid wsp:val=&quot;00960982&quot;/&gt;&lt;wsp:rsid wsp:val=&quot;009609A7&quot;/&gt;&lt;wsp:rsid wsp:val=&quot;00960E25&quot;/&gt;&lt;wsp:rsid wsp:val=&quot;00960EE8&quot;/&gt;&lt;wsp:rsid wsp:val=&quot;00960F10&quot;/&gt;&lt;wsp:rsid wsp:val=&quot;00960FBC&quot;/&gt;&lt;wsp:rsid wsp:val=&quot;00960FC6&quot;/&gt;&lt;wsp:rsid wsp:val=&quot;009616AB&quot;/&gt;&lt;wsp:rsid wsp:val=&quot;0096174C&quot;/&gt;&lt;wsp:rsid wsp:val=&quot;00961B8F&quot;/&gt;&lt;wsp:rsid wsp:val=&quot;00961BD6&quot;/&gt;&lt;wsp:rsid wsp:val=&quot;00961C7D&quot;/&gt;&lt;wsp:rsid wsp:val=&quot;00961D38&quot;/&gt;&lt;wsp:rsid wsp:val=&quot;00961D9C&quot;/&gt;&lt;wsp:rsid wsp:val=&quot;00962013&quot;/&gt;&lt;wsp:rsid wsp:val=&quot;009620D8&quot;/&gt;&lt;wsp:rsid wsp:val=&quot;00962478&quot;/&gt;&lt;wsp:rsid wsp:val=&quot;009624F8&quot;/&gt;&lt;wsp:rsid wsp:val=&quot;0096259D&quot;/&gt;&lt;wsp:rsid wsp:val=&quot;009625A8&quot;/&gt;&lt;wsp:rsid wsp:val=&quot;009625E7&quot;/&gt;&lt;wsp:rsid wsp:val=&quot;00962631&quot;/&gt;&lt;wsp:rsid wsp:val=&quot;009629D7&quot;/&gt;&lt;wsp:rsid wsp:val=&quot;00962A9E&quot;/&gt;&lt;wsp:rsid wsp:val=&quot;00962ABE&quot;/&gt;&lt;wsp:rsid wsp:val=&quot;00962AFC&quot;/&gt;&lt;wsp:rsid wsp:val=&quot;00962B8A&quot;/&gt;&lt;wsp:rsid wsp:val=&quot;00962C04&quot;/&gt;&lt;wsp:rsid wsp:val=&quot;00962C86&quot;/&gt;&lt;wsp:rsid wsp:val=&quot;00962CD5&quot;/&gt;&lt;wsp:rsid wsp:val=&quot;00962E90&quot;/&gt;&lt;wsp:rsid wsp:val=&quot;0096321B&quot;/&gt;&lt;wsp:rsid wsp:val=&quot;00963529&quot;/&gt;&lt;wsp:rsid wsp:val=&quot;00963716&quot;/&gt;&lt;wsp:rsid wsp:val=&quot;00963769&quot;/&gt;&lt;wsp:rsid wsp:val=&quot;0096382D&quot;/&gt;&lt;wsp:rsid wsp:val=&quot;00963BC3&quot;/&gt;&lt;wsp:rsid wsp:val=&quot;00963C52&quot;/&gt;&lt;wsp:rsid wsp:val=&quot;00963DA9&quot;/&gt;&lt;wsp:rsid wsp:val=&quot;00963E07&quot;/&gt;&lt;wsp:rsid wsp:val=&quot;00963FF2&quot;/&gt;&lt;wsp:rsid wsp:val=&quot;0096401E&quot;/&gt;&lt;wsp:rsid wsp:val=&quot;00964097&quot;/&gt;&lt;wsp:rsid wsp:val=&quot;009640E7&quot;/&gt;&lt;wsp:rsid wsp:val=&quot;0096422A&quot;/&gt;&lt;wsp:rsid wsp:val=&quot;0096435C&quot;/&gt;&lt;wsp:rsid wsp:val=&quot;009644A0&quot;/&gt;&lt;wsp:rsid wsp:val=&quot;00964583&quot;/&gt;&lt;wsp:rsid wsp:val=&quot;00964801&quot;/&gt;&lt;wsp:rsid wsp:val=&quot;009649B0&quot;/&gt;&lt;wsp:rsid wsp:val=&quot;00964BAC&quot;/&gt;&lt;wsp:rsid wsp:val=&quot;00964F59&quot;/&gt;&lt;wsp:rsid wsp:val=&quot;0096521B&quot;/&gt;&lt;wsp:rsid wsp:val=&quot;009656CB&quot;/&gt;&lt;wsp:rsid wsp:val=&quot;00965786&quot;/&gt;&lt;wsp:rsid wsp:val=&quot;0096585C&quot;/&gt;&lt;wsp:rsid wsp:val=&quot;0096588D&quot;/&gt;&lt;wsp:rsid wsp:val=&quot;00965C50&quot;/&gt;&lt;wsp:rsid wsp:val=&quot;00965DB4&quot;/&gt;&lt;wsp:rsid wsp:val=&quot;00965E34&quot;/&gt;&lt;wsp:rsid wsp:val=&quot;009662D5&quot;/&gt;&lt;wsp:rsid wsp:val=&quot;00966346&quot;/&gt;&lt;wsp:rsid wsp:val=&quot;0096651E&quot;/&gt;&lt;wsp:rsid wsp:val=&quot;00966944&quot;/&gt;&lt;wsp:rsid wsp:val=&quot;00966ADA&quot;/&gt;&lt;wsp:rsid wsp:val=&quot;00966B96&quot;/&gt;&lt;wsp:rsid wsp:val=&quot;00966D31&quot;/&gt;&lt;wsp:rsid wsp:val=&quot;00966D8D&quot;/&gt;&lt;wsp:rsid wsp:val=&quot;00966E61&quot;/&gt;&lt;wsp:rsid wsp:val=&quot;00966F25&quot;/&gt;&lt;wsp:rsid wsp:val=&quot;009671EB&quot;/&gt;&lt;wsp:rsid wsp:val=&quot;00967474&quot;/&gt;&lt;wsp:rsid wsp:val=&quot;00967479&quot;/&gt;&lt;wsp:rsid wsp:val=&quot;009674F2&quot;/&gt;&lt;wsp:rsid wsp:val=&quot;00967981&quot;/&gt;&lt;wsp:rsid wsp:val=&quot;009679EF&quot;/&gt;&lt;wsp:rsid wsp:val=&quot;00967BB9&quot;/&gt;&lt;wsp:rsid wsp:val=&quot;00967DA1&quot;/&gt;&lt;wsp:rsid wsp:val=&quot;00967DED&quot;/&gt;&lt;wsp:rsid wsp:val=&quot;009700A3&quot;/&gt;&lt;wsp:rsid wsp:val=&quot;00970166&quot;/&gt;&lt;wsp:rsid wsp:val=&quot;009701C9&quot;/&gt;&lt;wsp:rsid wsp:val=&quot;009702D7&quot;/&gt;&lt;wsp:rsid wsp:val=&quot;00970409&quot;/&gt;&lt;wsp:rsid wsp:val=&quot;0097056B&quot;/&gt;&lt;wsp:rsid wsp:val=&quot;0097058D&quot;/&gt;&lt;wsp:rsid wsp:val=&quot;00970612&quot;/&gt;&lt;wsp:rsid wsp:val=&quot;0097067E&quot;/&gt;&lt;wsp:rsid wsp:val=&quot;009706E4&quot;/&gt;&lt;wsp:rsid wsp:val=&quot;0097098A&quot;/&gt;&lt;wsp:rsid wsp:val=&quot;00970A18&quot;/&gt;&lt;wsp:rsid wsp:val=&quot;00970CF6&quot;/&gt;&lt;wsp:rsid wsp:val=&quot;00970D5F&quot;/&gt;&lt;wsp:rsid wsp:val=&quot;00970D8D&quot;/&gt;&lt;wsp:rsid wsp:val=&quot;00970E0A&quot;/&gt;&lt;wsp:rsid wsp:val=&quot;00970E46&quot;/&gt;&lt;wsp:rsid wsp:val=&quot;00970E75&quot;/&gt;&lt;wsp:rsid wsp:val=&quot;00971030&quot;/&gt;&lt;wsp:rsid wsp:val=&quot;009710F0&quot;/&gt;&lt;wsp:rsid wsp:val=&quot;00971207&quot;/&gt;&lt;wsp:rsid wsp:val=&quot;00971225&quot;/&gt;&lt;wsp:rsid wsp:val=&quot;00971233&quot;/&gt;&lt;wsp:rsid wsp:val=&quot;0097131A&quot;/&gt;&lt;wsp:rsid wsp:val=&quot;0097132A&quot;/&gt;&lt;wsp:rsid wsp:val=&quot;009714EA&quot;/&gt;&lt;wsp:rsid wsp:val=&quot;0097171A&quot;/&gt;&lt;wsp:rsid wsp:val=&quot;00971D30&quot;/&gt;&lt;wsp:rsid wsp:val=&quot;00971E15&quot;/&gt;&lt;wsp:rsid wsp:val=&quot;00971ED2&quot;/&gt;&lt;wsp:rsid wsp:val=&quot;00971F3E&quot;/&gt;&lt;wsp:rsid wsp:val=&quot;009720E8&quot;/&gt;&lt;wsp:rsid wsp:val=&quot;0097252C&quot;/&gt;&lt;wsp:rsid wsp:val=&quot;00972A9C&quot;/&gt;&lt;wsp:rsid wsp:val=&quot;00972BA2&quot;/&gt;&lt;wsp:rsid wsp:val=&quot;00972CA3&quot;/&gt;&lt;wsp:rsid wsp:val=&quot;00972CB6&quot;/&gt;&lt;wsp:rsid wsp:val=&quot;00972E8E&quot;/&gt;&lt;wsp:rsid wsp:val=&quot;00972F7D&quot;/&gt;&lt;wsp:rsid wsp:val=&quot;00973001&quot;/&gt;&lt;wsp:rsid wsp:val=&quot;00973237&quot;/&gt;&lt;wsp:rsid wsp:val=&quot;00973522&quot;/&gt;&lt;wsp:rsid wsp:val=&quot;0097359B&quot;/&gt;&lt;wsp:rsid wsp:val=&quot;00973649&quot;/&gt;&lt;wsp:rsid wsp:val=&quot;00973676&quot;/&gt;&lt;wsp:rsid wsp:val=&quot;00973692&quot;/&gt;&lt;wsp:rsid wsp:val=&quot;00973784&quot;/&gt;&lt;wsp:rsid wsp:val=&quot;009737A3&quot;/&gt;&lt;wsp:rsid wsp:val=&quot;009739C5&quot;/&gt;&lt;wsp:rsid wsp:val=&quot;00973CDD&quot;/&gt;&lt;wsp:rsid wsp:val=&quot;00973D5F&quot;/&gt;&lt;wsp:rsid wsp:val=&quot;00973EBA&quot;/&gt;&lt;wsp:rsid wsp:val=&quot;00973F34&quot;/&gt;&lt;wsp:rsid wsp:val=&quot;00973F60&quot;/&gt;&lt;wsp:rsid wsp:val=&quot;00974116&quot;/&gt;&lt;wsp:rsid wsp:val=&quot;0097413E&quot;/&gt;&lt;wsp:rsid wsp:val=&quot;009742F2&quot;/&gt;&lt;wsp:rsid wsp:val=&quot;0097450F&quot;/&gt;&lt;wsp:rsid wsp:val=&quot;00974667&quot;/&gt;&lt;wsp:rsid wsp:val=&quot;009746D4&quot;/&gt;&lt;wsp:rsid wsp:val=&quot;00974A48&quot;/&gt;&lt;wsp:rsid wsp:val=&quot;00974C21&quot;/&gt;&lt;wsp:rsid wsp:val=&quot;00974E23&quot;/&gt;&lt;wsp:rsid wsp:val=&quot;00974EBF&quot;/&gt;&lt;wsp:rsid wsp:val=&quot;00974FC8&quot;/&gt;&lt;wsp:rsid wsp:val=&quot;00974FEB&quot;/&gt;&lt;wsp:rsid wsp:val=&quot;00975062&quot;/&gt;&lt;wsp:rsid wsp:val=&quot;00975357&quot;/&gt;&lt;wsp:rsid wsp:val=&quot;0097553D&quot;/&gt;&lt;wsp:rsid wsp:val=&quot;00975855&quot;/&gt;&lt;wsp:rsid wsp:val=&quot;009758E6&quot;/&gt;&lt;wsp:rsid wsp:val=&quot;00975A2E&quot;/&gt;&lt;wsp:rsid wsp:val=&quot;00975AFA&quot;/&gt;&lt;wsp:rsid wsp:val=&quot;00975E5C&quot;/&gt;&lt;wsp:rsid wsp:val=&quot;00976156&quot;/&gt;&lt;wsp:rsid wsp:val=&quot;00976175&quot;/&gt;&lt;wsp:rsid wsp:val=&quot;00976244&quot;/&gt;&lt;wsp:rsid wsp:val=&quot;00976266&quot;/&gt;&lt;wsp:rsid wsp:val=&quot;009768A3&quot;/&gt;&lt;wsp:rsid wsp:val=&quot;00976911&quot;/&gt;&lt;wsp:rsid wsp:val=&quot;00976BB0&quot;/&gt;&lt;wsp:rsid wsp:val=&quot;00976E38&quot;/&gt;&lt;wsp:rsid wsp:val=&quot;00976E87&quot;/&gt;&lt;wsp:rsid wsp:val=&quot;00976E95&quot;/&gt;&lt;wsp:rsid wsp:val=&quot;00977410&quot;/&gt;&lt;wsp:rsid wsp:val=&quot;009775ED&quot;/&gt;&lt;wsp:rsid wsp:val=&quot;00977775&quot;/&gt;&lt;wsp:rsid wsp:val=&quot;009777B1&quot;/&gt;&lt;wsp:rsid wsp:val=&quot;00977848&quot;/&gt;&lt;wsp:rsid wsp:val=&quot;00977879&quot;/&gt;&lt;wsp:rsid wsp:val=&quot;009779EE&quot;/&gt;&lt;wsp:rsid wsp:val=&quot;00977A42&quot;/&gt;&lt;wsp:rsid wsp:val=&quot;00977AD6&quot;/&gt;&lt;wsp:rsid wsp:val=&quot;00977BC2&quot;/&gt;&lt;wsp:rsid wsp:val=&quot;00977BED&quot;/&gt;&lt;wsp:rsid wsp:val=&quot;00977F99&quot;/&gt;&lt;wsp:rsid wsp:val=&quot;009802BB&quot;/&gt;&lt;wsp:rsid wsp:val=&quot;009804B9&quot;/&gt;&lt;wsp:rsid wsp:val=&quot;00980521&quot;/&gt;&lt;wsp:rsid wsp:val=&quot;00980523&quot;/&gt;&lt;wsp:rsid wsp:val=&quot;00980551&quot;/&gt;&lt;wsp:rsid wsp:val=&quot;00980723&quot;/&gt;&lt;wsp:rsid wsp:val=&quot;00980768&quot;/&gt;&lt;wsp:rsid wsp:val=&quot;009807D5&quot;/&gt;&lt;wsp:rsid wsp:val=&quot;00980805&quot;/&gt;&lt;wsp:rsid wsp:val=&quot;00980831&quot;/&gt;&lt;wsp:rsid wsp:val=&quot;009808F2&quot;/&gt;&lt;wsp:rsid wsp:val=&quot;00980B41&quot;/&gt;&lt;wsp:rsid wsp:val=&quot;00980BB9&quot;/&gt;&lt;wsp:rsid wsp:val=&quot;00980CA8&quot;/&gt;&lt;wsp:rsid wsp:val=&quot;00980E4B&quot;/&gt;&lt;wsp:rsid wsp:val=&quot;00980E90&quot;/&gt;&lt;wsp:rsid wsp:val=&quot;00980FC1&quot;/&gt;&lt;wsp:rsid wsp:val=&quot;0098102F&quot;/&gt;&lt;wsp:rsid wsp:val=&quot;009810DE&quot;/&gt;&lt;wsp:rsid wsp:val=&quot;0098127C&quot;/&gt;&lt;wsp:rsid wsp:val=&quot;00981297&quot;/&gt;&lt;wsp:rsid wsp:val=&quot;0098143E&quot;/&gt;&lt;wsp:rsid wsp:val=&quot;009815D0&quot;/&gt;&lt;wsp:rsid wsp:val=&quot;00981645&quot;/&gt;&lt;wsp:rsid wsp:val=&quot;00981688&quot;/&gt;&lt;wsp:rsid wsp:val=&quot;00981693&quot;/&gt;&lt;wsp:rsid wsp:val=&quot;009816BA&quot;/&gt;&lt;wsp:rsid wsp:val=&quot;009816DF&quot;/&gt;&lt;wsp:rsid wsp:val=&quot;0098172D&quot;/&gt;&lt;wsp:rsid wsp:val=&quot;00981763&quot;/&gt;&lt;wsp:rsid wsp:val=&quot;009817F2&quot;/&gt;&lt;wsp:rsid wsp:val=&quot;00981A06&quot;/&gt;&lt;wsp:rsid wsp:val=&quot;00981BA3&quot;/&gt;&lt;wsp:rsid wsp:val=&quot;00981BCF&quot;/&gt;&lt;wsp:rsid wsp:val=&quot;00981D0B&quot;/&gt;&lt;wsp:rsid wsp:val=&quot;00981E15&quot;/&gt;&lt;wsp:rsid wsp:val=&quot;00981E7C&quot;/&gt;&lt;wsp:rsid wsp:val=&quot;00982167&quot;/&gt;&lt;wsp:rsid wsp:val=&quot;009822CF&quot;/&gt;&lt;wsp:rsid wsp:val=&quot;0098254A&quot;/&gt;&lt;wsp:rsid wsp:val=&quot;00982A75&quot;/&gt;&lt;wsp:rsid wsp:val=&quot;00982B28&quot;/&gt;&lt;wsp:rsid wsp:val=&quot;00982D43&quot;/&gt;&lt;wsp:rsid wsp:val=&quot;009833F2&quot;/&gt;&lt;wsp:rsid wsp:val=&quot;00983439&quot;/&gt;&lt;wsp:rsid wsp:val=&quot;00983632&quot;/&gt;&lt;wsp:rsid wsp:val=&quot;009836A1&quot;/&gt;&lt;wsp:rsid wsp:val=&quot;00983842&quot;/&gt;&lt;wsp:rsid wsp:val=&quot;0098391B&quot;/&gt;&lt;wsp:rsid wsp:val=&quot;00983B79&quot;/&gt;&lt;wsp:rsid wsp:val=&quot;00983B81&quot;/&gt;&lt;wsp:rsid wsp:val=&quot;00983D2B&quot;/&gt;&lt;wsp:rsid wsp:val=&quot;00983DBA&quot;/&gt;&lt;wsp:rsid wsp:val=&quot;00984029&quot;/&gt;&lt;wsp:rsid wsp:val=&quot;009845FD&quot;/&gt;&lt;wsp:rsid wsp:val=&quot;00984A1C&quot;/&gt;&lt;wsp:rsid wsp:val=&quot;00984A22&quot;/&gt;&lt;wsp:rsid wsp:val=&quot;00984B9D&quot;/&gt;&lt;wsp:rsid wsp:val=&quot;00984EAF&quot;/&gt;&lt;wsp:rsid wsp:val=&quot;00985080&quot;/&gt;&lt;wsp:rsid wsp:val=&quot;0098544A&quot;/&gt;&lt;wsp:rsid wsp:val=&quot;00985492&quot;/&gt;&lt;wsp:rsid wsp:val=&quot;0098550C&quot;/&gt;&lt;wsp:rsid wsp:val=&quot;00985791&quot;/&gt;&lt;wsp:rsid wsp:val=&quot;009857CA&quot;/&gt;&lt;wsp:rsid wsp:val=&quot;009858F5&quot;/&gt;&lt;wsp:rsid wsp:val=&quot;00985915&quot;/&gt;&lt;wsp:rsid wsp:val=&quot;00985AEA&quot;/&gt;&lt;wsp:rsid wsp:val=&quot;00985D5E&quot;/&gt;&lt;wsp:rsid wsp:val=&quot;00985DBA&quot;/&gt;&lt;wsp:rsid wsp:val=&quot;00985E0A&quot;/&gt;&lt;wsp:rsid wsp:val=&quot;00985EB2&quot;/&gt;&lt;wsp:rsid wsp:val=&quot;00985F06&quot;/&gt;&lt;wsp:rsid wsp:val=&quot;00986064&quot;/&gt;&lt;wsp:rsid wsp:val=&quot;0098628F&quot;/&gt;&lt;wsp:rsid wsp:val=&quot;0098644E&quot;/&gt;&lt;wsp:rsid wsp:val=&quot;009864BB&quot;/&gt;&lt;wsp:rsid wsp:val=&quot;009864E8&quot;/&gt;&lt;wsp:rsid wsp:val=&quot;00986519&quot;/&gt;&lt;wsp:rsid wsp:val=&quot;0098662E&quot;/&gt;&lt;wsp:rsid wsp:val=&quot;00986635&quot;/&gt;&lt;wsp:rsid wsp:val=&quot;00986727&quot;/&gt;&lt;wsp:rsid wsp:val=&quot;0098676E&quot;/&gt;&lt;wsp:rsid wsp:val=&quot;00986856&quot;/&gt;&lt;wsp:rsid wsp:val=&quot;009868BE&quot;/&gt;&lt;wsp:rsid wsp:val=&quot;0098696C&quot;/&gt;&lt;wsp:rsid wsp:val=&quot;009869EB&quot;/&gt;&lt;wsp:rsid wsp:val=&quot;00986A3F&quot;/&gt;&lt;wsp:rsid wsp:val=&quot;00986B24&quot;/&gt;&lt;wsp:rsid wsp:val=&quot;00986C69&quot;/&gt;&lt;wsp:rsid wsp:val=&quot;00986DEB&quot;/&gt;&lt;wsp:rsid wsp:val=&quot;00986E79&quot;/&gt;&lt;wsp:rsid wsp:val=&quot;00986E95&quot;/&gt;&lt;wsp:rsid wsp:val=&quot;00986FF7&quot;/&gt;&lt;wsp:rsid wsp:val=&quot;009874A4&quot;/&gt;&lt;wsp:rsid wsp:val=&quot;00987500&quot;/&gt;&lt;wsp:rsid wsp:val=&quot;00987650&quot;/&gt;&lt;wsp:rsid wsp:val=&quot;009877B6&quot;/&gt;&lt;wsp:rsid wsp:val=&quot;009877D2&quot;/&gt;&lt;wsp:rsid wsp:val=&quot;00987806&quot;/&gt;&lt;wsp:rsid wsp:val=&quot;009879C3&quot;/&gt;&lt;wsp:rsid wsp:val=&quot;00987AEE&quot;/&gt;&lt;wsp:rsid wsp:val=&quot;00987D41&quot;/&gt;&lt;wsp:rsid wsp:val=&quot;00990033&quot;/&gt;&lt;wsp:rsid wsp:val=&quot;009900A4&quot;/&gt;&lt;wsp:rsid wsp:val=&quot;00990154&quot;/&gt;&lt;wsp:rsid wsp:val=&quot;0099039B&quot;/&gt;&lt;wsp:rsid wsp:val=&quot;009904C6&quot;/&gt;&lt;wsp:rsid wsp:val=&quot;00990659&quot;/&gt;&lt;wsp:rsid wsp:val=&quot;009908EA&quot;/&gt;&lt;wsp:rsid wsp:val=&quot;00990B07&quot;/&gt;&lt;wsp:rsid wsp:val=&quot;00990BCE&quot;/&gt;&lt;wsp:rsid wsp:val=&quot;00990C1A&quot;/&gt;&lt;wsp:rsid wsp:val=&quot;00990CE0&quot;/&gt;&lt;wsp:rsid wsp:val=&quot;00990DBB&quot;/&gt;&lt;wsp:rsid wsp:val=&quot;00990E69&quot;/&gt;&lt;wsp:rsid wsp:val=&quot;00990E97&quot;/&gt;&lt;wsp:rsid wsp:val=&quot;00991050&quot;/&gt;&lt;wsp:rsid wsp:val=&quot;00991196&quot;/&gt;&lt;wsp:rsid wsp:val=&quot;0099126B&quot;/&gt;&lt;wsp:rsid wsp:val=&quot;0099128C&quot;/&gt;&lt;wsp:rsid wsp:val=&quot;009913F0&quot;/&gt;&lt;wsp:rsid wsp:val=&quot;00991503&quot;/&gt;&lt;wsp:rsid wsp:val=&quot;0099157F&quot;/&gt;&lt;wsp:rsid wsp:val=&quot;0099160E&quot;/&gt;&lt;wsp:rsid wsp:val=&quot;0099165B&quot;/&gt;&lt;wsp:rsid wsp:val=&quot;009918C9&quot;/&gt;&lt;wsp:rsid wsp:val=&quot;009918D8&quot;/&gt;&lt;wsp:rsid wsp:val=&quot;009922B7&quot;/&gt;&lt;wsp:rsid wsp:val=&quot;00992335&quot;/&gt;&lt;wsp:rsid wsp:val=&quot;009923F0&quot;/&gt;&lt;wsp:rsid wsp:val=&quot;00992459&quot;/&gt;&lt;wsp:rsid wsp:val=&quot;0099255E&quot;/&gt;&lt;wsp:rsid wsp:val=&quot;00992755&quot;/&gt;&lt;wsp:rsid wsp:val=&quot;00992865&quot;/&gt;&lt;wsp:rsid wsp:val=&quot;00992906&quot;/&gt;&lt;wsp:rsid wsp:val=&quot;0099292B&quot;/&gt;&lt;wsp:rsid wsp:val=&quot;009929F4&quot;/&gt;&lt;wsp:rsid wsp:val=&quot;00992A50&quot;/&gt;&lt;wsp:rsid wsp:val=&quot;00992AA0&quot;/&gt;&lt;wsp:rsid wsp:val=&quot;00992AE6&quot;/&gt;&lt;wsp:rsid wsp:val=&quot;00992C55&quot;/&gt;&lt;wsp:rsid wsp:val=&quot;00992CD5&quot;/&gt;&lt;wsp:rsid wsp:val=&quot;00992FE5&quot;/&gt;&lt;wsp:rsid wsp:val=&quot;00993249&quot;/&gt;&lt;wsp:rsid wsp:val=&quot;00993754&quot;/&gt;&lt;wsp:rsid wsp:val=&quot;00993874&quot;/&gt;&lt;wsp:rsid wsp:val=&quot;009938B3&quot;/&gt;&lt;wsp:rsid wsp:val=&quot;0099397B&quot;/&gt;&lt;wsp:rsid wsp:val=&quot;00993AE8&quot;/&gt;&lt;wsp:rsid wsp:val=&quot;00993D21&quot;/&gt;&lt;wsp:rsid wsp:val=&quot;00993DC5&quot;/&gt;&lt;wsp:rsid wsp:val=&quot;00993DD2&quot;/&gt;&lt;wsp:rsid wsp:val=&quot;00993E62&quot;/&gt;&lt;wsp:rsid wsp:val=&quot;00993EBD&quot;/&gt;&lt;wsp:rsid wsp:val=&quot;0099401B&quot;/&gt;&lt;wsp:rsid wsp:val=&quot;009947C2&quot;/&gt;&lt;wsp:rsid wsp:val=&quot;00994871&quot;/&gt;&lt;wsp:rsid wsp:val=&quot;00994917&quot;/&gt;&lt;wsp:rsid wsp:val=&quot;00994935&quot;/&gt;&lt;wsp:rsid wsp:val=&quot;00994A5E&quot;/&gt;&lt;wsp:rsid wsp:val=&quot;00994B3D&quot;/&gt;&lt;wsp:rsid wsp:val=&quot;00994B54&quot;/&gt;&lt;wsp:rsid wsp:val=&quot;009951E3&quot;/&gt;&lt;wsp:rsid wsp:val=&quot;00995309&quot;/&gt;&lt;wsp:rsid wsp:val=&quot;00995427&quot;/&gt;&lt;wsp:rsid wsp:val=&quot;00995545&quot;/&gt;&lt;wsp:rsid wsp:val=&quot;009955DC&quot;/&gt;&lt;wsp:rsid wsp:val=&quot;009959DF&quot;/&gt;&lt;wsp:rsid wsp:val=&quot;00995B8A&quot;/&gt;&lt;wsp:rsid wsp:val=&quot;00995B8F&quot;/&gt;&lt;wsp:rsid wsp:val=&quot;00995C77&quot;/&gt;&lt;wsp:rsid wsp:val=&quot;00995DF6&quot;/&gt;&lt;wsp:rsid wsp:val=&quot;00995F53&quot;/&gt;&lt;wsp:rsid wsp:val=&quot;009960B8&quot;/&gt;&lt;wsp:rsid wsp:val=&quot;009961F3&quot;/&gt;&lt;wsp:rsid wsp:val=&quot;0099627C&quot;/&gt;&lt;wsp:rsid wsp:val=&quot;0099654D&quot;/&gt;&lt;wsp:rsid wsp:val=&quot;00996C31&quot;/&gt;&lt;wsp:rsid wsp:val=&quot;00996E0A&quot;/&gt;&lt;wsp:rsid wsp:val=&quot;00996ECF&quot;/&gt;&lt;wsp:rsid wsp:val=&quot;00996FB1&quot;/&gt;&lt;wsp:rsid wsp:val=&quot;00997004&quot;/&gt;&lt;wsp:rsid wsp:val=&quot;00997304&quot;/&gt;&lt;wsp:rsid wsp:val=&quot;009973C9&quot;/&gt;&lt;wsp:rsid wsp:val=&quot;009974D8&quot;/&gt;&lt;wsp:rsid wsp:val=&quot;0099751D&quot;/&gt;&lt;wsp:rsid wsp:val=&quot;00997633&quot;/&gt;&lt;wsp:rsid wsp:val=&quot;00997674&quot;/&gt;&lt;wsp:rsid wsp:val=&quot;00997699&quot;/&gt;&lt;wsp:rsid wsp:val=&quot;009978EA&quot;/&gt;&lt;wsp:rsid wsp:val=&quot;0099792A&quot;/&gt;&lt;wsp:rsid wsp:val=&quot;0099794E&quot;/&gt;&lt;wsp:rsid wsp:val=&quot;00997A6C&quot;/&gt;&lt;wsp:rsid wsp:val=&quot;00997AC8&quot;/&gt;&lt;wsp:rsid wsp:val=&quot;00997BA6&quot;/&gt;&lt;wsp:rsid wsp:val=&quot;00997DA8&quot;/&gt;&lt;wsp:rsid wsp:val=&quot;00997E56&quot;/&gt;&lt;wsp:rsid wsp:val=&quot;009A015B&quot;/&gt;&lt;wsp:rsid wsp:val=&quot;009A0259&quot;/&gt;&lt;wsp:rsid wsp:val=&quot;009A0292&quot;/&gt;&lt;wsp:rsid wsp:val=&quot;009A0635&quot;/&gt;&lt;wsp:rsid wsp:val=&quot;009A0652&quot;/&gt;&lt;wsp:rsid wsp:val=&quot;009A0653&quot;/&gt;&lt;wsp:rsid wsp:val=&quot;009A075D&quot;/&gt;&lt;wsp:rsid wsp:val=&quot;009A09DC&quot;/&gt;&lt;wsp:rsid wsp:val=&quot;009A0B90&quot;/&gt;&lt;wsp:rsid wsp:val=&quot;009A0C72&quot;/&gt;&lt;wsp:rsid wsp:val=&quot;009A0CF7&quot;/&gt;&lt;wsp:rsid wsp:val=&quot;009A0D75&quot;/&gt;&lt;wsp:rsid wsp:val=&quot;009A0DCF&quot;/&gt;&lt;wsp:rsid wsp:val=&quot;009A15AC&quot;/&gt;&lt;wsp:rsid wsp:val=&quot;009A1981&quot;/&gt;&lt;wsp:rsid wsp:val=&quot;009A19BF&quot;/&gt;&lt;wsp:rsid wsp:val=&quot;009A1B33&quot;/&gt;&lt;wsp:rsid wsp:val=&quot;009A1E20&quot;/&gt;&lt;wsp:rsid wsp:val=&quot;009A1E49&quot;/&gt;&lt;wsp:rsid wsp:val=&quot;009A1F17&quot;/&gt;&lt;wsp:rsid wsp:val=&quot;009A211D&quot;/&gt;&lt;wsp:rsid wsp:val=&quot;009A23A9&quot;/&gt;&lt;wsp:rsid wsp:val=&quot;009A23C6&quot;/&gt;&lt;wsp:rsid wsp:val=&quot;009A24A7&quot;/&gt;&lt;wsp:rsid wsp:val=&quot;009A257B&quot;/&gt;&lt;wsp:rsid wsp:val=&quot;009A27B1&quot;/&gt;&lt;wsp:rsid wsp:val=&quot;009A2A21&quot;/&gt;&lt;wsp:rsid wsp:val=&quot;009A2A30&quot;/&gt;&lt;wsp:rsid wsp:val=&quot;009A2C29&quot;/&gt;&lt;wsp:rsid wsp:val=&quot;009A2DE2&quot;/&gt;&lt;wsp:rsid wsp:val=&quot;009A2DE8&quot;/&gt;&lt;wsp:rsid wsp:val=&quot;009A2F37&quot;/&gt;&lt;wsp:rsid wsp:val=&quot;009A2F78&quot;/&gt;&lt;wsp:rsid wsp:val=&quot;009A2FA3&quot;/&gt;&lt;wsp:rsid wsp:val=&quot;009A323D&quot;/&gt;&lt;wsp:rsid wsp:val=&quot;009A3419&quot;/&gt;&lt;wsp:rsid wsp:val=&quot;009A36FA&quot;/&gt;&lt;wsp:rsid wsp:val=&quot;009A39D1&quot;/&gt;&lt;wsp:rsid wsp:val=&quot;009A3A40&quot;/&gt;&lt;wsp:rsid wsp:val=&quot;009A3BAD&quot;/&gt;&lt;wsp:rsid wsp:val=&quot;009A3C31&quot;/&gt;&lt;wsp:rsid wsp:val=&quot;009A3C38&quot;/&gt;&lt;wsp:rsid wsp:val=&quot;009A3D46&quot;/&gt;&lt;wsp:rsid wsp:val=&quot;009A3E37&quot;/&gt;&lt;wsp:rsid wsp:val=&quot;009A3E7B&quot;/&gt;&lt;wsp:rsid wsp:val=&quot;009A4066&quot;/&gt;&lt;wsp:rsid wsp:val=&quot;009A41BE&quot;/&gt;&lt;wsp:rsid wsp:val=&quot;009A41EB&quot;/&gt;&lt;wsp:rsid wsp:val=&quot;009A4224&quot;/&gt;&lt;wsp:rsid wsp:val=&quot;009A4243&quot;/&gt;&lt;wsp:rsid wsp:val=&quot;009A42B0&quot;/&gt;&lt;wsp:rsid wsp:val=&quot;009A42D5&quot;/&gt;&lt;wsp:rsid wsp:val=&quot;009A43C4&quot;/&gt;&lt;wsp:rsid wsp:val=&quot;009A44F1&quot;/&gt;&lt;wsp:rsid wsp:val=&quot;009A45E8&quot;/&gt;&lt;wsp:rsid wsp:val=&quot;009A48E3&quot;/&gt;&lt;wsp:rsid wsp:val=&quot;009A49FB&quot;/&gt;&lt;wsp:rsid wsp:val=&quot;009A4AAB&quot;/&gt;&lt;wsp:rsid wsp:val=&quot;009A4AF7&quot;/&gt;&lt;wsp:rsid wsp:val=&quot;009A4E01&quot;/&gt;&lt;wsp:rsid wsp:val=&quot;009A4ECC&quot;/&gt;&lt;wsp:rsid wsp:val=&quot;009A4F2A&quot;/&gt;&lt;wsp:rsid wsp:val=&quot;009A4F2E&quot;/&gt;&lt;wsp:rsid wsp:val=&quot;009A500B&quot;/&gt;&lt;wsp:rsid wsp:val=&quot;009A50D8&quot;/&gt;&lt;wsp:rsid wsp:val=&quot;009A5176&quot;/&gt;&lt;wsp:rsid wsp:val=&quot;009A518E&quot;/&gt;&lt;wsp:rsid wsp:val=&quot;009A5489&quot;/&gt;&lt;wsp:rsid wsp:val=&quot;009A5526&quot;/&gt;&lt;wsp:rsid wsp:val=&quot;009A557F&quot;/&gt;&lt;wsp:rsid wsp:val=&quot;009A55D1&quot;/&gt;&lt;wsp:rsid wsp:val=&quot;009A57C3&quot;/&gt;&lt;wsp:rsid wsp:val=&quot;009A5A96&quot;/&gt;&lt;wsp:rsid wsp:val=&quot;009A5B37&quot;/&gt;&lt;wsp:rsid wsp:val=&quot;009A5D36&quot;/&gt;&lt;wsp:rsid wsp:val=&quot;009A5DD1&quot;/&gt;&lt;wsp:rsid wsp:val=&quot;009A5EBB&quot;/&gt;&lt;wsp:rsid wsp:val=&quot;009A6008&quot;/&gt;&lt;wsp:rsid wsp:val=&quot;009A6017&quot;/&gt;&lt;wsp:rsid wsp:val=&quot;009A601A&quot;/&gt;&lt;wsp:rsid wsp:val=&quot;009A610C&quot;/&gt;&lt;wsp:rsid wsp:val=&quot;009A6542&quot;/&gt;&lt;wsp:rsid wsp:val=&quot;009A65E2&quot;/&gt;&lt;wsp:rsid wsp:val=&quot;009A6C1C&quot;/&gt;&lt;wsp:rsid wsp:val=&quot;009A6C9B&quot;/&gt;&lt;wsp:rsid wsp:val=&quot;009A6E38&quot;/&gt;&lt;wsp:rsid wsp:val=&quot;009A6E6F&quot;/&gt;&lt;wsp:rsid wsp:val=&quot;009A6EA5&quot;/&gt;&lt;wsp:rsid wsp:val=&quot;009A6F2A&quot;/&gt;&lt;wsp:rsid wsp:val=&quot;009A70BE&quot;/&gt;&lt;wsp:rsid wsp:val=&quot;009A70DF&quot;/&gt;&lt;wsp:rsid wsp:val=&quot;009A70EB&quot;/&gt;&lt;wsp:rsid wsp:val=&quot;009A7142&quot;/&gt;&lt;wsp:rsid wsp:val=&quot;009A7269&quot;/&gt;&lt;wsp:rsid wsp:val=&quot;009A72B8&quot;/&gt;&lt;wsp:rsid wsp:val=&quot;009A74DB&quot;/&gt;&lt;wsp:rsid wsp:val=&quot;009A7670&quot;/&gt;&lt;wsp:rsid wsp:val=&quot;009A7AB3&quot;/&gt;&lt;wsp:rsid wsp:val=&quot;009A7AB5&quot;/&gt;&lt;wsp:rsid wsp:val=&quot;009A7C5F&quot;/&gt;&lt;wsp:rsid wsp:val=&quot;009A7CFC&quot;/&gt;&lt;wsp:rsid wsp:val=&quot;009A7D1E&quot;/&gt;&lt;wsp:rsid wsp:val=&quot;009A7E3E&quot;/&gt;&lt;wsp:rsid wsp:val=&quot;009B023B&quot;/&gt;&lt;wsp:rsid wsp:val=&quot;009B0244&quot;/&gt;&lt;wsp:rsid wsp:val=&quot;009B03BC&quot;/&gt;&lt;wsp:rsid wsp:val=&quot;009B0466&quot;/&gt;&lt;wsp:rsid wsp:val=&quot;009B0780&quot;/&gt;&lt;wsp:rsid wsp:val=&quot;009B09FB&quot;/&gt;&lt;wsp:rsid wsp:val=&quot;009B0AA9&quot;/&gt;&lt;wsp:rsid wsp:val=&quot;009B0F54&quot;/&gt;&lt;wsp:rsid wsp:val=&quot;009B0F84&quot;/&gt;&lt;wsp:rsid wsp:val=&quot;009B1307&quot;/&gt;&lt;wsp:rsid wsp:val=&quot;009B1357&quot;/&gt;&lt;wsp:rsid wsp:val=&quot;009B1373&quot;/&gt;&lt;wsp:rsid wsp:val=&quot;009B142E&quot;/&gt;&lt;wsp:rsid wsp:val=&quot;009B162F&quot;/&gt;&lt;wsp:rsid wsp:val=&quot;009B16B1&quot;/&gt;&lt;wsp:rsid wsp:val=&quot;009B1883&quot;/&gt;&lt;wsp:rsid wsp:val=&quot;009B1F6F&quot;/&gt;&lt;wsp:rsid wsp:val=&quot;009B1FB9&quot;/&gt;&lt;wsp:rsid wsp:val=&quot;009B1FDE&quot;/&gt;&lt;wsp:rsid wsp:val=&quot;009B20EF&quot;/&gt;&lt;wsp:rsid wsp:val=&quot;009B2106&quot;/&gt;&lt;wsp:rsid wsp:val=&quot;009B21BA&quot;/&gt;&lt;wsp:rsid wsp:val=&quot;009B22B0&quot;/&gt;&lt;wsp:rsid wsp:val=&quot;009B250C&quot;/&gt;&lt;wsp:rsid wsp:val=&quot;009B25B9&quot;/&gt;&lt;wsp:rsid wsp:val=&quot;009B29BA&quot;/&gt;&lt;wsp:rsid wsp:val=&quot;009B29EA&quot;/&gt;&lt;wsp:rsid wsp:val=&quot;009B29FB&quot;/&gt;&lt;wsp:rsid wsp:val=&quot;009B2A07&quot;/&gt;&lt;wsp:rsid wsp:val=&quot;009B2E5E&quot;/&gt;&lt;wsp:rsid wsp:val=&quot;009B310B&quot;/&gt;&lt;wsp:rsid wsp:val=&quot;009B33CF&quot;/&gt;&lt;wsp:rsid wsp:val=&quot;009B33E5&quot;/&gt;&lt;wsp:rsid wsp:val=&quot;009B3429&quot;/&gt;&lt;wsp:rsid wsp:val=&quot;009B3539&quot;/&gt;&lt;wsp:rsid wsp:val=&quot;009B3592&quot;/&gt;&lt;wsp:rsid wsp:val=&quot;009B36B8&quot;/&gt;&lt;wsp:rsid wsp:val=&quot;009B36F8&quot;/&gt;&lt;wsp:rsid wsp:val=&quot;009B3968&quot;/&gt;&lt;wsp:rsid wsp:val=&quot;009B39CE&quot;/&gt;&lt;wsp:rsid wsp:val=&quot;009B3ABB&quot;/&gt;&lt;wsp:rsid wsp:val=&quot;009B3D6E&quot;/&gt;&lt;wsp:rsid wsp:val=&quot;009B4183&quot;/&gt;&lt;wsp:rsid wsp:val=&quot;009B44B2&quot;/&gt;&lt;wsp:rsid wsp:val=&quot;009B4716&quot;/&gt;&lt;wsp:rsid wsp:val=&quot;009B472C&quot;/&gt;&lt;wsp:rsid wsp:val=&quot;009B48D8&quot;/&gt;&lt;wsp:rsid wsp:val=&quot;009B4A1B&quot;/&gt;&lt;wsp:rsid wsp:val=&quot;009B4B7A&quot;/&gt;&lt;wsp:rsid wsp:val=&quot;009B50FB&quot;/&gt;&lt;wsp:rsid wsp:val=&quot;009B5165&quot;/&gt;&lt;wsp:rsid wsp:val=&quot;009B52C3&quot;/&gt;&lt;wsp:rsid wsp:val=&quot;009B5383&quot;/&gt;&lt;wsp:rsid wsp:val=&quot;009B539C&quot;/&gt;&lt;wsp:rsid wsp:val=&quot;009B53AA&quot;/&gt;&lt;wsp:rsid wsp:val=&quot;009B5495&quot;/&gt;&lt;wsp:rsid wsp:val=&quot;009B54E3&quot;/&gt;&lt;wsp:rsid wsp:val=&quot;009B5730&quot;/&gt;&lt;wsp:rsid wsp:val=&quot;009B58F1&quot;/&gt;&lt;wsp:rsid wsp:val=&quot;009B5B6F&quot;/&gt;&lt;wsp:rsid wsp:val=&quot;009B5FBB&quot;/&gt;&lt;wsp:rsid wsp:val=&quot;009B6084&quot;/&gt;&lt;wsp:rsid wsp:val=&quot;009B61B8&quot;/&gt;&lt;wsp:rsid wsp:val=&quot;009B637D&quot;/&gt;&lt;wsp:rsid wsp:val=&quot;009B6427&quot;/&gt;&lt;wsp:rsid wsp:val=&quot;009B654A&quot;/&gt;&lt;wsp:rsid wsp:val=&quot;009B6671&quot;/&gt;&lt;wsp:rsid wsp:val=&quot;009B66ED&quot;/&gt;&lt;wsp:rsid wsp:val=&quot;009B6C6D&quot;/&gt;&lt;wsp:rsid wsp:val=&quot;009B6E32&quot;/&gt;&lt;wsp:rsid wsp:val=&quot;009B71AF&quot;/&gt;&lt;wsp:rsid wsp:val=&quot;009B71CC&quot;/&gt;&lt;wsp:rsid wsp:val=&quot;009B7201&quot;/&gt;&lt;wsp:rsid wsp:val=&quot;009B7436&quot;/&gt;&lt;wsp:rsid wsp:val=&quot;009B74FD&quot;/&gt;&lt;wsp:rsid wsp:val=&quot;009B7648&quot;/&gt;&lt;wsp:rsid wsp:val=&quot;009B77A5&quot;/&gt;&lt;wsp:rsid wsp:val=&quot;009B79F7&quot;/&gt;&lt;wsp:rsid wsp:val=&quot;009B7ECF&quot;/&gt;&lt;wsp:rsid wsp:val=&quot;009C0045&quot;/&gt;&lt;wsp:rsid wsp:val=&quot;009C008A&quot;/&gt;&lt;wsp:rsid wsp:val=&quot;009C00E6&quot;/&gt;&lt;wsp:rsid wsp:val=&quot;009C031C&quot;/&gt;&lt;wsp:rsid wsp:val=&quot;009C0428&quot;/&gt;&lt;wsp:rsid wsp:val=&quot;009C0530&quot;/&gt;&lt;wsp:rsid wsp:val=&quot;009C073E&quot;/&gt;&lt;wsp:rsid wsp:val=&quot;009C093D&quot;/&gt;&lt;wsp:rsid wsp:val=&quot;009C0988&quot;/&gt;&lt;wsp:rsid wsp:val=&quot;009C0EF7&quot;/&gt;&lt;wsp:rsid wsp:val=&quot;009C1326&quot;/&gt;&lt;wsp:rsid wsp:val=&quot;009C1349&quot;/&gt;&lt;wsp:rsid wsp:val=&quot;009C1417&quot;/&gt;&lt;wsp:rsid wsp:val=&quot;009C160B&quot;/&gt;&lt;wsp:rsid wsp:val=&quot;009C1646&quot;/&gt;&lt;wsp:rsid wsp:val=&quot;009C191B&quot;/&gt;&lt;wsp:rsid wsp:val=&quot;009C1988&quot;/&gt;&lt;wsp:rsid wsp:val=&quot;009C1AD2&quot;/&gt;&lt;wsp:rsid wsp:val=&quot;009C1AFE&quot;/&gt;&lt;wsp:rsid wsp:val=&quot;009C1B41&quot;/&gt;&lt;wsp:rsid wsp:val=&quot;009C1BE3&quot;/&gt;&lt;wsp:rsid wsp:val=&quot;009C1CFF&quot;/&gt;&lt;wsp:rsid wsp:val=&quot;009C1D07&quot;/&gt;&lt;wsp:rsid wsp:val=&quot;009C1EEC&quot;/&gt;&lt;wsp:rsid wsp:val=&quot;009C1FB6&quot;/&gt;&lt;wsp:rsid wsp:val=&quot;009C20A0&quot;/&gt;&lt;wsp:rsid wsp:val=&quot;009C20E1&quot;/&gt;&lt;wsp:rsid wsp:val=&quot;009C22E3&quot;/&gt;&lt;wsp:rsid wsp:val=&quot;009C2308&quot;/&gt;&lt;wsp:rsid wsp:val=&quot;009C232C&quot;/&gt;&lt;wsp:rsid wsp:val=&quot;009C273B&quot;/&gt;&lt;wsp:rsid wsp:val=&quot;009C2AE1&quot;/&gt;&lt;wsp:rsid wsp:val=&quot;009C2BC6&quot;/&gt;&lt;wsp:rsid wsp:val=&quot;009C32B7&quot;/&gt;&lt;wsp:rsid wsp:val=&quot;009C32E4&quot;/&gt;&lt;wsp:rsid wsp:val=&quot;009C3414&quot;/&gt;&lt;wsp:rsid wsp:val=&quot;009C37AA&quot;/&gt;&lt;wsp:rsid wsp:val=&quot;009C381B&quot;/&gt;&lt;wsp:rsid wsp:val=&quot;009C39D6&quot;/&gt;&lt;wsp:rsid wsp:val=&quot;009C3E92&quot;/&gt;&lt;wsp:rsid wsp:val=&quot;009C4138&quot;/&gt;&lt;wsp:rsid wsp:val=&quot;009C4168&quot;/&gt;&lt;wsp:rsid wsp:val=&quot;009C4418&quot;/&gt;&lt;wsp:rsid wsp:val=&quot;009C4500&quot;/&gt;&lt;wsp:rsid wsp:val=&quot;009C453C&quot;/&gt;&lt;wsp:rsid wsp:val=&quot;009C4627&quot;/&gt;&lt;wsp:rsid wsp:val=&quot;009C47EE&quot;/&gt;&lt;wsp:rsid wsp:val=&quot;009C4830&quot;/&gt;&lt;wsp:rsid wsp:val=&quot;009C484D&quot;/&gt;&lt;wsp:rsid wsp:val=&quot;009C4D0E&quot;/&gt;&lt;wsp:rsid wsp:val=&quot;009C4D3E&quot;/&gt;&lt;wsp:rsid wsp:val=&quot;009C4E8F&quot;/&gt;&lt;wsp:rsid wsp:val=&quot;009C4F13&quot;/&gt;&lt;wsp:rsid wsp:val=&quot;009C4FC8&quot;/&gt;&lt;wsp:rsid wsp:val=&quot;009C505E&quot;/&gt;&lt;wsp:rsid wsp:val=&quot;009C5198&quot;/&gt;&lt;wsp:rsid wsp:val=&quot;009C5359&quot;/&gt;&lt;wsp:rsid wsp:val=&quot;009C5497&quot;/&gt;&lt;wsp:rsid wsp:val=&quot;009C5498&quot;/&gt;&lt;wsp:rsid wsp:val=&quot;009C5820&quot;/&gt;&lt;wsp:rsid wsp:val=&quot;009C5969&quot;/&gt;&lt;wsp:rsid wsp:val=&quot;009C5A65&quot;/&gt;&lt;wsp:rsid wsp:val=&quot;009C5AA2&quot;/&gt;&lt;wsp:rsid wsp:val=&quot;009C5DC6&quot;/&gt;&lt;wsp:rsid wsp:val=&quot;009C5F6D&quot;/&gt;&lt;wsp:rsid wsp:val=&quot;009C615F&quot;/&gt;&lt;wsp:rsid wsp:val=&quot;009C633C&quot;/&gt;&lt;wsp:rsid wsp:val=&quot;009C639C&quot;/&gt;&lt;wsp:rsid wsp:val=&quot;009C6401&quot;/&gt;&lt;wsp:rsid wsp:val=&quot;009C6437&quot;/&gt;&lt;wsp:rsid wsp:val=&quot;009C64C1&quot;/&gt;&lt;wsp:rsid wsp:val=&quot;009C67DD&quot;/&gt;&lt;wsp:rsid wsp:val=&quot;009C6921&quot;/&gt;&lt;wsp:rsid wsp:val=&quot;009C6AED&quot;/&gt;&lt;wsp:rsid wsp:val=&quot;009C6B2D&quot;/&gt;&lt;wsp:rsid wsp:val=&quot;009C6F48&quot;/&gt;&lt;wsp:rsid wsp:val=&quot;009C6F75&quot;/&gt;&lt;wsp:rsid wsp:val=&quot;009C6FC0&quot;/&gt;&lt;wsp:rsid wsp:val=&quot;009C705F&quot;/&gt;&lt;wsp:rsid wsp:val=&quot;009C70B0&quot;/&gt;&lt;wsp:rsid wsp:val=&quot;009C7475&quot;/&gt;&lt;wsp:rsid wsp:val=&quot;009C7770&quot;/&gt;&lt;wsp:rsid wsp:val=&quot;009C79A2&quot;/&gt;&lt;wsp:rsid wsp:val=&quot;009C7B92&quot;/&gt;&lt;wsp:rsid wsp:val=&quot;009C7D10&quot;/&gt;&lt;wsp:rsid wsp:val=&quot;009C7D4E&quot;/&gt;&lt;wsp:rsid wsp:val=&quot;009C7EBB&quot;/&gt;&lt;wsp:rsid wsp:val=&quot;009C7F0A&quot;/&gt;&lt;wsp:rsid wsp:val=&quot;009D0011&quot;/&gt;&lt;wsp:rsid wsp:val=&quot;009D006A&quot;/&gt;&lt;wsp:rsid wsp:val=&quot;009D0094&quot;/&gt;&lt;wsp:rsid wsp:val=&quot;009D01F6&quot;/&gt;&lt;wsp:rsid wsp:val=&quot;009D0347&quot;/&gt;&lt;wsp:rsid wsp:val=&quot;009D035D&quot;/&gt;&lt;wsp:rsid wsp:val=&quot;009D0386&quot;/&gt;&lt;wsp:rsid wsp:val=&quot;009D04C3&quot;/&gt;&lt;wsp:rsid wsp:val=&quot;009D0663&quot;/&gt;&lt;wsp:rsid wsp:val=&quot;009D0A0E&quot;/&gt;&lt;wsp:rsid wsp:val=&quot;009D0BE4&quot;/&gt;&lt;wsp:rsid wsp:val=&quot;009D0E12&quot;/&gt;&lt;wsp:rsid wsp:val=&quot;009D0E31&quot;/&gt;&lt;wsp:rsid wsp:val=&quot;009D1289&quot;/&gt;&lt;wsp:rsid wsp:val=&quot;009D1778&quot;/&gt;&lt;wsp:rsid wsp:val=&quot;009D17B9&quot;/&gt;&lt;wsp:rsid wsp:val=&quot;009D18EC&quot;/&gt;&lt;wsp:rsid wsp:val=&quot;009D1981&quot;/&gt;&lt;wsp:rsid wsp:val=&quot;009D19AB&quot;/&gt;&lt;wsp:rsid wsp:val=&quot;009D1A33&quot;/&gt;&lt;wsp:rsid wsp:val=&quot;009D1B99&quot;/&gt;&lt;wsp:rsid wsp:val=&quot;009D1BAC&quot;/&gt;&lt;wsp:rsid wsp:val=&quot;009D1C46&quot;/&gt;&lt;wsp:rsid wsp:val=&quot;009D1D68&quot;/&gt;&lt;wsp:rsid wsp:val=&quot;009D1E49&quot;/&gt;&lt;wsp:rsid wsp:val=&quot;009D2053&quot;/&gt;&lt;wsp:rsid wsp:val=&quot;009D205F&quot;/&gt;&lt;wsp:rsid wsp:val=&quot;009D21D0&quot;/&gt;&lt;wsp:rsid wsp:val=&quot;009D2550&quot;/&gt;&lt;wsp:rsid wsp:val=&quot;009D2712&quot;/&gt;&lt;wsp:rsid wsp:val=&quot;009D2834&quot;/&gt;&lt;wsp:rsid wsp:val=&quot;009D2906&quot;/&gt;&lt;wsp:rsid wsp:val=&quot;009D2ADE&quot;/&gt;&lt;wsp:rsid wsp:val=&quot;009D2B21&quot;/&gt;&lt;wsp:rsid wsp:val=&quot;009D2B89&quot;/&gt;&lt;wsp:rsid wsp:val=&quot;009D2BF3&quot;/&gt;&lt;wsp:rsid wsp:val=&quot;009D2CE8&quot;/&gt;&lt;wsp:rsid wsp:val=&quot;009D2F58&quot;/&gt;&lt;wsp:rsid wsp:val=&quot;009D2FAC&quot;/&gt;&lt;wsp:rsid wsp:val=&quot;009D3243&quot;/&gt;&lt;wsp:rsid wsp:val=&quot;009D35A0&quot;/&gt;&lt;wsp:rsid wsp:val=&quot;009D362A&quot;/&gt;&lt;wsp:rsid wsp:val=&quot;009D39C0&quot;/&gt;&lt;wsp:rsid wsp:val=&quot;009D3A12&quot;/&gt;&lt;wsp:rsid wsp:val=&quot;009D3A44&quot;/&gt;&lt;wsp:rsid wsp:val=&quot;009D3A78&quot;/&gt;&lt;wsp:rsid wsp:val=&quot;009D3BC6&quot;/&gt;&lt;wsp:rsid wsp:val=&quot;009D3C07&quot;/&gt;&lt;wsp:rsid wsp:val=&quot;009D3D62&quot;/&gt;&lt;wsp:rsid wsp:val=&quot;009D3E29&quot;/&gt;&lt;wsp:rsid wsp:val=&quot;009D4256&quot;/&gt;&lt;wsp:rsid wsp:val=&quot;009D42D4&quot;/&gt;&lt;wsp:rsid wsp:val=&quot;009D43C6&quot;/&gt;&lt;wsp:rsid wsp:val=&quot;009D44B0&quot;/&gt;&lt;wsp:rsid wsp:val=&quot;009D45BC&quot;/&gt;&lt;wsp:rsid wsp:val=&quot;009D47BA&quot;/&gt;&lt;wsp:rsid wsp:val=&quot;009D4808&quot;/&gt;&lt;wsp:rsid wsp:val=&quot;009D49BC&quot;/&gt;&lt;wsp:rsid wsp:val=&quot;009D4BF6&quot;/&gt;&lt;wsp:rsid wsp:val=&quot;009D4F8A&quot;/&gt;&lt;wsp:rsid wsp:val=&quot;009D50D9&quot;/&gt;&lt;wsp:rsid wsp:val=&quot;009D5570&quot;/&gt;&lt;wsp:rsid wsp:val=&quot;009D56D8&quot;/&gt;&lt;wsp:rsid wsp:val=&quot;009D5895&quot;/&gt;&lt;wsp:rsid wsp:val=&quot;009D5C87&quot;/&gt;&lt;wsp:rsid wsp:val=&quot;009D5CB6&quot;/&gt;&lt;wsp:rsid wsp:val=&quot;009D5D79&quot;/&gt;&lt;wsp:rsid wsp:val=&quot;009D5DCB&quot;/&gt;&lt;wsp:rsid wsp:val=&quot;009D5EAE&quot;/&gt;&lt;wsp:rsid wsp:val=&quot;009D5EEC&quot;/&gt;&lt;wsp:rsid wsp:val=&quot;009D617B&quot;/&gt;&lt;wsp:rsid wsp:val=&quot;009D6424&quot;/&gt;&lt;wsp:rsid wsp:val=&quot;009D6712&quot;/&gt;&lt;wsp:rsid wsp:val=&quot;009D67A9&quot;/&gt;&lt;wsp:rsid wsp:val=&quot;009D6893&quot;/&gt;&lt;wsp:rsid wsp:val=&quot;009D6BE4&quot;/&gt;&lt;wsp:rsid wsp:val=&quot;009D6C26&quot;/&gt;&lt;wsp:rsid wsp:val=&quot;009D6D3F&quot;/&gt;&lt;wsp:rsid wsp:val=&quot;009D6D59&quot;/&gt;&lt;wsp:rsid wsp:val=&quot;009D6F9A&quot;/&gt;&lt;wsp:rsid wsp:val=&quot;009D6FCD&quot;/&gt;&lt;wsp:rsid wsp:val=&quot;009D70DA&quot;/&gt;&lt;wsp:rsid wsp:val=&quot;009D718F&quot;/&gt;&lt;wsp:rsid wsp:val=&quot;009D7436&quot;/&gt;&lt;wsp:rsid wsp:val=&quot;009D7787&quot;/&gt;&lt;wsp:rsid wsp:val=&quot;009D78BF&quot;/&gt;&lt;wsp:rsid wsp:val=&quot;009D7988&quot;/&gt;&lt;wsp:rsid wsp:val=&quot;009D7A32&quot;/&gt;&lt;wsp:rsid wsp:val=&quot;009D7BF9&quot;/&gt;&lt;wsp:rsid wsp:val=&quot;009D7C2E&quot;/&gt;&lt;wsp:rsid wsp:val=&quot;009D7D7D&quot;/&gt;&lt;wsp:rsid wsp:val=&quot;009D7F2C&quot;/&gt;&lt;wsp:rsid wsp:val=&quot;009D7F52&quot;/&gt;&lt;wsp:rsid wsp:val=&quot;009E03C3&quot;/&gt;&lt;wsp:rsid wsp:val=&quot;009E0515&quot;/&gt;&lt;wsp:rsid wsp:val=&quot;009E07BC&quot;/&gt;&lt;wsp:rsid wsp:val=&quot;009E0A44&quot;/&gt;&lt;wsp:rsid wsp:val=&quot;009E0C8D&quot;/&gt;&lt;wsp:rsid wsp:val=&quot;009E0D23&quot;/&gt;&lt;wsp:rsid wsp:val=&quot;009E0D9D&quot;/&gt;&lt;wsp:rsid wsp:val=&quot;009E0DDB&quot;/&gt;&lt;wsp:rsid wsp:val=&quot;009E0E29&quot;/&gt;&lt;wsp:rsid wsp:val=&quot;009E0EB3&quot;/&gt;&lt;wsp:rsid wsp:val=&quot;009E10D1&quot;/&gt;&lt;wsp:rsid wsp:val=&quot;009E1291&quot;/&gt;&lt;wsp:rsid wsp:val=&quot;009E1396&quot;/&gt;&lt;wsp:rsid wsp:val=&quot;009E16E9&quot;/&gt;&lt;wsp:rsid wsp:val=&quot;009E1781&quot;/&gt;&lt;wsp:rsid wsp:val=&quot;009E1990&quot;/&gt;&lt;wsp:rsid wsp:val=&quot;009E1A32&quot;/&gt;&lt;wsp:rsid wsp:val=&quot;009E1A41&quot;/&gt;&lt;wsp:rsid wsp:val=&quot;009E1BB6&quot;/&gt;&lt;wsp:rsid wsp:val=&quot;009E1D86&quot;/&gt;&lt;wsp:rsid wsp:val=&quot;009E1E90&quot;/&gt;&lt;wsp:rsid wsp:val=&quot;009E1F23&quot;/&gt;&lt;wsp:rsid wsp:val=&quot;009E1F6F&quot;/&gt;&lt;wsp:rsid wsp:val=&quot;009E1F9E&quot;/&gt;&lt;wsp:rsid wsp:val=&quot;009E20F2&quot;/&gt;&lt;wsp:rsid wsp:val=&quot;009E2167&quot;/&gt;&lt;wsp:rsid wsp:val=&quot;009E21C0&quot;/&gt;&lt;wsp:rsid wsp:val=&quot;009E224B&quot;/&gt;&lt;wsp:rsid wsp:val=&quot;009E2258&quot;/&gt;&lt;wsp:rsid wsp:val=&quot;009E2383&quot;/&gt;&lt;wsp:rsid wsp:val=&quot;009E25AD&quot;/&gt;&lt;wsp:rsid wsp:val=&quot;009E27C5&quot;/&gt;&lt;wsp:rsid wsp:val=&quot;009E2804&quot;/&gt;&lt;wsp:rsid wsp:val=&quot;009E289D&quot;/&gt;&lt;wsp:rsid wsp:val=&quot;009E2972&quot;/&gt;&lt;wsp:rsid wsp:val=&quot;009E2CFF&quot;/&gt;&lt;wsp:rsid wsp:val=&quot;009E2EB6&quot;/&gt;&lt;wsp:rsid wsp:val=&quot;009E31A3&quot;/&gt;&lt;wsp:rsid wsp:val=&quot;009E3376&quot;/&gt;&lt;wsp:rsid wsp:val=&quot;009E358B&quot;/&gt;&lt;wsp:rsid wsp:val=&quot;009E37C7&quot;/&gt;&lt;wsp:rsid wsp:val=&quot;009E3AA3&quot;/&gt;&lt;wsp:rsid wsp:val=&quot;009E3BC0&quot;/&gt;&lt;wsp:rsid wsp:val=&quot;009E3FC5&quot;/&gt;&lt;wsp:rsid wsp:val=&quot;009E4133&quot;/&gt;&lt;wsp:rsid wsp:val=&quot;009E416D&quot;/&gt;&lt;wsp:rsid wsp:val=&quot;009E42B0&quot;/&gt;&lt;wsp:rsid wsp:val=&quot;009E454F&quot;/&gt;&lt;wsp:rsid wsp:val=&quot;009E475A&quot;/&gt;&lt;wsp:rsid wsp:val=&quot;009E48D7&quot;/&gt;&lt;wsp:rsid wsp:val=&quot;009E4966&quot;/&gt;&lt;wsp:rsid wsp:val=&quot;009E4B8E&quot;/&gt;&lt;wsp:rsid wsp:val=&quot;009E4C19&quot;/&gt;&lt;wsp:rsid wsp:val=&quot;009E4D22&quot;/&gt;&lt;wsp:rsid wsp:val=&quot;009E4D50&quot;/&gt;&lt;wsp:rsid wsp:val=&quot;009E4FEC&quot;/&gt;&lt;wsp:rsid wsp:val=&quot;009E50DA&quot;/&gt;&lt;wsp:rsid wsp:val=&quot;009E519A&quot;/&gt;&lt;wsp:rsid wsp:val=&quot;009E5311&quot;/&gt;&lt;wsp:rsid wsp:val=&quot;009E54F7&quot;/&gt;&lt;wsp:rsid wsp:val=&quot;009E5692&quot;/&gt;&lt;wsp:rsid wsp:val=&quot;009E5ECE&quot;/&gt;&lt;wsp:rsid wsp:val=&quot;009E6267&quot;/&gt;&lt;wsp:rsid wsp:val=&quot;009E66E9&quot;/&gt;&lt;wsp:rsid wsp:val=&quot;009E6763&quot;/&gt;&lt;wsp:rsid wsp:val=&quot;009E6B41&quot;/&gt;&lt;wsp:rsid wsp:val=&quot;009E6E33&quot;/&gt;&lt;wsp:rsid wsp:val=&quot;009E6E71&quot;/&gt;&lt;wsp:rsid wsp:val=&quot;009E6EA1&quot;/&gt;&lt;wsp:rsid wsp:val=&quot;009E7004&quot;/&gt;&lt;wsp:rsid wsp:val=&quot;009E7009&quot;/&gt;&lt;wsp:rsid wsp:val=&quot;009E7353&quot;/&gt;&lt;wsp:rsid wsp:val=&quot;009E73D9&quot;/&gt;&lt;wsp:rsid wsp:val=&quot;009E74AE&quot;/&gt;&lt;wsp:rsid wsp:val=&quot;009E773E&quot;/&gt;&lt;wsp:rsid wsp:val=&quot;009E78B2&quot;/&gt;&lt;wsp:rsid wsp:val=&quot;009E78BF&quot;/&gt;&lt;wsp:rsid wsp:val=&quot;009E7AA8&quot;/&gt;&lt;wsp:rsid wsp:val=&quot;009E7ADE&quot;/&gt;&lt;wsp:rsid wsp:val=&quot;009E7BBF&quot;/&gt;&lt;wsp:rsid wsp:val=&quot;009E7D07&quot;/&gt;&lt;wsp:rsid wsp:val=&quot;009F0199&quot;/&gt;&lt;wsp:rsid wsp:val=&quot;009F0200&quot;/&gt;&lt;wsp:rsid wsp:val=&quot;009F0279&quot;/&gt;&lt;wsp:rsid wsp:val=&quot;009F0313&quot;/&gt;&lt;wsp:rsid wsp:val=&quot;009F03EB&quot;/&gt;&lt;wsp:rsid wsp:val=&quot;009F0439&quot;/&gt;&lt;wsp:rsid wsp:val=&quot;009F04D1&quot;/&gt;&lt;wsp:rsid wsp:val=&quot;009F0503&quot;/&gt;&lt;wsp:rsid wsp:val=&quot;009F0593&quot;/&gt;&lt;wsp:rsid wsp:val=&quot;009F0753&quot;/&gt;&lt;wsp:rsid wsp:val=&quot;009F07B2&quot;/&gt;&lt;wsp:rsid wsp:val=&quot;009F07F6&quot;/&gt;&lt;wsp:rsid wsp:val=&quot;009F0844&quot;/&gt;&lt;wsp:rsid wsp:val=&quot;009F0A64&quot;/&gt;&lt;wsp:rsid wsp:val=&quot;009F0D67&quot;/&gt;&lt;wsp:rsid wsp:val=&quot;009F0D97&quot;/&gt;&lt;wsp:rsid wsp:val=&quot;009F114D&quot;/&gt;&lt;wsp:rsid wsp:val=&quot;009F11DD&quot;/&gt;&lt;wsp:rsid wsp:val=&quot;009F1290&quot;/&gt;&lt;wsp:rsid wsp:val=&quot;009F13D0&quot;/&gt;&lt;wsp:rsid wsp:val=&quot;009F15E7&quot;/&gt;&lt;wsp:rsid wsp:val=&quot;009F1992&quot;/&gt;&lt;wsp:rsid wsp:val=&quot;009F1B6A&quot;/&gt;&lt;wsp:rsid wsp:val=&quot;009F1DF0&quot;/&gt;&lt;wsp:rsid wsp:val=&quot;009F1E32&quot;/&gt;&lt;wsp:rsid wsp:val=&quot;009F1F64&quot;/&gt;&lt;wsp:rsid wsp:val=&quot;009F1F72&quot;/&gt;&lt;wsp:rsid wsp:val=&quot;009F22C0&quot;/&gt;&lt;wsp:rsid wsp:val=&quot;009F22D8&quot;/&gt;&lt;wsp:rsid wsp:val=&quot;009F233E&quot;/&gt;&lt;wsp:rsid wsp:val=&quot;009F2405&quot;/&gt;&lt;wsp:rsid wsp:val=&quot;009F2430&quot;/&gt;&lt;wsp:rsid wsp:val=&quot;009F253B&quot;/&gt;&lt;wsp:rsid wsp:val=&quot;009F25FB&quot;/&gt;&lt;wsp:rsid wsp:val=&quot;009F2937&quot;/&gt;&lt;wsp:rsid wsp:val=&quot;009F2A74&quot;/&gt;&lt;wsp:rsid wsp:val=&quot;009F2AAD&quot;/&gt;&lt;wsp:rsid wsp:val=&quot;009F2D1A&quot;/&gt;&lt;wsp:rsid wsp:val=&quot;009F2D4B&quot;/&gt;&lt;wsp:rsid wsp:val=&quot;009F2D5C&quot;/&gt;&lt;wsp:rsid wsp:val=&quot;009F2E39&quot;/&gt;&lt;wsp:rsid wsp:val=&quot;009F2F10&quot;/&gt;&lt;wsp:rsid wsp:val=&quot;009F2F50&quot;/&gt;&lt;wsp:rsid wsp:val=&quot;009F2F7B&quot;/&gt;&lt;wsp:rsid wsp:val=&quot;009F2FB8&quot;/&gt;&lt;wsp:rsid wsp:val=&quot;009F302D&quot;/&gt;&lt;wsp:rsid wsp:val=&quot;009F31E3&quot;/&gt;&lt;wsp:rsid wsp:val=&quot;009F324B&quot;/&gt;&lt;wsp:rsid wsp:val=&quot;009F32F9&quot;/&gt;&lt;wsp:rsid wsp:val=&quot;009F355E&quot;/&gt;&lt;wsp:rsid wsp:val=&quot;009F3979&quot;/&gt;&lt;wsp:rsid wsp:val=&quot;009F3995&quot;/&gt;&lt;wsp:rsid wsp:val=&quot;009F3AA4&quot;/&gt;&lt;wsp:rsid wsp:val=&quot;009F3CB1&quot;/&gt;&lt;wsp:rsid wsp:val=&quot;009F3D69&quot;/&gt;&lt;wsp:rsid wsp:val=&quot;009F3E47&quot;/&gt;&lt;wsp:rsid wsp:val=&quot;009F40E6&quot;/&gt;&lt;wsp:rsid wsp:val=&quot;009F4200&quot;/&gt;&lt;wsp:rsid wsp:val=&quot;009F421D&quot;/&gt;&lt;wsp:rsid wsp:val=&quot;009F4244&quot;/&gt;&lt;wsp:rsid wsp:val=&quot;009F42CA&quot;/&gt;&lt;wsp:rsid wsp:val=&quot;009F433D&quot;/&gt;&lt;wsp:rsid wsp:val=&quot;009F47DB&quot;/&gt;&lt;wsp:rsid wsp:val=&quot;009F561E&quot;/&gt;&lt;wsp:rsid wsp:val=&quot;009F57F6&quot;/&gt;&lt;wsp:rsid wsp:val=&quot;009F58FD&quot;/&gt;&lt;wsp:rsid wsp:val=&quot;009F5C0D&quot;/&gt;&lt;wsp:rsid wsp:val=&quot;009F5FFD&quot;/&gt;&lt;wsp:rsid wsp:val=&quot;009F622C&quot;/&gt;&lt;wsp:rsid wsp:val=&quot;009F628C&quot;/&gt;&lt;wsp:rsid wsp:val=&quot;009F63EC&quot;/&gt;&lt;wsp:rsid wsp:val=&quot;009F63F5&quot;/&gt;&lt;wsp:rsid wsp:val=&quot;009F6662&quot;/&gt;&lt;wsp:rsid wsp:val=&quot;009F6668&quot;/&gt;&lt;wsp:rsid wsp:val=&quot;009F6896&quot;/&gt;&lt;wsp:rsid wsp:val=&quot;009F6898&quot;/&gt;&lt;wsp:rsid wsp:val=&quot;009F68C7&quot;/&gt;&lt;wsp:rsid wsp:val=&quot;009F6B3F&quot;/&gt;&lt;wsp:rsid wsp:val=&quot;009F6BC3&quot;/&gt;&lt;wsp:rsid wsp:val=&quot;009F6DAA&quot;/&gt;&lt;wsp:rsid wsp:val=&quot;009F6F02&quot;/&gt;&lt;wsp:rsid wsp:val=&quot;009F7094&quot;/&gt;&lt;wsp:rsid wsp:val=&quot;009F71D2&quot;/&gt;&lt;wsp:rsid wsp:val=&quot;009F71E6&quot;/&gt;&lt;wsp:rsid wsp:val=&quot;009F72B4&quot;/&gt;&lt;wsp:rsid wsp:val=&quot;009F7731&quot;/&gt;&lt;wsp:rsid wsp:val=&quot;009F7834&quot;/&gt;&lt;wsp:rsid wsp:val=&quot;009F7A85&quot;/&gt;&lt;wsp:rsid wsp:val=&quot;009F7AFA&quot;/&gt;&lt;wsp:rsid wsp:val=&quot;009F7B39&quot;/&gt;&lt;wsp:rsid wsp:val=&quot;009F7E62&quot;/&gt;&lt;wsp:rsid wsp:val=&quot;00A000D2&quot;/&gt;&lt;wsp:rsid wsp:val=&quot;00A00239&quot;/&gt;&lt;wsp:rsid wsp:val=&quot;00A00253&quot;/&gt;&lt;wsp:rsid wsp:val=&quot;00A004B4&quot;/&gt;&lt;wsp:rsid wsp:val=&quot;00A004DF&quot;/&gt;&lt;wsp:rsid wsp:val=&quot;00A005AE&quot;/&gt;&lt;wsp:rsid wsp:val=&quot;00A005B4&quot;/&gt;&lt;wsp:rsid wsp:val=&quot;00A00BC0&quot;/&gt;&lt;wsp:rsid wsp:val=&quot;00A00C08&quot;/&gt;&lt;wsp:rsid wsp:val=&quot;00A00C52&quot;/&gt;&lt;wsp:rsid wsp:val=&quot;00A00ECC&quot;/&gt;&lt;wsp:rsid wsp:val=&quot;00A012E9&quot;/&gt;&lt;wsp:rsid wsp:val=&quot;00A01363&quot;/&gt;&lt;wsp:rsid wsp:val=&quot;00A013EB&quot;/&gt;&lt;wsp:rsid wsp:val=&quot;00A01592&quot;/&gt;&lt;wsp:rsid wsp:val=&quot;00A01692&quot;/&gt;&lt;wsp:rsid wsp:val=&quot;00A01741&quot;/&gt;&lt;wsp:rsid wsp:val=&quot;00A01AA4&quot;/&gt;&lt;wsp:rsid wsp:val=&quot;00A01B73&quot;/&gt;&lt;wsp:rsid wsp:val=&quot;00A01C41&quot;/&gt;&lt;wsp:rsid wsp:val=&quot;00A01E6C&quot;/&gt;&lt;wsp:rsid wsp:val=&quot;00A01EAF&quot;/&gt;&lt;wsp:rsid wsp:val=&quot;00A01F4B&quot;/&gt;&lt;wsp:rsid wsp:val=&quot;00A021C9&quot;/&gt;&lt;wsp:rsid wsp:val=&quot;00A0223C&quot;/&gt;&lt;wsp:rsid wsp:val=&quot;00A02398&quot;/&gt;&lt;wsp:rsid wsp:val=&quot;00A02703&quot;/&gt;&lt;wsp:rsid wsp:val=&quot;00A02719&quot;/&gt;&lt;wsp:rsid wsp:val=&quot;00A0272B&quot;/&gt;&lt;wsp:rsid wsp:val=&quot;00A02783&quot;/&gt;&lt;wsp:rsid wsp:val=&quot;00A0290D&quot;/&gt;&lt;wsp:rsid wsp:val=&quot;00A03024&quot;/&gt;&lt;wsp:rsid wsp:val=&quot;00A03061&quot;/&gt;&lt;wsp:rsid wsp:val=&quot;00A0357C&quot;/&gt;&lt;wsp:rsid wsp:val=&quot;00A035A0&quot;/&gt;&lt;wsp:rsid wsp:val=&quot;00A0369F&quot;/&gt;&lt;wsp:rsid wsp:val=&quot;00A0375B&quot;/&gt;&lt;wsp:rsid wsp:val=&quot;00A037E7&quot;/&gt;&lt;wsp:rsid wsp:val=&quot;00A0381F&quot;/&gt;&lt;wsp:rsid wsp:val=&quot;00A03AA5&quot;/&gt;&lt;wsp:rsid wsp:val=&quot;00A03C22&quot;/&gt;&lt;wsp:rsid wsp:val=&quot;00A03CD1&quot;/&gt;&lt;wsp:rsid wsp:val=&quot;00A03EDE&quot;/&gt;&lt;wsp:rsid wsp:val=&quot;00A041DA&quot;/&gt;&lt;wsp:rsid wsp:val=&quot;00A0421F&quot;/&gt;&lt;wsp:rsid wsp:val=&quot;00A042AB&quot;/&gt;&lt;wsp:rsid wsp:val=&quot;00A043CD&quot;/&gt;&lt;wsp:rsid wsp:val=&quot;00A047A8&quot;/&gt;&lt;wsp:rsid wsp:val=&quot;00A049BB&quot;/&gt;&lt;wsp:rsid wsp:val=&quot;00A04BF3&quot;/&gt;&lt;wsp:rsid wsp:val=&quot;00A04C03&quot;/&gt;&lt;wsp:rsid wsp:val=&quot;00A04C15&quot;/&gt;&lt;wsp:rsid wsp:val=&quot;00A04F24&quot;/&gt;&lt;wsp:rsid wsp:val=&quot;00A0505A&quot;/&gt;&lt;wsp:rsid wsp:val=&quot;00A05282&quot;/&gt;&lt;wsp:rsid wsp:val=&quot;00A052E8&quot;/&gt;&lt;wsp:rsid wsp:val=&quot;00A053A3&quot;/&gt;&lt;wsp:rsid wsp:val=&quot;00A05529&quot;/&gt;&lt;wsp:rsid wsp:val=&quot;00A059A2&quot;/&gt;&lt;wsp:rsid wsp:val=&quot;00A05BFD&quot;/&gt;&lt;wsp:rsid wsp:val=&quot;00A05D49&quot;/&gt;&lt;wsp:rsid wsp:val=&quot;00A061BD&quot;/&gt;&lt;wsp:rsid wsp:val=&quot;00A06324&quot;/&gt;&lt;wsp:rsid wsp:val=&quot;00A063A0&quot;/&gt;&lt;wsp:rsid wsp:val=&quot;00A064F9&quot;/&gt;&lt;wsp:rsid wsp:val=&quot;00A065C7&quot;/&gt;&lt;wsp:rsid wsp:val=&quot;00A06890&quot;/&gt;&lt;wsp:rsid wsp:val=&quot;00A06938&quot;/&gt;&lt;wsp:rsid wsp:val=&quot;00A06A35&quot;/&gt;&lt;wsp:rsid wsp:val=&quot;00A06C7F&quot;/&gt;&lt;wsp:rsid wsp:val=&quot;00A06DCC&quot;/&gt;&lt;wsp:rsid wsp:val=&quot;00A07177&quot;/&gt;&lt;wsp:rsid wsp:val=&quot;00A07236&quot;/&gt;&lt;wsp:rsid wsp:val=&quot;00A07431&quot;/&gt;&lt;wsp:rsid wsp:val=&quot;00A075C1&quot;/&gt;&lt;wsp:rsid wsp:val=&quot;00A077D4&quot;/&gt;&lt;wsp:rsid wsp:val=&quot;00A07AEB&quot;/&gt;&lt;wsp:rsid wsp:val=&quot;00A07B14&quot;/&gt;&lt;wsp:rsid wsp:val=&quot;00A07DCD&quot;/&gt;&lt;wsp:rsid wsp:val=&quot;00A07F0D&quot;/&gt;&lt;wsp:rsid wsp:val=&quot;00A10216&quot;/&gt;&lt;wsp:rsid wsp:val=&quot;00A1022F&quot;/&gt;&lt;wsp:rsid wsp:val=&quot;00A102A7&quot;/&gt;&lt;wsp:rsid wsp:val=&quot;00A1038D&quot;/&gt;&lt;wsp:rsid wsp:val=&quot;00A1042E&quot;/&gt;&lt;wsp:rsid wsp:val=&quot;00A10487&quot;/&gt;&lt;wsp:rsid wsp:val=&quot;00A105E1&quot;/&gt;&lt;wsp:rsid wsp:val=&quot;00A10835&quot;/&gt;&lt;wsp:rsid wsp:val=&quot;00A10843&quot;/&gt;&lt;wsp:rsid wsp:val=&quot;00A10A2C&quot;/&gt;&lt;wsp:rsid wsp:val=&quot;00A10C40&quot;/&gt;&lt;wsp:rsid wsp:val=&quot;00A10CA6&quot;/&gt;&lt;wsp:rsid wsp:val=&quot;00A10E59&quot;/&gt;&lt;wsp:rsid wsp:val=&quot;00A11037&quot;/&gt;&lt;wsp:rsid wsp:val=&quot;00A11165&quot;/&gt;&lt;wsp:rsid wsp:val=&quot;00A111C5&quot;/&gt;&lt;wsp:rsid wsp:val=&quot;00A11253&quot;/&gt;&lt;wsp:rsid wsp:val=&quot;00A113A3&quot;/&gt;&lt;wsp:rsid wsp:val=&quot;00A1150D&quot;/&gt;&lt;wsp:rsid wsp:val=&quot;00A11705&quot;/&gt;&lt;wsp:rsid wsp:val=&quot;00A11734&quot;/&gt;&lt;wsp:rsid wsp:val=&quot;00A11BD7&quot;/&gt;&lt;wsp:rsid wsp:val=&quot;00A11C03&quot;/&gt;&lt;wsp:rsid wsp:val=&quot;00A11E3B&quot;/&gt;&lt;wsp:rsid wsp:val=&quot;00A11EDF&quot;/&gt;&lt;wsp:rsid wsp:val=&quot;00A1212C&quot;/&gt;&lt;wsp:rsid wsp:val=&quot;00A1218E&quot;/&gt;&lt;wsp:rsid wsp:val=&quot;00A122C2&quot;/&gt;&lt;wsp:rsid wsp:val=&quot;00A125F0&quot;/&gt;&lt;wsp:rsid wsp:val=&quot;00A126B4&quot;/&gt;&lt;wsp:rsid wsp:val=&quot;00A126F2&quot;/&gt;&lt;wsp:rsid wsp:val=&quot;00A1272C&quot;/&gt;&lt;wsp:rsid wsp:val=&quot;00A127AA&quot;/&gt;&lt;wsp:rsid wsp:val=&quot;00A12D22&quot;/&gt;&lt;wsp:rsid wsp:val=&quot;00A13235&quot;/&gt;&lt;wsp:rsid wsp:val=&quot;00A13274&quot;/&gt;&lt;wsp:rsid wsp:val=&quot;00A132F3&quot;/&gt;&lt;wsp:rsid wsp:val=&quot;00A13385&quot;/&gt;&lt;wsp:rsid wsp:val=&quot;00A13532&quot;/&gt;&lt;wsp:rsid wsp:val=&quot;00A13555&quot;/&gt;&lt;wsp:rsid wsp:val=&quot;00A13624&quot;/&gt;&lt;wsp:rsid wsp:val=&quot;00A1377F&quot;/&gt;&lt;wsp:rsid wsp:val=&quot;00A139EF&quot;/&gt;&lt;wsp:rsid wsp:val=&quot;00A13B12&quot;/&gt;&lt;wsp:rsid wsp:val=&quot;00A13C0A&quot;/&gt;&lt;wsp:rsid wsp:val=&quot;00A13DEA&quot;/&gt;&lt;wsp:rsid wsp:val=&quot;00A13F75&quot;/&gt;&lt;wsp:rsid wsp:val=&quot;00A13F7C&quot;/&gt;&lt;wsp:rsid wsp:val=&quot;00A14194&quot;/&gt;&lt;wsp:rsid wsp:val=&quot;00A141FF&quot;/&gt;&lt;wsp:rsid wsp:val=&quot;00A143BB&quot;/&gt;&lt;wsp:rsid wsp:val=&quot;00A1440A&quot;/&gt;&lt;wsp:rsid wsp:val=&quot;00A144CE&quot;/&gt;&lt;wsp:rsid wsp:val=&quot;00A14777&quot;/&gt;&lt;wsp:rsid wsp:val=&quot;00A14A30&quot;/&gt;&lt;wsp:rsid wsp:val=&quot;00A14A3C&quot;/&gt;&lt;wsp:rsid wsp:val=&quot;00A14A9E&quot;/&gt;&lt;wsp:rsid wsp:val=&quot;00A14AA1&quot;/&gt;&lt;wsp:rsid wsp:val=&quot;00A14ACE&quot;/&gt;&lt;wsp:rsid wsp:val=&quot;00A14BA5&quot;/&gt;&lt;wsp:rsid wsp:val=&quot;00A14D04&quot;/&gt;&lt;wsp:rsid wsp:val=&quot;00A14DAD&quot;/&gt;&lt;wsp:rsid wsp:val=&quot;00A15010&quot;/&gt;&lt;wsp:rsid wsp:val=&quot;00A15042&quot;/&gt;&lt;wsp:rsid wsp:val=&quot;00A15124&quot;/&gt;&lt;wsp:rsid wsp:val=&quot;00A15531&quot;/&gt;&lt;wsp:rsid wsp:val=&quot;00A157EF&quot;/&gt;&lt;wsp:rsid wsp:val=&quot;00A15874&quot;/&gt;&lt;wsp:rsid wsp:val=&quot;00A158EE&quot;/&gt;&lt;wsp:rsid wsp:val=&quot;00A15962&quot;/&gt;&lt;wsp:rsid wsp:val=&quot;00A159D7&quot;/&gt;&lt;wsp:rsid wsp:val=&quot;00A15A13&quot;/&gt;&lt;wsp:rsid wsp:val=&quot;00A15CCB&quot;/&gt;&lt;wsp:rsid wsp:val=&quot;00A15E21&quot;/&gt;&lt;wsp:rsid wsp:val=&quot;00A15E3C&quot;/&gt;&lt;wsp:rsid wsp:val=&quot;00A15EFC&quot;/&gt;&lt;wsp:rsid wsp:val=&quot;00A15FF6&quot;/&gt;&lt;wsp:rsid wsp:val=&quot;00A16200&quot;/&gt;&lt;wsp:rsid wsp:val=&quot;00A162EC&quot;/&gt;&lt;wsp:rsid wsp:val=&quot;00A16371&quot;/&gt;&lt;wsp:rsid wsp:val=&quot;00A1638A&quot;/&gt;&lt;wsp:rsid wsp:val=&quot;00A1640D&quot;/&gt;&lt;wsp:rsid wsp:val=&quot;00A164D0&quot;/&gt;&lt;wsp:rsid wsp:val=&quot;00A16678&quot;/&gt;&lt;wsp:rsid wsp:val=&quot;00A168B0&quot;/&gt;&lt;wsp:rsid wsp:val=&quot;00A168E0&quot;/&gt;&lt;wsp:rsid wsp:val=&quot;00A16A40&quot;/&gt;&lt;wsp:rsid wsp:val=&quot;00A16A84&quot;/&gt;&lt;wsp:rsid wsp:val=&quot;00A16AAD&quot;/&gt;&lt;wsp:rsid wsp:val=&quot;00A16B2D&quot;/&gt;&lt;wsp:rsid wsp:val=&quot;00A16B65&quot;/&gt;&lt;wsp:rsid wsp:val=&quot;00A16D51&quot;/&gt;&lt;wsp:rsid wsp:val=&quot;00A16E10&quot;/&gt;&lt;wsp:rsid wsp:val=&quot;00A17051&quot;/&gt;&lt;wsp:rsid wsp:val=&quot;00A1706C&quot;/&gt;&lt;wsp:rsid wsp:val=&quot;00A171E4&quot;/&gt;&lt;wsp:rsid wsp:val=&quot;00A172D4&quot;/&gt;&lt;wsp:rsid wsp:val=&quot;00A17357&quot;/&gt;&lt;wsp:rsid wsp:val=&quot;00A174D2&quot;/&gt;&lt;wsp:rsid wsp:val=&quot;00A177D5&quot;/&gt;&lt;wsp:rsid wsp:val=&quot;00A1789D&quot;/&gt;&lt;wsp:rsid wsp:val=&quot;00A178F9&quot;/&gt;&lt;wsp:rsid wsp:val=&quot;00A179A8&quot;/&gt;&lt;wsp:rsid wsp:val=&quot;00A17A8F&quot;/&gt;&lt;wsp:rsid wsp:val=&quot;00A17C09&quot;/&gt;&lt;wsp:rsid wsp:val=&quot;00A17CFC&quot;/&gt;&lt;wsp:rsid wsp:val=&quot;00A17E09&quot;/&gt;&lt;wsp:rsid wsp:val=&quot;00A17E79&quot;/&gt;&lt;wsp:rsid wsp:val=&quot;00A17EAA&quot;/&gt;&lt;wsp:rsid wsp:val=&quot;00A17FC2&quot;/&gt;&lt;wsp:rsid wsp:val=&quot;00A17FD3&quot;/&gt;&lt;wsp:rsid wsp:val=&quot;00A201A9&quot;/&gt;&lt;wsp:rsid wsp:val=&quot;00A201DB&quot;/&gt;&lt;wsp:rsid wsp:val=&quot;00A201E8&quot;/&gt;&lt;wsp:rsid wsp:val=&quot;00A20255&quot;/&gt;&lt;wsp:rsid wsp:val=&quot;00A203BB&quot;/&gt;&lt;wsp:rsid wsp:val=&quot;00A203E4&quot;/&gt;&lt;wsp:rsid wsp:val=&quot;00A205B9&quot;/&gt;&lt;wsp:rsid wsp:val=&quot;00A206D6&quot;/&gt;&lt;wsp:rsid wsp:val=&quot;00A2085D&quot;/&gt;&lt;wsp:rsid wsp:val=&quot;00A20887&quot;/&gt;&lt;wsp:rsid wsp:val=&quot;00A2099C&quot;/&gt;&lt;wsp:rsid wsp:val=&quot;00A20A85&quot;/&gt;&lt;wsp:rsid wsp:val=&quot;00A20D22&quot;/&gt;&lt;wsp:rsid wsp:val=&quot;00A20D50&quot;/&gt;&lt;wsp:rsid wsp:val=&quot;00A20EF2&quot;/&gt;&lt;wsp:rsid wsp:val=&quot;00A2118A&quot;/&gt;&lt;wsp:rsid wsp:val=&quot;00A2122A&quot;/&gt;&lt;wsp:rsid wsp:val=&quot;00A21375&quot;/&gt;&lt;wsp:rsid wsp:val=&quot;00A213D9&quot;/&gt;&lt;wsp:rsid wsp:val=&quot;00A2142C&quot;/&gt;&lt;wsp:rsid wsp:val=&quot;00A21533&quot;/&gt;&lt;wsp:rsid wsp:val=&quot;00A217F2&quot;/&gt;&lt;wsp:rsid wsp:val=&quot;00A21813&quot;/&gt;&lt;wsp:rsid wsp:val=&quot;00A21AB6&quot;/&gt;&lt;wsp:rsid wsp:val=&quot;00A21CC2&quot;/&gt;&lt;wsp:rsid wsp:val=&quot;00A21D25&quot;/&gt;&lt;wsp:rsid wsp:val=&quot;00A21D4B&quot;/&gt;&lt;wsp:rsid wsp:val=&quot;00A21E3C&quot;/&gt;&lt;wsp:rsid wsp:val=&quot;00A21FD8&quot;/&gt;&lt;wsp:rsid wsp:val=&quot;00A22174&quot;/&gt;&lt;wsp:rsid wsp:val=&quot;00A223FC&quot;/&gt;&lt;wsp:rsid wsp:val=&quot;00A224DC&quot;/&gt;&lt;wsp:rsid wsp:val=&quot;00A22906&quot;/&gt;&lt;wsp:rsid wsp:val=&quot;00A22BB4&quot;/&gt;&lt;wsp:rsid wsp:val=&quot;00A22CC6&quot;/&gt;&lt;wsp:rsid wsp:val=&quot;00A22CDA&quot;/&gt;&lt;wsp:rsid wsp:val=&quot;00A22E85&quot;/&gt;&lt;wsp:rsid wsp:val=&quot;00A231E0&quot;/&gt;&lt;wsp:rsid wsp:val=&quot;00A235FF&quot;/&gt;&lt;wsp:rsid wsp:val=&quot;00A23630&quot;/&gt;&lt;wsp:rsid wsp:val=&quot;00A23778&quot;/&gt;&lt;wsp:rsid wsp:val=&quot;00A238FA&quot;/&gt;&lt;wsp:rsid wsp:val=&quot;00A2394E&quot;/&gt;&lt;wsp:rsid wsp:val=&quot;00A23A5D&quot;/&gt;&lt;wsp:rsid wsp:val=&quot;00A23AB7&quot;/&gt;&lt;wsp:rsid wsp:val=&quot;00A23CAC&quot;/&gt;&lt;wsp:rsid wsp:val=&quot;00A23FBB&quot;/&gt;&lt;wsp:rsid wsp:val=&quot;00A23FD5&quot;/&gt;&lt;wsp:rsid wsp:val=&quot;00A240C1&quot;/&gt;&lt;wsp:rsid wsp:val=&quot;00A24162&quot;/&gt;&lt;wsp:rsid wsp:val=&quot;00A24177&quot;/&gt;&lt;wsp:rsid wsp:val=&quot;00A241CE&quot;/&gt;&lt;wsp:rsid wsp:val=&quot;00A24398&quot;/&gt;&lt;wsp:rsid wsp:val=&quot;00A243AB&quot;/&gt;&lt;wsp:rsid wsp:val=&quot;00A2442E&quot;/&gt;&lt;wsp:rsid wsp:val=&quot;00A24445&quot;/&gt;&lt;wsp:rsid wsp:val=&quot;00A24628&quot;/&gt;&lt;wsp:rsid wsp:val=&quot;00A24700&quot;/&gt;&lt;wsp:rsid wsp:val=&quot;00A247E5&quot;/&gt;&lt;wsp:rsid wsp:val=&quot;00A24838&quot;/&gt;&lt;wsp:rsid wsp:val=&quot;00A24AAE&quot;/&gt;&lt;wsp:rsid wsp:val=&quot;00A24CBD&quot;/&gt;&lt;wsp:rsid wsp:val=&quot;00A25078&quot;/&gt;&lt;wsp:rsid wsp:val=&quot;00A25204&quot;/&gt;&lt;wsp:rsid wsp:val=&quot;00A2535A&quot;/&gt;&lt;wsp:rsid wsp:val=&quot;00A2537D&quot;/&gt;&lt;wsp:rsid wsp:val=&quot;00A256E2&quot;/&gt;&lt;wsp:rsid wsp:val=&quot;00A258D8&quot;/&gt;&lt;wsp:rsid wsp:val=&quot;00A25942&quot;/&gt;&lt;wsp:rsid wsp:val=&quot;00A25A3A&quot;/&gt;&lt;wsp:rsid wsp:val=&quot;00A25DF3&quot;/&gt;&lt;wsp:rsid wsp:val=&quot;00A261F8&quot;/&gt;&lt;wsp:rsid wsp:val=&quot;00A26217&quot;/&gt;&lt;wsp:rsid wsp:val=&quot;00A262EA&quot;/&gt;&lt;wsp:rsid wsp:val=&quot;00A26324&quot;/&gt;&lt;wsp:rsid wsp:val=&quot;00A263C2&quot;/&gt;&lt;wsp:rsid wsp:val=&quot;00A266C2&quot;/&gt;&lt;wsp:rsid wsp:val=&quot;00A26768&quot;/&gt;&lt;wsp:rsid wsp:val=&quot;00A267A2&quot;/&gt;&lt;wsp:rsid wsp:val=&quot;00A267D4&quot;/&gt;&lt;wsp:rsid wsp:val=&quot;00A2695E&quot;/&gt;&lt;wsp:rsid wsp:val=&quot;00A26C3E&quot;/&gt;&lt;wsp:rsid wsp:val=&quot;00A26C97&quot;/&gt;&lt;wsp:rsid wsp:val=&quot;00A26E6D&quot;/&gt;&lt;wsp:rsid wsp:val=&quot;00A273E4&quot;/&gt;&lt;wsp:rsid wsp:val=&quot;00A27426&quot;/&gt;&lt;wsp:rsid wsp:val=&quot;00A2742B&quot;/&gt;&lt;wsp:rsid wsp:val=&quot;00A27461&quot;/&gt;&lt;wsp:rsid wsp:val=&quot;00A2754E&quot;/&gt;&lt;wsp:rsid wsp:val=&quot;00A27798&quot;/&gt;&lt;wsp:rsid wsp:val=&quot;00A27819&quot;/&gt;&lt;wsp:rsid wsp:val=&quot;00A27821&quot;/&gt;&lt;wsp:rsid wsp:val=&quot;00A27996&quot;/&gt;&lt;wsp:rsid wsp:val=&quot;00A27D72&quot;/&gt;&lt;wsp:rsid wsp:val=&quot;00A27E2A&quot;/&gt;&lt;wsp:rsid wsp:val=&quot;00A27E36&quot;/&gt;&lt;wsp:rsid wsp:val=&quot;00A27F8A&quot;/&gt;&lt;wsp:rsid wsp:val=&quot;00A27FAF&quot;/&gt;&lt;wsp:rsid wsp:val=&quot;00A30126&quot;/&gt;&lt;wsp:rsid wsp:val=&quot;00A301AA&quot;/&gt;&lt;wsp:rsid wsp:val=&quot;00A301C9&quot;/&gt;&lt;wsp:rsid wsp:val=&quot;00A3020D&quot;/&gt;&lt;wsp:rsid wsp:val=&quot;00A302F1&quot;/&gt;&lt;wsp:rsid wsp:val=&quot;00A30511&quot;/&gt;&lt;wsp:rsid wsp:val=&quot;00A30532&quot;/&gt;&lt;wsp:rsid wsp:val=&quot;00A306DB&quot;/&gt;&lt;wsp:rsid wsp:val=&quot;00A307AF&quot;/&gt;&lt;wsp:rsid wsp:val=&quot;00A307D5&quot;/&gt;&lt;wsp:rsid wsp:val=&quot;00A30961&quot;/&gt;&lt;wsp:rsid wsp:val=&quot;00A30D46&quot;/&gt;&lt;wsp:rsid wsp:val=&quot;00A30E08&quot;/&gt;&lt;wsp:rsid wsp:val=&quot;00A311C4&quot;/&gt;&lt;wsp:rsid wsp:val=&quot;00A312DE&quot;/&gt;&lt;wsp:rsid wsp:val=&quot;00A31544&quot;/&gt;&lt;wsp:rsid wsp:val=&quot;00A31B31&quot;/&gt;&lt;wsp:rsid wsp:val=&quot;00A31D86&quot;/&gt;&lt;wsp:rsid wsp:val=&quot;00A31DD0&quot;/&gt;&lt;wsp:rsid wsp:val=&quot;00A31E44&quot;/&gt;&lt;wsp:rsid wsp:val=&quot;00A31EA1&quot;/&gt;&lt;wsp:rsid wsp:val=&quot;00A32197&quot;/&gt;&lt;wsp:rsid wsp:val=&quot;00A321BE&quot;/&gt;&lt;wsp:rsid wsp:val=&quot;00A3224E&quot;/&gt;&lt;wsp:rsid wsp:val=&quot;00A324B9&quot;/&gt;&lt;wsp:rsid wsp:val=&quot;00A32620&quot;/&gt;&lt;wsp:rsid wsp:val=&quot;00A327EE&quot;/&gt;&lt;wsp:rsid wsp:val=&quot;00A329A5&quot;/&gt;&lt;wsp:rsid wsp:val=&quot;00A32A80&quot;/&gt;&lt;wsp:rsid wsp:val=&quot;00A32A8B&quot;/&gt;&lt;wsp:rsid wsp:val=&quot;00A32A9A&quot;/&gt;&lt;wsp:rsid wsp:val=&quot;00A32AB3&quot;/&gt;&lt;wsp:rsid wsp:val=&quot;00A32D51&quot;/&gt;&lt;wsp:rsid wsp:val=&quot;00A33044&quot;/&gt;&lt;wsp:rsid wsp:val=&quot;00A33251&quot;/&gt;&lt;wsp:rsid wsp:val=&quot;00A3346F&quot;/&gt;&lt;wsp:rsid wsp:val=&quot;00A33593&quot;/&gt;&lt;wsp:rsid wsp:val=&quot;00A335C8&quot;/&gt;&lt;wsp:rsid wsp:val=&quot;00A336A3&quot;/&gt;&lt;wsp:rsid wsp:val=&quot;00A336FF&quot;/&gt;&lt;wsp:rsid wsp:val=&quot;00A33BEB&quot;/&gt;&lt;wsp:rsid wsp:val=&quot;00A34131&quot;/&gt;&lt;wsp:rsid wsp:val=&quot;00A34212&quot;/&gt;&lt;wsp:rsid wsp:val=&quot;00A3424F&quot;/&gt;&lt;wsp:rsid wsp:val=&quot;00A34288&quot;/&gt;&lt;wsp:rsid wsp:val=&quot;00A342AF&quot;/&gt;&lt;wsp:rsid wsp:val=&quot;00A342DE&quot;/&gt;&lt;wsp:rsid wsp:val=&quot;00A343BC&quot;/&gt;&lt;wsp:rsid wsp:val=&quot;00A344C0&quot;/&gt;&lt;wsp:rsid wsp:val=&quot;00A3485C&quot;/&gt;&lt;wsp:rsid wsp:val=&quot;00A34B45&quot;/&gt;&lt;wsp:rsid wsp:val=&quot;00A34C6D&quot;/&gt;&lt;wsp:rsid wsp:val=&quot;00A34D49&quot;/&gt;&lt;wsp:rsid wsp:val=&quot;00A34E78&quot;/&gt;&lt;wsp:rsid wsp:val=&quot;00A34EC9&quot;/&gt;&lt;wsp:rsid wsp:val=&quot;00A350AC&quot;/&gt;&lt;wsp:rsid wsp:val=&quot;00A351BA&quot;/&gt;&lt;wsp:rsid wsp:val=&quot;00A35204&quot;/&gt;&lt;wsp:rsid wsp:val=&quot;00A35351&quot;/&gt;&lt;wsp:rsid wsp:val=&quot;00A353A9&quot;/&gt;&lt;wsp:rsid wsp:val=&quot;00A35822&quot;/&gt;&lt;wsp:rsid wsp:val=&quot;00A35881&quot;/&gt;&lt;wsp:rsid wsp:val=&quot;00A358B1&quot;/&gt;&lt;wsp:rsid wsp:val=&quot;00A358D1&quot;/&gt;&lt;wsp:rsid wsp:val=&quot;00A35928&quot;/&gt;&lt;wsp:rsid wsp:val=&quot;00A359F6&quot;/&gt;&lt;wsp:rsid wsp:val=&quot;00A35AB6&quot;/&gt;&lt;wsp:rsid wsp:val=&quot;00A35B21&quot;/&gt;&lt;wsp:rsid wsp:val=&quot;00A35B4C&quot;/&gt;&lt;wsp:rsid wsp:val=&quot;00A35C45&quot;/&gt;&lt;wsp:rsid wsp:val=&quot;00A35E8F&quot;/&gt;&lt;wsp:rsid wsp:val=&quot;00A36232&quot;/&gt;&lt;wsp:rsid wsp:val=&quot;00A363A7&quot;/&gt;&lt;wsp:rsid wsp:val=&quot;00A3681E&quot;/&gt;&lt;wsp:rsid wsp:val=&quot;00A36A52&quot;/&gt;&lt;wsp:rsid wsp:val=&quot;00A36D0B&quot;/&gt;&lt;wsp:rsid wsp:val=&quot;00A36D7C&quot;/&gt;&lt;wsp:rsid wsp:val=&quot;00A37028&quot;/&gt;&lt;wsp:rsid wsp:val=&quot;00A37217&quot;/&gt;&lt;wsp:rsid wsp:val=&quot;00A37269&quot;/&gt;&lt;wsp:rsid wsp:val=&quot;00A37428&quot;/&gt;&lt;wsp:rsid wsp:val=&quot;00A3760D&quot;/&gt;&lt;wsp:rsid wsp:val=&quot;00A37A16&quot;/&gt;&lt;wsp:rsid wsp:val=&quot;00A37BA0&quot;/&gt;&lt;wsp:rsid wsp:val=&quot;00A37D7D&quot;/&gt;&lt;wsp:rsid wsp:val=&quot;00A37DED&quot;/&gt;&lt;wsp:rsid wsp:val=&quot;00A37F27&quot;/&gt;&lt;wsp:rsid wsp:val=&quot;00A37F92&quot;/&gt;&lt;wsp:rsid wsp:val=&quot;00A37FB2&quot;/&gt;&lt;wsp:rsid wsp:val=&quot;00A40335&quot;/&gt;&lt;wsp:rsid wsp:val=&quot;00A403B0&quot;/&gt;&lt;wsp:rsid wsp:val=&quot;00A40454&quot;/&gt;&lt;wsp:rsid wsp:val=&quot;00A404BC&quot;/&gt;&lt;wsp:rsid wsp:val=&quot;00A40591&quot;/&gt;&lt;wsp:rsid wsp:val=&quot;00A406FD&quot;/&gt;&lt;wsp:rsid wsp:val=&quot;00A4095D&quot;/&gt;&lt;wsp:rsid wsp:val=&quot;00A40A15&quot;/&gt;&lt;wsp:rsid wsp:val=&quot;00A40AA7&quot;/&gt;&lt;wsp:rsid wsp:val=&quot;00A40E58&quot;/&gt;&lt;wsp:rsid wsp:val=&quot;00A4109E&quot;/&gt;&lt;wsp:rsid wsp:val=&quot;00A41130&quot;/&gt;&lt;wsp:rsid wsp:val=&quot;00A412DA&quot;/&gt;&lt;wsp:rsid wsp:val=&quot;00A41453&quot;/&gt;&lt;wsp:rsid wsp:val=&quot;00A416DE&quot;/&gt;&lt;wsp:rsid wsp:val=&quot;00A4193C&quot;/&gt;&lt;wsp:rsid wsp:val=&quot;00A4199D&quot;/&gt;&lt;wsp:rsid wsp:val=&quot;00A419CB&quot;/&gt;&lt;wsp:rsid wsp:val=&quot;00A41AAF&quot;/&gt;&lt;wsp:rsid wsp:val=&quot;00A41BC3&quot;/&gt;&lt;wsp:rsid wsp:val=&quot;00A41F90&quot;/&gt;&lt;wsp:rsid wsp:val=&quot;00A4249D&quot;/&gt;&lt;wsp:rsid wsp:val=&quot;00A424C6&quot;/&gt;&lt;wsp:rsid wsp:val=&quot;00A425BB&quot;/&gt;&lt;wsp:rsid wsp:val=&quot;00A425CF&quot;/&gt;&lt;wsp:rsid wsp:val=&quot;00A4268C&quot;/&gt;&lt;wsp:rsid wsp:val=&quot;00A42764&quot;/&gt;&lt;wsp:rsid wsp:val=&quot;00A4287F&quot;/&gt;&lt;wsp:rsid wsp:val=&quot;00A429BA&quot;/&gt;&lt;wsp:rsid wsp:val=&quot;00A42A9E&quot;/&gt;&lt;wsp:rsid wsp:val=&quot;00A42BA2&quot;/&gt;&lt;wsp:rsid wsp:val=&quot;00A42BBF&quot;/&gt;&lt;wsp:rsid wsp:val=&quot;00A42BEE&quot;/&gt;&lt;wsp:rsid wsp:val=&quot;00A42E68&quot;/&gt;&lt;wsp:rsid wsp:val=&quot;00A42EC8&quot;/&gt;&lt;wsp:rsid wsp:val=&quot;00A42F3F&quot;/&gt;&lt;wsp:rsid wsp:val=&quot;00A43190&quot;/&gt;&lt;wsp:rsid wsp:val=&quot;00A433DB&quot;/&gt;&lt;wsp:rsid wsp:val=&quot;00A433E5&quot;/&gt;&lt;wsp:rsid wsp:val=&quot;00A435F8&quot;/&gt;&lt;wsp:rsid wsp:val=&quot;00A43724&quot;/&gt;&lt;wsp:rsid wsp:val=&quot;00A43A51&quot;/&gt;&lt;wsp:rsid wsp:val=&quot;00A43CB0&quot;/&gt;&lt;wsp:rsid wsp:val=&quot;00A43CB6&quot;/&gt;&lt;wsp:rsid wsp:val=&quot;00A43E5F&quot;/&gt;&lt;wsp:rsid wsp:val=&quot;00A43EF7&quot;/&gt;&lt;wsp:rsid wsp:val=&quot;00A43F21&quot;/&gt;&lt;wsp:rsid wsp:val=&quot;00A443C2&quot;/&gt;&lt;wsp:rsid wsp:val=&quot;00A4457D&quot;/&gt;&lt;wsp:rsid wsp:val=&quot;00A445B8&quot;/&gt;&lt;wsp:rsid wsp:val=&quot;00A44623&quot;/&gt;&lt;wsp:rsid wsp:val=&quot;00A44727&quot;/&gt;&lt;wsp:rsid wsp:val=&quot;00A447FE&quot;/&gt;&lt;wsp:rsid wsp:val=&quot;00A44804&quot;/&gt;&lt;wsp:rsid wsp:val=&quot;00A449D1&quot;/&gt;&lt;wsp:rsid wsp:val=&quot;00A44D06&quot;/&gt;&lt;wsp:rsid wsp:val=&quot;00A44E28&quot;/&gt;&lt;wsp:rsid wsp:val=&quot;00A45135&quot;/&gt;&lt;wsp:rsid wsp:val=&quot;00A45437&quot;/&gt;&lt;wsp:rsid wsp:val=&quot;00A45773&quot;/&gt;&lt;wsp:rsid wsp:val=&quot;00A4579C&quot;/&gt;&lt;wsp:rsid wsp:val=&quot;00A45A92&quot;/&gt;&lt;wsp:rsid wsp:val=&quot;00A45D56&quot;/&gt;&lt;wsp:rsid wsp:val=&quot;00A45F24&quot;/&gt;&lt;wsp:rsid wsp:val=&quot;00A4607C&quot;/&gt;&lt;wsp:rsid wsp:val=&quot;00A463DB&quot;/&gt;&lt;wsp:rsid wsp:val=&quot;00A4660F&quot;/&gt;&lt;wsp:rsid wsp:val=&quot;00A46838&quot;/&gt;&lt;wsp:rsid wsp:val=&quot;00A46B9E&quot;/&gt;&lt;wsp:rsid wsp:val=&quot;00A46C7B&quot;/&gt;&lt;wsp:rsid wsp:val=&quot;00A46E31&quot;/&gt;&lt;wsp:rsid wsp:val=&quot;00A46E5A&quot;/&gt;&lt;wsp:rsid wsp:val=&quot;00A46E81&quot;/&gt;&lt;wsp:rsid wsp:val=&quot;00A46ED6&quot;/&gt;&lt;wsp:rsid wsp:val=&quot;00A47011&quot;/&gt;&lt;wsp:rsid wsp:val=&quot;00A4720A&quot;/&gt;&lt;wsp:rsid wsp:val=&quot;00A47391&quot;/&gt;&lt;wsp:rsid wsp:val=&quot;00A473B1&quot;/&gt;&lt;wsp:rsid wsp:val=&quot;00A4748D&quot;/&gt;&lt;wsp:rsid wsp:val=&quot;00A4753B&quot;/&gt;&lt;wsp:rsid wsp:val=&quot;00A4756B&quot;/&gt;&lt;wsp:rsid wsp:val=&quot;00A47714&quot;/&gt;&lt;wsp:rsid wsp:val=&quot;00A477F1&quot;/&gt;&lt;wsp:rsid wsp:val=&quot;00A478AC&quot;/&gt;&lt;wsp:rsid wsp:val=&quot;00A47996&quot;/&gt;&lt;wsp:rsid wsp:val=&quot;00A47ADD&quot;/&gt;&lt;wsp:rsid wsp:val=&quot;00A47C27&quot;/&gt;&lt;wsp:rsid wsp:val=&quot;00A47F89&quot;/&gt;&lt;wsp:rsid wsp:val=&quot;00A50033&quot;/&gt;&lt;wsp:rsid wsp:val=&quot;00A50175&quot;/&gt;&lt;wsp:rsid wsp:val=&quot;00A504D3&quot;/&gt;&lt;wsp:rsid wsp:val=&quot;00A505B0&quot;/&gt;&lt;wsp:rsid wsp:val=&quot;00A5073C&quot;/&gt;&lt;wsp:rsid wsp:val=&quot;00A50818&quot;/&gt;&lt;wsp:rsid wsp:val=&quot;00A508FB&quot;/&gt;&lt;wsp:rsid wsp:val=&quot;00A50C5A&quot;/&gt;&lt;wsp:rsid wsp:val=&quot;00A50D63&quot;/&gt;&lt;wsp:rsid wsp:val=&quot;00A511C5&quot;/&gt;&lt;wsp:rsid wsp:val=&quot;00A511FD&quot;/&gt;&lt;wsp:rsid wsp:val=&quot;00A512B4&quot;/&gt;&lt;wsp:rsid wsp:val=&quot;00A5144B&quot;/&gt;&lt;wsp:rsid wsp:val=&quot;00A514D7&quot;/&gt;&lt;wsp:rsid wsp:val=&quot;00A51510&quot;/&gt;&lt;wsp:rsid wsp:val=&quot;00A51592&quot;/&gt;&lt;wsp:rsid wsp:val=&quot;00A515AE&quot;/&gt;&lt;wsp:rsid wsp:val=&quot;00A517E8&quot;/&gt;&lt;wsp:rsid wsp:val=&quot;00A5196B&quot;/&gt;&lt;wsp:rsid wsp:val=&quot;00A519CA&quot;/&gt;&lt;wsp:rsid wsp:val=&quot;00A51E11&quot;/&gt;&lt;wsp:rsid wsp:val=&quot;00A51E2D&quot;/&gt;&lt;wsp:rsid wsp:val=&quot;00A52142&quot;/&gt;&lt;wsp:rsid wsp:val=&quot;00A521A4&quot;/&gt;&lt;wsp:rsid wsp:val=&quot;00A521E2&quot;/&gt;&lt;wsp:rsid wsp:val=&quot;00A5224A&quot;/&gt;&lt;wsp:rsid wsp:val=&quot;00A5229D&quot;/&gt;&lt;wsp:rsid wsp:val=&quot;00A522F3&quot;/&gt;&lt;wsp:rsid wsp:val=&quot;00A524B2&quot;/&gt;&lt;wsp:rsid wsp:val=&quot;00A5259C&quot;/&gt;&lt;wsp:rsid wsp:val=&quot;00A526D9&quot;/&gt;&lt;wsp:rsid wsp:val=&quot;00A528CA&quot;/&gt;&lt;wsp:rsid wsp:val=&quot;00A52929&quot;/&gt;&lt;wsp:rsid wsp:val=&quot;00A52CE2&quot;/&gt;&lt;wsp:rsid wsp:val=&quot;00A52D5F&quot;/&gt;&lt;wsp:rsid wsp:val=&quot;00A52E03&quot;/&gt;&lt;wsp:rsid wsp:val=&quot;00A52FDC&quot;/&gt;&lt;wsp:rsid wsp:val=&quot;00A53303&quot;/&gt;&lt;wsp:rsid wsp:val=&quot;00A536E3&quot;/&gt;&lt;wsp:rsid wsp:val=&quot;00A5373C&quot;/&gt;&lt;wsp:rsid wsp:val=&quot;00A53797&quot;/&gt;&lt;wsp:rsid wsp:val=&quot;00A5385F&quot;/&gt;&lt;wsp:rsid wsp:val=&quot;00A5388E&quot;/&gt;&lt;wsp:rsid wsp:val=&quot;00A538D4&quot;/&gt;&lt;wsp:rsid wsp:val=&quot;00A53AAD&quot;/&gt;&lt;wsp:rsid wsp:val=&quot;00A53BC6&quot;/&gt;&lt;wsp:rsid wsp:val=&quot;00A53F79&quot;/&gt;&lt;wsp:rsid wsp:val=&quot;00A542F3&quot;/&gt;&lt;wsp:rsid wsp:val=&quot;00A5446C&quot;/&gt;&lt;wsp:rsid wsp:val=&quot;00A54717&quot;/&gt;&lt;wsp:rsid wsp:val=&quot;00A5471F&quot;/&gt;&lt;wsp:rsid wsp:val=&quot;00A54AC2&quot;/&gt;&lt;wsp:rsid wsp:val=&quot;00A54C5E&quot;/&gt;&lt;wsp:rsid wsp:val=&quot;00A54FC1&quot;/&gt;&lt;wsp:rsid wsp:val=&quot;00A55163&quot;/&gt;&lt;wsp:rsid wsp:val=&quot;00A55169&quot;/&gt;&lt;wsp:rsid wsp:val=&quot;00A55213&quot;/&gt;&lt;wsp:rsid wsp:val=&quot;00A553DB&quot;/&gt;&lt;wsp:rsid wsp:val=&quot;00A554B7&quot;/&gt;&lt;wsp:rsid wsp:val=&quot;00A5551E&quot;/&gt;&lt;wsp:rsid wsp:val=&quot;00A5553A&quot;/&gt;&lt;wsp:rsid wsp:val=&quot;00A5559C&quot;/&gt;&lt;wsp:rsid wsp:val=&quot;00A555F6&quot;/&gt;&lt;wsp:rsid wsp:val=&quot;00A558CE&quot;/&gt;&lt;wsp:rsid wsp:val=&quot;00A55926&quot;/&gt;&lt;wsp:rsid wsp:val=&quot;00A559C9&quot;/&gt;&lt;wsp:rsid wsp:val=&quot;00A55A12&quot;/&gt;&lt;wsp:rsid wsp:val=&quot;00A55A4D&quot;/&gt;&lt;wsp:rsid wsp:val=&quot;00A55B6D&quot;/&gt;&lt;wsp:rsid wsp:val=&quot;00A55DFF&quot;/&gt;&lt;wsp:rsid wsp:val=&quot;00A56097&quot;/&gt;&lt;wsp:rsid wsp:val=&quot;00A561AE&quot;/&gt;&lt;wsp:rsid wsp:val=&quot;00A564E0&quot;/&gt;&lt;wsp:rsid wsp:val=&quot;00A5650D&quot;/&gt;&lt;wsp:rsid wsp:val=&quot;00A5652E&quot;/&gt;&lt;wsp:rsid wsp:val=&quot;00A56939&quot;/&gt;&lt;wsp:rsid wsp:val=&quot;00A569DF&quot;/&gt;&lt;wsp:rsid wsp:val=&quot;00A56B2B&quot;/&gt;&lt;wsp:rsid wsp:val=&quot;00A5705A&quot;/&gt;&lt;wsp:rsid wsp:val=&quot;00A57252&quot;/&gt;&lt;wsp:rsid wsp:val=&quot;00A572E7&quot;/&gt;&lt;wsp:rsid wsp:val=&quot;00A573C3&quot;/&gt;&lt;wsp:rsid wsp:val=&quot;00A5748A&quot;/&gt;&lt;wsp:rsid wsp:val=&quot;00A57672&quot;/&gt;&lt;wsp:rsid wsp:val=&quot;00A576E0&quot;/&gt;&lt;wsp:rsid wsp:val=&quot;00A579F2&quot;/&gt;&lt;wsp:rsid wsp:val=&quot;00A57AD2&quot;/&gt;&lt;wsp:rsid wsp:val=&quot;00A57AF1&quot;/&gt;&lt;wsp:rsid wsp:val=&quot;00A57C03&quot;/&gt;&lt;wsp:rsid wsp:val=&quot;00A57C6D&quot;/&gt;&lt;wsp:rsid wsp:val=&quot;00A57DB3&quot;/&gt;&lt;wsp:rsid wsp:val=&quot;00A57DD2&quot;/&gt;&lt;wsp:rsid wsp:val=&quot;00A57F81&quot;/&gt;&lt;wsp:rsid wsp:val=&quot;00A600CF&quot;/&gt;&lt;wsp:rsid wsp:val=&quot;00A600EA&quot;/&gt;&lt;wsp:rsid wsp:val=&quot;00A600F8&quot;/&gt;&lt;wsp:rsid wsp:val=&quot;00A60692&quot;/&gt;&lt;wsp:rsid wsp:val=&quot;00A6071A&quot;/&gt;&lt;wsp:rsid wsp:val=&quot;00A60749&quot;/&gt;&lt;wsp:rsid wsp:val=&quot;00A60C30&quot;/&gt;&lt;wsp:rsid wsp:val=&quot;00A60E02&quot;/&gt;&lt;wsp:rsid wsp:val=&quot;00A60E67&quot;/&gt;&lt;wsp:rsid wsp:val=&quot;00A61246&quot;/&gt;&lt;wsp:rsid wsp:val=&quot;00A612B6&quot;/&gt;&lt;wsp:rsid wsp:val=&quot;00A61622&quot;/&gt;&lt;wsp:rsid wsp:val=&quot;00A617C8&quot;/&gt;&lt;wsp:rsid wsp:val=&quot;00A617D3&quot;/&gt;&lt;wsp:rsid wsp:val=&quot;00A61900&quot;/&gt;&lt;wsp:rsid wsp:val=&quot;00A61A95&quot;/&gt;&lt;wsp:rsid wsp:val=&quot;00A61B0D&quot;/&gt;&lt;wsp:rsid wsp:val=&quot;00A61B7A&quot;/&gt;&lt;wsp:rsid wsp:val=&quot;00A61D50&quot;/&gt;&lt;wsp:rsid wsp:val=&quot;00A61DC2&quot;/&gt;&lt;wsp:rsid wsp:val=&quot;00A62261&quot;/&gt;&lt;wsp:rsid wsp:val=&quot;00A62466&quot;/&gt;&lt;wsp:rsid wsp:val=&quot;00A6247D&quot;/&gt;&lt;wsp:rsid wsp:val=&quot;00A62703&quot;/&gt;&lt;wsp:rsid wsp:val=&quot;00A627C6&quot;/&gt;&lt;wsp:rsid wsp:val=&quot;00A629AA&quot;/&gt;&lt;wsp:rsid wsp:val=&quot;00A62A13&quot;/&gt;&lt;wsp:rsid wsp:val=&quot;00A62C61&quot;/&gt;&lt;wsp:rsid wsp:val=&quot;00A6308C&quot;/&gt;&lt;wsp:rsid wsp:val=&quot;00A63163&quot;/&gt;&lt;wsp:rsid wsp:val=&quot;00A633F5&quot;/&gt;&lt;wsp:rsid wsp:val=&quot;00A634A0&quot;/&gt;&lt;wsp:rsid wsp:val=&quot;00A63502&quot;/&gt;&lt;wsp:rsid wsp:val=&quot;00A6358A&quot;/&gt;&lt;wsp:rsid wsp:val=&quot;00A63AB8&quot;/&gt;&lt;wsp:rsid wsp:val=&quot;00A63AFC&quot;/&gt;&lt;wsp:rsid wsp:val=&quot;00A63C76&quot;/&gt;&lt;wsp:rsid wsp:val=&quot;00A63CC4&quot;/&gt;&lt;wsp:rsid wsp:val=&quot;00A63D54&quot;/&gt;&lt;wsp:rsid wsp:val=&quot;00A63E44&quot;/&gt;&lt;wsp:rsid wsp:val=&quot;00A643F6&quot;/&gt;&lt;wsp:rsid wsp:val=&quot;00A64540&quot;/&gt;&lt;wsp:rsid wsp:val=&quot;00A6455A&quot;/&gt;&lt;wsp:rsid wsp:val=&quot;00A64615&quot;/&gt;&lt;wsp:rsid wsp:val=&quot;00A6482B&quot;/&gt;&lt;wsp:rsid wsp:val=&quot;00A648C7&quot;/&gt;&lt;wsp:rsid wsp:val=&quot;00A64A9E&quot;/&gt;&lt;wsp:rsid wsp:val=&quot;00A64B3D&quot;/&gt;&lt;wsp:rsid wsp:val=&quot;00A64BB7&quot;/&gt;&lt;wsp:rsid wsp:val=&quot;00A64D08&quot;/&gt;&lt;wsp:rsid wsp:val=&quot;00A64DE5&quot;/&gt;&lt;wsp:rsid wsp:val=&quot;00A64E05&quot;/&gt;&lt;wsp:rsid wsp:val=&quot;00A64FA1&quot;/&gt;&lt;wsp:rsid wsp:val=&quot;00A6506B&quot;/&gt;&lt;wsp:rsid wsp:val=&quot;00A65096&quot;/&gt;&lt;wsp:rsid wsp:val=&quot;00A65145&quot;/&gt;&lt;wsp:rsid wsp:val=&quot;00A6519E&quot;/&gt;&lt;wsp:rsid wsp:val=&quot;00A65347&quot;/&gt;&lt;wsp:rsid wsp:val=&quot;00A6536E&quot;/&gt;&lt;wsp:rsid wsp:val=&quot;00A655C6&quot;/&gt;&lt;wsp:rsid wsp:val=&quot;00A6574C&quot;/&gt;&lt;wsp:rsid wsp:val=&quot;00A658F1&quot;/&gt;&lt;wsp:rsid wsp:val=&quot;00A65A14&quot;/&gt;&lt;wsp:rsid wsp:val=&quot;00A65BEB&quot;/&gt;&lt;wsp:rsid wsp:val=&quot;00A65D2A&quot;/&gt;&lt;wsp:rsid wsp:val=&quot;00A65FE8&quot;/&gt;&lt;wsp:rsid wsp:val=&quot;00A663F6&quot;/&gt;&lt;wsp:rsid wsp:val=&quot;00A664B4&quot;/&gt;&lt;wsp:rsid wsp:val=&quot;00A666B6&quot;/&gt;&lt;wsp:rsid wsp:val=&quot;00A667FD&quot;/&gt;&lt;wsp:rsid wsp:val=&quot;00A66906&quot;/&gt;&lt;wsp:rsid wsp:val=&quot;00A66D3B&quot;/&gt;&lt;wsp:rsid wsp:val=&quot;00A66D70&quot;/&gt;&lt;wsp:rsid wsp:val=&quot;00A66D71&quot;/&gt;&lt;wsp:rsid wsp:val=&quot;00A67077&quot;/&gt;&lt;wsp:rsid wsp:val=&quot;00A67112&quot;/&gt;&lt;wsp:rsid wsp:val=&quot;00A671DA&quot;/&gt;&lt;wsp:rsid wsp:val=&quot;00A67326&quot;/&gt;&lt;wsp:rsid wsp:val=&quot;00A6752C&quot;/&gt;&lt;wsp:rsid wsp:val=&quot;00A678E7&quot;/&gt;&lt;wsp:rsid wsp:val=&quot;00A678EC&quot;/&gt;&lt;wsp:rsid wsp:val=&quot;00A679FF&quot;/&gt;&lt;wsp:rsid wsp:val=&quot;00A67A63&quot;/&gt;&lt;wsp:rsid wsp:val=&quot;00A67D8D&quot;/&gt;&lt;wsp:rsid wsp:val=&quot;00A70248&quot;/&gt;&lt;wsp:rsid wsp:val=&quot;00A7039A&quot;/&gt;&lt;wsp:rsid wsp:val=&quot;00A7048A&quot;/&gt;&lt;wsp:rsid wsp:val=&quot;00A705C2&quot;/&gt;&lt;wsp:rsid wsp:val=&quot;00A7083B&quot;/&gt;&lt;wsp:rsid wsp:val=&quot;00A70879&quot;/&gt;&lt;wsp:rsid wsp:val=&quot;00A70BE1&quot;/&gt;&lt;wsp:rsid wsp:val=&quot;00A70E9F&quot;/&gt;&lt;wsp:rsid wsp:val=&quot;00A71058&quot;/&gt;&lt;wsp:rsid wsp:val=&quot;00A7107C&quot;/&gt;&lt;wsp:rsid wsp:val=&quot;00A715C1&quot;/&gt;&lt;wsp:rsid wsp:val=&quot;00A7160B&quot;/&gt;&lt;wsp:rsid wsp:val=&quot;00A71960&quot;/&gt;&lt;wsp:rsid wsp:val=&quot;00A71BE1&quot;/&gt;&lt;wsp:rsid wsp:val=&quot;00A71C8E&quot;/&gt;&lt;wsp:rsid wsp:val=&quot;00A71FCA&quot;/&gt;&lt;wsp:rsid wsp:val=&quot;00A721AE&quot;/&gt;&lt;wsp:rsid wsp:val=&quot;00A721C3&quot;/&gt;&lt;wsp:rsid wsp:val=&quot;00A72363&quot;/&gt;&lt;wsp:rsid wsp:val=&quot;00A72566&quot;/&gt;&lt;wsp:rsid wsp:val=&quot;00A72784&quot;/&gt;&lt;wsp:rsid wsp:val=&quot;00A72A3C&quot;/&gt;&lt;wsp:rsid wsp:val=&quot;00A72FB2&quot;/&gt;&lt;wsp:rsid wsp:val=&quot;00A7305B&quot;/&gt;&lt;wsp:rsid wsp:val=&quot;00A7319D&quot;/&gt;&lt;wsp:rsid wsp:val=&quot;00A73514&quot;/&gt;&lt;wsp:rsid wsp:val=&quot;00A7354D&quot;/&gt;&lt;wsp:rsid wsp:val=&quot;00A7355F&quot;/&gt;&lt;wsp:rsid wsp:val=&quot;00A7364D&quot;/&gt;&lt;wsp:rsid wsp:val=&quot;00A7385C&quot;/&gt;&lt;wsp:rsid wsp:val=&quot;00A73974&quot;/&gt;&lt;wsp:rsid wsp:val=&quot;00A739A3&quot;/&gt;&lt;wsp:rsid wsp:val=&quot;00A73A69&quot;/&gt;&lt;wsp:rsid wsp:val=&quot;00A73BF9&quot;/&gt;&lt;wsp:rsid wsp:val=&quot;00A73ED6&quot;/&gt;&lt;wsp:rsid wsp:val=&quot;00A73FFD&quot;/&gt;&lt;wsp:rsid wsp:val=&quot;00A7409F&quot;/&gt;&lt;wsp:rsid wsp:val=&quot;00A74160&quot;/&gt;&lt;wsp:rsid wsp:val=&quot;00A741A8&quot;/&gt;&lt;wsp:rsid wsp:val=&quot;00A741D1&quot;/&gt;&lt;wsp:rsid wsp:val=&quot;00A7425A&quot;/&gt;&lt;wsp:rsid wsp:val=&quot;00A742AE&quot;/&gt;&lt;wsp:rsid wsp:val=&quot;00A7445B&quot;/&gt;&lt;wsp:rsid wsp:val=&quot;00A744B9&quot;/&gt;&lt;wsp:rsid wsp:val=&quot;00A745D5&quot;/&gt;&lt;wsp:rsid wsp:val=&quot;00A745EB&quot;/&gt;&lt;wsp:rsid wsp:val=&quot;00A747BE&quot;/&gt;&lt;wsp:rsid wsp:val=&quot;00A747C3&quot;/&gt;&lt;wsp:rsid wsp:val=&quot;00A749A0&quot;/&gt;&lt;wsp:rsid wsp:val=&quot;00A749B0&quot;/&gt;&lt;wsp:rsid wsp:val=&quot;00A74A01&quot;/&gt;&lt;wsp:rsid wsp:val=&quot;00A74A04&quot;/&gt;&lt;wsp:rsid wsp:val=&quot;00A74B96&quot;/&gt;&lt;wsp:rsid wsp:val=&quot;00A74CA1&quot;/&gt;&lt;wsp:rsid wsp:val=&quot;00A74CD5&quot;/&gt;&lt;wsp:rsid wsp:val=&quot;00A74E78&quot;/&gt;&lt;wsp:rsid wsp:val=&quot;00A74FC3&quot;/&gt;&lt;wsp:rsid wsp:val=&quot;00A7509B&quot;/&gt;&lt;wsp:rsid wsp:val=&quot;00A75259&quot;/&gt;&lt;wsp:rsid wsp:val=&quot;00A7531D&quot;/&gt;&lt;wsp:rsid wsp:val=&quot;00A75349&quot;/&gt;&lt;wsp:rsid wsp:val=&quot;00A75492&quot;/&gt;&lt;wsp:rsid wsp:val=&quot;00A75725&quot;/&gt;&lt;wsp:rsid wsp:val=&quot;00A75903&quot;/&gt;&lt;wsp:rsid wsp:val=&quot;00A75AA0&quot;/&gt;&lt;wsp:rsid wsp:val=&quot;00A75B87&quot;/&gt;&lt;wsp:rsid wsp:val=&quot;00A76269&quot;/&gt;&lt;wsp:rsid wsp:val=&quot;00A7626C&quot;/&gt;&lt;wsp:rsid wsp:val=&quot;00A76773&quot;/&gt;&lt;wsp:rsid wsp:val=&quot;00A769F6&quot;/&gt;&lt;wsp:rsid wsp:val=&quot;00A76AF8&quot;/&gt;&lt;wsp:rsid wsp:val=&quot;00A76EF7&quot;/&gt;&lt;wsp:rsid wsp:val=&quot;00A76F87&quot;/&gt;&lt;wsp:rsid wsp:val=&quot;00A77020&quot;/&gt;&lt;wsp:rsid wsp:val=&quot;00A77098&quot;/&gt;&lt;wsp:rsid wsp:val=&quot;00A77402&quot;/&gt;&lt;wsp:rsid wsp:val=&quot;00A77752&quot;/&gt;&lt;wsp:rsid wsp:val=&quot;00A779E0&quot;/&gt;&lt;wsp:rsid wsp:val=&quot;00A77BAB&quot;/&gt;&lt;wsp:rsid wsp:val=&quot;00A8001E&quot;/&gt;&lt;wsp:rsid wsp:val=&quot;00A801C3&quot;/&gt;&lt;wsp:rsid wsp:val=&quot;00A8022B&quot;/&gt;&lt;wsp:rsid wsp:val=&quot;00A80334&quot;/&gt;&lt;wsp:rsid wsp:val=&quot;00A8065C&quot;/&gt;&lt;wsp:rsid wsp:val=&quot;00A808EF&quot;/&gt;&lt;wsp:rsid wsp:val=&quot;00A80928&quot;/&gt;&lt;wsp:rsid wsp:val=&quot;00A80A23&quot;/&gt;&lt;wsp:rsid wsp:val=&quot;00A80C18&quot;/&gt;&lt;wsp:rsid wsp:val=&quot;00A80CF0&quot;/&gt;&lt;wsp:rsid wsp:val=&quot;00A80E68&quot;/&gt;&lt;wsp:rsid wsp:val=&quot;00A80EEC&quot;/&gt;&lt;wsp:rsid wsp:val=&quot;00A80F9C&quot;/&gt;&lt;wsp:rsid wsp:val=&quot;00A8109E&quot;/&gt;&lt;wsp:rsid wsp:val=&quot;00A81205&quot;/&gt;&lt;wsp:rsid wsp:val=&quot;00A81285&quot;/&gt;&lt;wsp:rsid wsp:val=&quot;00A81AC4&quot;/&gt;&lt;wsp:rsid wsp:val=&quot;00A81B83&quot;/&gt;&lt;wsp:rsid wsp:val=&quot;00A81CB9&quot;/&gt;&lt;wsp:rsid wsp:val=&quot;00A81D59&quot;/&gt;&lt;wsp:rsid wsp:val=&quot;00A81E3F&quot;/&gt;&lt;wsp:rsid wsp:val=&quot;00A820F9&quot;/&gt;&lt;wsp:rsid wsp:val=&quot;00A823B9&quot;/&gt;&lt;wsp:rsid wsp:val=&quot;00A82446&quot;/&gt;&lt;wsp:rsid wsp:val=&quot;00A825E4&quot;/&gt;&lt;wsp:rsid wsp:val=&quot;00A82697&quot;/&gt;&lt;wsp:rsid wsp:val=&quot;00A826BA&quot;/&gt;&lt;wsp:rsid wsp:val=&quot;00A826BE&quot;/&gt;&lt;wsp:rsid wsp:val=&quot;00A8274E&quot;/&gt;&lt;wsp:rsid wsp:val=&quot;00A82979&quot;/&gt;&lt;wsp:rsid wsp:val=&quot;00A82A26&quot;/&gt;&lt;wsp:rsid wsp:val=&quot;00A82A4F&quot;/&gt;&lt;wsp:rsid wsp:val=&quot;00A82AAB&quot;/&gt;&lt;wsp:rsid wsp:val=&quot;00A82B68&quot;/&gt;&lt;wsp:rsid wsp:val=&quot;00A82D7B&quot;/&gt;&lt;wsp:rsid wsp:val=&quot;00A82D83&quot;/&gt;&lt;wsp:rsid wsp:val=&quot;00A82E6F&quot;/&gt;&lt;wsp:rsid wsp:val=&quot;00A82E73&quot;/&gt;&lt;wsp:rsid wsp:val=&quot;00A82E83&quot;/&gt;&lt;wsp:rsid wsp:val=&quot;00A82F46&quot;/&gt;&lt;wsp:rsid wsp:val=&quot;00A83107&quot;/&gt;&lt;wsp:rsid wsp:val=&quot;00A831FF&quot;/&gt;&lt;wsp:rsid wsp:val=&quot;00A83213&quot;/&gt;&lt;wsp:rsid wsp:val=&quot;00A832EA&quot;/&gt;&lt;wsp:rsid wsp:val=&quot;00A8378A&quot;/&gt;&lt;wsp:rsid wsp:val=&quot;00A8386B&quot;/&gt;&lt;wsp:rsid wsp:val=&quot;00A83AA9&quot;/&gt;&lt;wsp:rsid wsp:val=&quot;00A83B3A&quot;/&gt;&lt;wsp:rsid wsp:val=&quot;00A83E09&quot;/&gt;&lt;wsp:rsid wsp:val=&quot;00A84252&quot;/&gt;&lt;wsp:rsid wsp:val=&quot;00A842BE&quot;/&gt;&lt;wsp:rsid wsp:val=&quot;00A84512&quot;/&gt;&lt;wsp:rsid wsp:val=&quot;00A84530&quot;/&gt;&lt;wsp:rsid wsp:val=&quot;00A84668&quot;/&gt;&lt;wsp:rsid wsp:val=&quot;00A846FA&quot;/&gt;&lt;wsp:rsid wsp:val=&quot;00A84708&quot;/&gt;&lt;wsp:rsid wsp:val=&quot;00A84947&quot;/&gt;&lt;wsp:rsid wsp:val=&quot;00A84978&quot;/&gt;&lt;wsp:rsid wsp:val=&quot;00A84C4C&quot;/&gt;&lt;wsp:rsid wsp:val=&quot;00A84E0B&quot;/&gt;&lt;wsp:rsid wsp:val=&quot;00A85108&quot;/&gt;&lt;wsp:rsid wsp:val=&quot;00A851B9&quot;/&gt;&lt;wsp:rsid wsp:val=&quot;00A851D2&quot;/&gt;&lt;wsp:rsid wsp:val=&quot;00A854EB&quot;/&gt;&lt;wsp:rsid wsp:val=&quot;00A855E5&quot;/&gt;&lt;wsp:rsid wsp:val=&quot;00A8567A&quot;/&gt;&lt;wsp:rsid wsp:val=&quot;00A8588C&quot;/&gt;&lt;wsp:rsid wsp:val=&quot;00A85AD2&quot;/&gt;&lt;wsp:rsid wsp:val=&quot;00A85AE3&quot;/&gt;&lt;wsp:rsid wsp:val=&quot;00A85CF7&quot;/&gt;&lt;wsp:rsid wsp:val=&quot;00A85E12&quot;/&gt;&lt;wsp:rsid wsp:val=&quot;00A85E1B&quot;/&gt;&lt;wsp:rsid wsp:val=&quot;00A85EB2&quot;/&gt;&lt;wsp:rsid wsp:val=&quot;00A8628D&quot;/&gt;&lt;wsp:rsid wsp:val=&quot;00A864CF&quot;/&gt;&lt;wsp:rsid wsp:val=&quot;00A86A86&quot;/&gt;&lt;wsp:rsid wsp:val=&quot;00A86B0E&quot;/&gt;&lt;wsp:rsid wsp:val=&quot;00A86BB2&quot;/&gt;&lt;wsp:rsid wsp:val=&quot;00A86BD8&quot;/&gt;&lt;wsp:rsid wsp:val=&quot;00A86C99&quot;/&gt;&lt;wsp:rsid wsp:val=&quot;00A8704C&quot;/&gt;&lt;wsp:rsid wsp:val=&quot;00A8706F&quot;/&gt;&lt;wsp:rsid wsp:val=&quot;00A87088&quot;/&gt;&lt;wsp:rsid wsp:val=&quot;00A87108&quot;/&gt;&lt;wsp:rsid wsp:val=&quot;00A8715D&quot;/&gt;&lt;wsp:rsid wsp:val=&quot;00A873CA&quot;/&gt;&lt;wsp:rsid wsp:val=&quot;00A8746C&quot;/&gt;&lt;wsp:rsid wsp:val=&quot;00A8770F&quot;/&gt;&lt;wsp:rsid wsp:val=&quot;00A878FE&quot;/&gt;&lt;wsp:rsid wsp:val=&quot;00A87A56&quot;/&gt;&lt;wsp:rsid wsp:val=&quot;00A87A6B&quot;/&gt;&lt;wsp:rsid wsp:val=&quot;00A87C5F&quot;/&gt;&lt;wsp:rsid wsp:val=&quot;00A87CAA&quot;/&gt;&lt;wsp:rsid wsp:val=&quot;00A87EDA&quot;/&gt;&lt;wsp:rsid wsp:val=&quot;00A901F0&quot;/&gt;&lt;wsp:rsid wsp:val=&quot;00A9032C&quot;/&gt;&lt;wsp:rsid wsp:val=&quot;00A904FB&quot;/&gt;&lt;wsp:rsid wsp:val=&quot;00A908C6&quot;/&gt;&lt;wsp:rsid wsp:val=&quot;00A908E0&quot;/&gt;&lt;wsp:rsid wsp:val=&quot;00A90A63&quot;/&gt;&lt;wsp:rsid wsp:val=&quot;00A90C3E&quot;/&gt;&lt;wsp:rsid wsp:val=&quot;00A90C44&quot;/&gt;&lt;wsp:rsid wsp:val=&quot;00A90CB4&quot;/&gt;&lt;wsp:rsid wsp:val=&quot;00A90D75&quot;/&gt;&lt;wsp:rsid wsp:val=&quot;00A90E73&quot;/&gt;&lt;wsp:rsid wsp:val=&quot;00A9108A&quot;/&gt;&lt;wsp:rsid wsp:val=&quot;00A91220&quot;/&gt;&lt;wsp:rsid wsp:val=&quot;00A918EC&quot;/&gt;&lt;wsp:rsid wsp:val=&quot;00A919B2&quot;/&gt;&lt;wsp:rsid wsp:val=&quot;00A91AF4&quot;/&gt;&lt;wsp:rsid wsp:val=&quot;00A91B75&quot;/&gt;&lt;wsp:rsid wsp:val=&quot;00A91D7F&quot;/&gt;&lt;wsp:rsid wsp:val=&quot;00A91DD9&quot;/&gt;&lt;wsp:rsid wsp:val=&quot;00A91E6E&quot;/&gt;&lt;wsp:rsid wsp:val=&quot;00A91F6A&quot;/&gt;&lt;wsp:rsid wsp:val=&quot;00A92003&quot;/&gt;&lt;wsp:rsid wsp:val=&quot;00A92122&quot;/&gt;&lt;wsp:rsid wsp:val=&quot;00A922D4&quot;/&gt;&lt;wsp:rsid wsp:val=&quot;00A925EE&quot;/&gt;&lt;wsp:rsid wsp:val=&quot;00A92795&quot;/&gt;&lt;wsp:rsid wsp:val=&quot;00A92A17&quot;/&gt;&lt;wsp:rsid wsp:val=&quot;00A92A4B&quot;/&gt;&lt;wsp:rsid wsp:val=&quot;00A92AE1&quot;/&gt;&lt;wsp:rsid wsp:val=&quot;00A92F4A&quot;/&gt;&lt;wsp:rsid wsp:val=&quot;00A9329D&quot;/&gt;&lt;wsp:rsid wsp:val=&quot;00A93561&quot;/&gt;&lt;wsp:rsid wsp:val=&quot;00A935D8&quot;/&gt;&lt;wsp:rsid wsp:val=&quot;00A93689&quot;/&gt;&lt;wsp:rsid wsp:val=&quot;00A939EF&quot;/&gt;&lt;wsp:rsid wsp:val=&quot;00A93AD4&quot;/&gt;&lt;wsp:rsid wsp:val=&quot;00A93B37&quot;/&gt;&lt;wsp:rsid wsp:val=&quot;00A93CDC&quot;/&gt;&lt;wsp:rsid wsp:val=&quot;00A9402C&quot;/&gt;&lt;wsp:rsid wsp:val=&quot;00A941CE&quot;/&gt;&lt;wsp:rsid wsp:val=&quot;00A94389&quot;/&gt;&lt;wsp:rsid wsp:val=&quot;00A94996&quot;/&gt;&lt;wsp:rsid wsp:val=&quot;00A94A28&quot;/&gt;&lt;wsp:rsid wsp:val=&quot;00A94B47&quot;/&gt;&lt;wsp:rsid wsp:val=&quot;00A94CC8&quot;/&gt;&lt;wsp:rsid wsp:val=&quot;00A94FD4&quot;/&gt;&lt;wsp:rsid wsp:val=&quot;00A95085&quot;/&gt;&lt;wsp:rsid wsp:val=&quot;00A951B6&quot;/&gt;&lt;wsp:rsid wsp:val=&quot;00A954D1&quot;/&gt;&lt;wsp:rsid wsp:val=&quot;00A95543&quot;/&gt;&lt;wsp:rsid wsp:val=&quot;00A955DF&quot;/&gt;&lt;wsp:rsid wsp:val=&quot;00A9581A&quot;/&gt;&lt;wsp:rsid wsp:val=&quot;00A95900&quot;/&gt;&lt;wsp:rsid wsp:val=&quot;00A95B6F&quot;/&gt;&lt;wsp:rsid wsp:val=&quot;00A95E3E&quot;/&gt;&lt;wsp:rsid wsp:val=&quot;00A960C7&quot;/&gt;&lt;wsp:rsid wsp:val=&quot;00A96205&quot;/&gt;&lt;wsp:rsid wsp:val=&quot;00A964CC&quot;/&gt;&lt;wsp:rsid wsp:val=&quot;00A9660B&quot;/&gt;&lt;wsp:rsid wsp:val=&quot;00A9662B&quot;/&gt;&lt;wsp:rsid wsp:val=&quot;00A96B7F&quot;/&gt;&lt;wsp:rsid wsp:val=&quot;00A96BE7&quot;/&gt;&lt;wsp:rsid wsp:val=&quot;00A96C9D&quot;/&gt;&lt;wsp:rsid wsp:val=&quot;00A96E54&quot;/&gt;&lt;wsp:rsid wsp:val=&quot;00A97040&quot;/&gt;&lt;wsp:rsid wsp:val=&quot;00A9709A&quot;/&gt;&lt;wsp:rsid wsp:val=&quot;00A972B6&quot;/&gt;&lt;wsp:rsid wsp:val=&quot;00A977DF&quot;/&gt;&lt;wsp:rsid wsp:val=&quot;00A97803&quot;/&gt;&lt;wsp:rsid wsp:val=&quot;00A9790E&quot;/&gt;&lt;wsp:rsid wsp:val=&quot;00A97BDC&quot;/&gt;&lt;wsp:rsid wsp:val=&quot;00A97D0B&quot;/&gt;&lt;wsp:rsid wsp:val=&quot;00A97F91&quot;/&gt;&lt;wsp:rsid wsp:val=&quot;00AA06B0&quot;/&gt;&lt;wsp:rsid wsp:val=&quot;00AA0BF3&quot;/&gt;&lt;wsp:rsid wsp:val=&quot;00AA105F&quot;/&gt;&lt;wsp:rsid wsp:val=&quot;00AA11BB&quot;/&gt;&lt;wsp:rsid wsp:val=&quot;00AA134C&quot;/&gt;&lt;wsp:rsid wsp:val=&quot;00AA13C8&quot;/&gt;&lt;wsp:rsid wsp:val=&quot;00AA185C&quot;/&gt;&lt;wsp:rsid wsp:val=&quot;00AA1C95&quot;/&gt;&lt;wsp:rsid wsp:val=&quot;00AA1D47&quot;/&gt;&lt;wsp:rsid wsp:val=&quot;00AA1FBD&quot;/&gt;&lt;wsp:rsid wsp:val=&quot;00AA2367&quot;/&gt;&lt;wsp:rsid wsp:val=&quot;00AA23F6&quot;/&gt;&lt;wsp:rsid wsp:val=&quot;00AA2460&quot;/&gt;&lt;wsp:rsid wsp:val=&quot;00AA2495&quot;/&gt;&lt;wsp:rsid wsp:val=&quot;00AA261A&quot;/&gt;&lt;wsp:rsid wsp:val=&quot;00AA2681&quot;/&gt;&lt;wsp:rsid wsp:val=&quot;00AA26C2&quot;/&gt;&lt;wsp:rsid wsp:val=&quot;00AA28B8&quot;/&gt;&lt;wsp:rsid wsp:val=&quot;00AA28BE&quot;/&gt;&lt;wsp:rsid wsp:val=&quot;00AA297D&quot;/&gt;&lt;wsp:rsid wsp:val=&quot;00AA297E&quot;/&gt;&lt;wsp:rsid wsp:val=&quot;00AA2980&quot;/&gt;&lt;wsp:rsid wsp:val=&quot;00AA2AFF&quot;/&gt;&lt;wsp:rsid wsp:val=&quot;00AA2B58&quot;/&gt;&lt;wsp:rsid wsp:val=&quot;00AA2B98&quot;/&gt;&lt;wsp:rsid wsp:val=&quot;00AA2BA7&quot;/&gt;&lt;wsp:rsid wsp:val=&quot;00AA2E44&quot;/&gt;&lt;wsp:rsid wsp:val=&quot;00AA3030&quot;/&gt;&lt;wsp:rsid wsp:val=&quot;00AA32B0&quot;/&gt;&lt;wsp:rsid wsp:val=&quot;00AA33FB&quot;/&gt;&lt;wsp:rsid wsp:val=&quot;00AA34EC&quot;/&gt;&lt;wsp:rsid wsp:val=&quot;00AA35A1&quot;/&gt;&lt;wsp:rsid wsp:val=&quot;00AA36B5&quot;/&gt;&lt;wsp:rsid wsp:val=&quot;00AA38E2&quot;/&gt;&lt;wsp:rsid wsp:val=&quot;00AA3A01&quot;/&gt;&lt;wsp:rsid wsp:val=&quot;00AA3AAC&quot;/&gt;&lt;wsp:rsid wsp:val=&quot;00AA3AE8&quot;/&gt;&lt;wsp:rsid wsp:val=&quot;00AA3D35&quot;/&gt;&lt;wsp:rsid wsp:val=&quot;00AA3D7D&quot;/&gt;&lt;wsp:rsid wsp:val=&quot;00AA3DFB&quot;/&gt;&lt;wsp:rsid wsp:val=&quot;00AA409A&quot;/&gt;&lt;wsp:rsid wsp:val=&quot;00AA4201&quot;/&gt;&lt;wsp:rsid wsp:val=&quot;00AA423C&quot;/&gt;&lt;wsp:rsid wsp:val=&quot;00AA4524&quot;/&gt;&lt;wsp:rsid wsp:val=&quot;00AA4629&quot;/&gt;&lt;wsp:rsid wsp:val=&quot;00AA4658&quot;/&gt;&lt;wsp:rsid wsp:val=&quot;00AA4843&quot;/&gt;&lt;wsp:rsid wsp:val=&quot;00AA48DE&quot;/&gt;&lt;wsp:rsid wsp:val=&quot;00AA4911&quot;/&gt;&lt;wsp:rsid wsp:val=&quot;00AA4921&quot;/&gt;&lt;wsp:rsid wsp:val=&quot;00AA4A2B&quot;/&gt;&lt;wsp:rsid wsp:val=&quot;00AA4BDD&quot;/&gt;&lt;wsp:rsid wsp:val=&quot;00AA4E89&quot;/&gt;&lt;wsp:rsid wsp:val=&quot;00AA542E&quot;/&gt;&lt;wsp:rsid wsp:val=&quot;00AA5494&quot;/&gt;&lt;wsp:rsid wsp:val=&quot;00AA54A3&quot;/&gt;&lt;wsp:rsid wsp:val=&quot;00AA5619&quot;/&gt;&lt;wsp:rsid wsp:val=&quot;00AA56AF&quot;/&gt;&lt;wsp:rsid wsp:val=&quot;00AA57E5&quot;/&gt;&lt;wsp:rsid wsp:val=&quot;00AA5817&quot;/&gt;&lt;wsp:rsid wsp:val=&quot;00AA592D&quot;/&gt;&lt;wsp:rsid wsp:val=&quot;00AA5D54&quot;/&gt;&lt;wsp:rsid wsp:val=&quot;00AA5D6F&quot;/&gt;&lt;wsp:rsid wsp:val=&quot;00AA5FF8&quot;/&gt;&lt;wsp:rsid wsp:val=&quot;00AA61FA&quot;/&gt;&lt;wsp:rsid wsp:val=&quot;00AA641D&quot;/&gt;&lt;wsp:rsid wsp:val=&quot;00AA6471&quot;/&gt;&lt;wsp:rsid wsp:val=&quot;00AA6618&quot;/&gt;&lt;wsp:rsid wsp:val=&quot;00AA6730&quot;/&gt;&lt;wsp:rsid wsp:val=&quot;00AA675A&quot;/&gt;&lt;wsp:rsid wsp:val=&quot;00AA68E5&quot;/&gt;&lt;wsp:rsid wsp:val=&quot;00AA6A18&quot;/&gt;&lt;wsp:rsid wsp:val=&quot;00AA6BBD&quot;/&gt;&lt;wsp:rsid wsp:val=&quot;00AA6BC5&quot;/&gt;&lt;wsp:rsid wsp:val=&quot;00AA6C6C&quot;/&gt;&lt;wsp:rsid wsp:val=&quot;00AA6C6F&quot;/&gt;&lt;wsp:rsid wsp:val=&quot;00AA6D50&quot;/&gt;&lt;wsp:rsid wsp:val=&quot;00AA6D8C&quot;/&gt;&lt;wsp:rsid wsp:val=&quot;00AA6DC8&quot;/&gt;&lt;wsp:rsid wsp:val=&quot;00AA7041&quot;/&gt;&lt;wsp:rsid wsp:val=&quot;00AA7315&quot;/&gt;&lt;wsp:rsid wsp:val=&quot;00AA7333&quot;/&gt;&lt;wsp:rsid wsp:val=&quot;00AA73BB&quot;/&gt;&lt;wsp:rsid wsp:val=&quot;00AA7503&quot;/&gt;&lt;wsp:rsid wsp:val=&quot;00AA7882&quot;/&gt;&lt;wsp:rsid wsp:val=&quot;00AA7897&quot;/&gt;&lt;wsp:rsid wsp:val=&quot;00AA790E&quot;/&gt;&lt;wsp:rsid wsp:val=&quot;00AA7A75&quot;/&gt;&lt;wsp:rsid wsp:val=&quot;00AA7BC9&quot;/&gt;&lt;wsp:rsid wsp:val=&quot;00AA7E71&quot;/&gt;&lt;wsp:rsid wsp:val=&quot;00AB0014&quot;/&gt;&lt;wsp:rsid wsp:val=&quot;00AB0080&quot;/&gt;&lt;wsp:rsid wsp:val=&quot;00AB00BC&quot;/&gt;&lt;wsp:rsid wsp:val=&quot;00AB01AB&quot;/&gt;&lt;wsp:rsid wsp:val=&quot;00AB0258&quot;/&gt;&lt;wsp:rsid wsp:val=&quot;00AB040B&quot;/&gt;&lt;wsp:rsid wsp:val=&quot;00AB04B0&quot;/&gt;&lt;wsp:rsid wsp:val=&quot;00AB04E4&quot;/&gt;&lt;wsp:rsid wsp:val=&quot;00AB0764&quot;/&gt;&lt;wsp:rsid wsp:val=&quot;00AB07FE&quot;/&gt;&lt;wsp:rsid wsp:val=&quot;00AB09F1&quot;/&gt;&lt;wsp:rsid wsp:val=&quot;00AB0A0F&quot;/&gt;&lt;wsp:rsid wsp:val=&quot;00AB0A36&quot;/&gt;&lt;wsp:rsid wsp:val=&quot;00AB0C83&quot;/&gt;&lt;wsp:rsid wsp:val=&quot;00AB0E8D&quot;/&gt;&lt;wsp:rsid wsp:val=&quot;00AB0EA6&quot;/&gt;&lt;wsp:rsid wsp:val=&quot;00AB13B3&quot;/&gt;&lt;wsp:rsid wsp:val=&quot;00AB14CA&quot;/&gt;&lt;wsp:rsid wsp:val=&quot;00AB1664&quot;/&gt;&lt;wsp:rsid wsp:val=&quot;00AB1850&quot;/&gt;&lt;wsp:rsid wsp:val=&quot;00AB1899&quot;/&gt;&lt;wsp:rsid wsp:val=&quot;00AB18DD&quot;/&gt;&lt;wsp:rsid wsp:val=&quot;00AB1B7C&quot;/&gt;&lt;wsp:rsid wsp:val=&quot;00AB1D8B&quot;/&gt;&lt;wsp:rsid wsp:val=&quot;00AB2077&quot;/&gt;&lt;wsp:rsid wsp:val=&quot;00AB20E7&quot;/&gt;&lt;wsp:rsid wsp:val=&quot;00AB27F5&quot;/&gt;&lt;wsp:rsid wsp:val=&quot;00AB289F&quot;/&gt;&lt;wsp:rsid wsp:val=&quot;00AB2BB6&quot;/&gt;&lt;wsp:rsid wsp:val=&quot;00AB30F6&quot;/&gt;&lt;wsp:rsid wsp:val=&quot;00AB31DC&quot;/&gt;&lt;wsp:rsid wsp:val=&quot;00AB33DA&quot;/&gt;&lt;wsp:rsid wsp:val=&quot;00AB340E&quot;/&gt;&lt;wsp:rsid wsp:val=&quot;00AB3444&quot;/&gt;&lt;wsp:rsid wsp:val=&quot;00AB3494&quot;/&gt;&lt;wsp:rsid wsp:val=&quot;00AB37A4&quot;/&gt;&lt;wsp:rsid wsp:val=&quot;00AB38BD&quot;/&gt;&lt;wsp:rsid wsp:val=&quot;00AB3B01&quot;/&gt;&lt;wsp:rsid wsp:val=&quot;00AB3B78&quot;/&gt;&lt;wsp:rsid wsp:val=&quot;00AB3C9E&quot;/&gt;&lt;wsp:rsid wsp:val=&quot;00AB3CB0&quot;/&gt;&lt;wsp:rsid wsp:val=&quot;00AB3D52&quot;/&gt;&lt;wsp:rsid wsp:val=&quot;00AB3D87&quot;/&gt;&lt;wsp:rsid wsp:val=&quot;00AB3D95&quot;/&gt;&lt;wsp:rsid wsp:val=&quot;00AB3DE8&quot;/&gt;&lt;wsp:rsid wsp:val=&quot;00AB4571&quot;/&gt;&lt;wsp:rsid wsp:val=&quot;00AB45C1&quot;/&gt;&lt;wsp:rsid wsp:val=&quot;00AB45CC&quot;/&gt;&lt;wsp:rsid wsp:val=&quot;00AB4835&quot;/&gt;&lt;wsp:rsid wsp:val=&quot;00AB4AEC&quot;/&gt;&lt;wsp:rsid wsp:val=&quot;00AB4C0A&quot;/&gt;&lt;wsp:rsid wsp:val=&quot;00AB4DA8&quot;/&gt;&lt;wsp:rsid wsp:val=&quot;00AB4E8C&quot;/&gt;&lt;wsp:rsid wsp:val=&quot;00AB5034&quot;/&gt;&lt;wsp:rsid wsp:val=&quot;00AB5082&quot;/&gt;&lt;wsp:rsid wsp:val=&quot;00AB5096&quot;/&gt;&lt;wsp:rsid wsp:val=&quot;00AB53B5&quot;/&gt;&lt;wsp:rsid wsp:val=&quot;00AB5695&quot;/&gt;&lt;wsp:rsid wsp:val=&quot;00AB5843&quot;/&gt;&lt;wsp:rsid wsp:val=&quot;00AB588B&quot;/&gt;&lt;wsp:rsid wsp:val=&quot;00AB58C0&quot;/&gt;&lt;wsp:rsid wsp:val=&quot;00AB59EE&quot;/&gt;&lt;wsp:rsid wsp:val=&quot;00AB5AD3&quot;/&gt;&lt;wsp:rsid wsp:val=&quot;00AB5CA9&quot;/&gt;&lt;wsp:rsid wsp:val=&quot;00AB624C&quot;/&gt;&lt;wsp:rsid wsp:val=&quot;00AB63CD&quot;/&gt;&lt;wsp:rsid wsp:val=&quot;00AB68A5&quot;/&gt;&lt;wsp:rsid wsp:val=&quot;00AB6903&quot;/&gt;&lt;wsp:rsid wsp:val=&quot;00AB692F&quot;/&gt;&lt;wsp:rsid wsp:val=&quot;00AB69BF&quot;/&gt;&lt;wsp:rsid wsp:val=&quot;00AB6CF8&quot;/&gt;&lt;wsp:rsid wsp:val=&quot;00AB6E07&quot;/&gt;&lt;wsp:rsid wsp:val=&quot;00AB6E7D&quot;/&gt;&lt;wsp:rsid wsp:val=&quot;00AB715F&quot;/&gt;&lt;wsp:rsid wsp:val=&quot;00AB7482&quot;/&gt;&lt;wsp:rsid wsp:val=&quot;00AB7633&quot;/&gt;&lt;wsp:rsid wsp:val=&quot;00AB76B1&quot;/&gt;&lt;wsp:rsid wsp:val=&quot;00AB7743&quot;/&gt;&lt;wsp:rsid wsp:val=&quot;00AB7B33&quot;/&gt;&lt;wsp:rsid wsp:val=&quot;00AB7B53&quot;/&gt;&lt;wsp:rsid wsp:val=&quot;00AB7C35&quot;/&gt;&lt;wsp:rsid wsp:val=&quot;00AB7D25&quot;/&gt;&lt;wsp:rsid wsp:val=&quot;00AB7D7E&quot;/&gt;&lt;wsp:rsid wsp:val=&quot;00AB7DB2&quot;/&gt;&lt;wsp:rsid wsp:val=&quot;00AB7E0A&quot;/&gt;&lt;wsp:rsid wsp:val=&quot;00AB7EA5&quot;/&gt;&lt;wsp:rsid wsp:val=&quot;00AB7F59&quot;/&gt;&lt;wsp:rsid wsp:val=&quot;00AC0012&quot;/&gt;&lt;wsp:rsid wsp:val=&quot;00AC0085&quot;/&gt;&lt;wsp:rsid wsp:val=&quot;00AC01E5&quot;/&gt;&lt;wsp:rsid wsp:val=&quot;00AC0241&quot;/&gt;&lt;wsp:rsid wsp:val=&quot;00AC0471&quot;/&gt;&lt;wsp:rsid wsp:val=&quot;00AC0720&quot;/&gt;&lt;wsp:rsid wsp:val=&quot;00AC09BF&quot;/&gt;&lt;wsp:rsid wsp:val=&quot;00AC0A06&quot;/&gt;&lt;wsp:rsid wsp:val=&quot;00AC0C75&quot;/&gt;&lt;wsp:rsid wsp:val=&quot;00AC0C7E&quot;/&gt;&lt;wsp:rsid wsp:val=&quot;00AC0DEC&quot;/&gt;&lt;wsp:rsid wsp:val=&quot;00AC0E13&quot;/&gt;&lt;wsp:rsid wsp:val=&quot;00AC0FA0&quot;/&gt;&lt;wsp:rsid wsp:val=&quot;00AC0FD8&quot;/&gt;&lt;wsp:rsid wsp:val=&quot;00AC10A0&quot;/&gt;&lt;wsp:rsid wsp:val=&quot;00AC1264&quot;/&gt;&lt;wsp:rsid wsp:val=&quot;00AC134E&quot;/&gt;&lt;wsp:rsid wsp:val=&quot;00AC14C2&quot;/&gt;&lt;wsp:rsid wsp:val=&quot;00AC14DF&quot;/&gt;&lt;wsp:rsid wsp:val=&quot;00AC1508&quot;/&gt;&lt;wsp:rsid wsp:val=&quot;00AC1531&quot;/&gt;&lt;wsp:rsid wsp:val=&quot;00AC17FB&quot;/&gt;&lt;wsp:rsid wsp:val=&quot;00AC18DF&quot;/&gt;&lt;wsp:rsid wsp:val=&quot;00AC198F&quot;/&gt;&lt;wsp:rsid wsp:val=&quot;00AC1A7C&quot;/&gt;&lt;wsp:rsid wsp:val=&quot;00AC1AF1&quot;/&gt;&lt;wsp:rsid wsp:val=&quot;00AC1F58&quot;/&gt;&lt;wsp:rsid wsp:val=&quot;00AC201A&quot;/&gt;&lt;wsp:rsid wsp:val=&quot;00AC211C&quot;/&gt;&lt;wsp:rsid wsp:val=&quot;00AC21BF&quot;/&gt;&lt;wsp:rsid wsp:val=&quot;00AC22DB&quot;/&gt;&lt;wsp:rsid wsp:val=&quot;00AC237E&quot;/&gt;&lt;wsp:rsid wsp:val=&quot;00AC262B&quot;/&gt;&lt;wsp:rsid wsp:val=&quot;00AC289E&quot;/&gt;&lt;wsp:rsid wsp:val=&quot;00AC294E&quot;/&gt;&lt;wsp:rsid wsp:val=&quot;00AC2C32&quot;/&gt;&lt;wsp:rsid wsp:val=&quot;00AC2F56&quot;/&gt;&lt;wsp:rsid wsp:val=&quot;00AC2FD3&quot;/&gt;&lt;wsp:rsid wsp:val=&quot;00AC306E&quot;/&gt;&lt;wsp:rsid wsp:val=&quot;00AC3251&quot;/&gt;&lt;wsp:rsid wsp:val=&quot;00AC3544&quot;/&gt;&lt;wsp:rsid wsp:val=&quot;00AC3547&quot;/&gt;&lt;wsp:rsid wsp:val=&quot;00AC3693&quot;/&gt;&lt;wsp:rsid wsp:val=&quot;00AC37CC&quot;/&gt;&lt;wsp:rsid wsp:val=&quot;00AC38DA&quot;/&gt;&lt;wsp:rsid wsp:val=&quot;00AC3902&quot;/&gt;&lt;wsp:rsid wsp:val=&quot;00AC394A&quot;/&gt;&lt;wsp:rsid wsp:val=&quot;00AC3A22&quot;/&gt;&lt;wsp:rsid wsp:val=&quot;00AC3A5F&quot;/&gt;&lt;wsp:rsid wsp:val=&quot;00AC3DEA&quot;/&gt;&lt;wsp:rsid wsp:val=&quot;00AC3E98&quot;/&gt;&lt;wsp:rsid wsp:val=&quot;00AC4016&quot;/&gt;&lt;wsp:rsid wsp:val=&quot;00AC4202&quot;/&gt;&lt;wsp:rsid wsp:val=&quot;00AC44D1&quot;/&gt;&lt;wsp:rsid wsp:val=&quot;00AC454A&quot;/&gt;&lt;wsp:rsid wsp:val=&quot;00AC46A0&quot;/&gt;&lt;wsp:rsid wsp:val=&quot;00AC471F&quot;/&gt;&lt;wsp:rsid wsp:val=&quot;00AC48AD&quot;/&gt;&lt;wsp:rsid wsp:val=&quot;00AC4903&quot;/&gt;&lt;wsp:rsid wsp:val=&quot;00AC4A10&quot;/&gt;&lt;wsp:rsid wsp:val=&quot;00AC4A28&quot;/&gt;&lt;wsp:rsid wsp:val=&quot;00AC4B64&quot;/&gt;&lt;wsp:rsid wsp:val=&quot;00AC4DB9&quot;/&gt;&lt;wsp:rsid wsp:val=&quot;00AC5052&quot;/&gt;&lt;wsp:rsid wsp:val=&quot;00AC545D&quot;/&gt;&lt;wsp:rsid wsp:val=&quot;00AC55DD&quot;/&gt;&lt;wsp:rsid wsp:val=&quot;00AC568B&quot;/&gt;&lt;wsp:rsid wsp:val=&quot;00AC5A11&quot;/&gt;&lt;wsp:rsid wsp:val=&quot;00AC5DB4&quot;/&gt;&lt;wsp:rsid wsp:val=&quot;00AC5F0C&quot;/&gt;&lt;wsp:rsid wsp:val=&quot;00AC62E7&quot;/&gt;&lt;wsp:rsid wsp:val=&quot;00AC63AC&quot;/&gt;&lt;wsp:rsid wsp:val=&quot;00AC644C&quot;/&gt;&lt;wsp:rsid wsp:val=&quot;00AC64F6&quot;/&gt;&lt;wsp:rsid wsp:val=&quot;00AC64FB&quot;/&gt;&lt;wsp:rsid wsp:val=&quot;00AC6679&quot;/&gt;&lt;wsp:rsid wsp:val=&quot;00AC674E&quot;/&gt;&lt;wsp:rsid wsp:val=&quot;00AC6856&quot;/&gt;&lt;wsp:rsid wsp:val=&quot;00AC6A15&quot;/&gt;&lt;wsp:rsid wsp:val=&quot;00AC6A70&quot;/&gt;&lt;wsp:rsid wsp:val=&quot;00AC6AD0&quot;/&gt;&lt;wsp:rsid wsp:val=&quot;00AC6B75&quot;/&gt;&lt;wsp:rsid wsp:val=&quot;00AC6C6F&quot;/&gt;&lt;wsp:rsid wsp:val=&quot;00AC6C95&quot;/&gt;&lt;wsp:rsid wsp:val=&quot;00AC6CB5&quot;/&gt;&lt;wsp:rsid wsp:val=&quot;00AC6E2D&quot;/&gt;&lt;wsp:rsid wsp:val=&quot;00AC7145&quot;/&gt;&lt;wsp:rsid wsp:val=&quot;00AC716C&quot;/&gt;&lt;wsp:rsid wsp:val=&quot;00AC7341&quot;/&gt;&lt;wsp:rsid wsp:val=&quot;00AC7370&quot;/&gt;&lt;wsp:rsid wsp:val=&quot;00AC7B51&quot;/&gt;&lt;wsp:rsid wsp:val=&quot;00AC7C5F&quot;/&gt;&lt;wsp:rsid wsp:val=&quot;00AC7CE7&quot;/&gt;&lt;wsp:rsid wsp:val=&quot;00AC7DC1&quot;/&gt;&lt;wsp:rsid wsp:val=&quot;00AC7FF2&quot;/&gt;&lt;wsp:rsid wsp:val=&quot;00AD0022&quot;/&gt;&lt;wsp:rsid wsp:val=&quot;00AD00D2&quot;/&gt;&lt;wsp:rsid wsp:val=&quot;00AD00D6&quot;/&gt;&lt;wsp:rsid wsp:val=&quot;00AD0118&quot;/&gt;&lt;wsp:rsid wsp:val=&quot;00AD02E5&quot;/&gt;&lt;wsp:rsid wsp:val=&quot;00AD02F7&quot;/&gt;&lt;wsp:rsid wsp:val=&quot;00AD046D&quot;/&gt;&lt;wsp:rsid wsp:val=&quot;00AD05BB&quot;/&gt;&lt;wsp:rsid wsp:val=&quot;00AD0664&quot;/&gt;&lt;wsp:rsid wsp:val=&quot;00AD06EF&quot;/&gt;&lt;wsp:rsid wsp:val=&quot;00AD0733&quot;/&gt;&lt;wsp:rsid wsp:val=&quot;00AD08B2&quot;/&gt;&lt;wsp:rsid wsp:val=&quot;00AD0D0F&quot;/&gt;&lt;wsp:rsid wsp:val=&quot;00AD0D9F&quot;/&gt;&lt;wsp:rsid wsp:val=&quot;00AD0E95&quot;/&gt;&lt;wsp:rsid wsp:val=&quot;00AD1032&quot;/&gt;&lt;wsp:rsid wsp:val=&quot;00AD1063&quot;/&gt;&lt;wsp:rsid wsp:val=&quot;00AD1185&quot;/&gt;&lt;wsp:rsid wsp:val=&quot;00AD120B&quot;/&gt;&lt;wsp:rsid wsp:val=&quot;00AD13F7&quot;/&gt;&lt;wsp:rsid wsp:val=&quot;00AD1529&quot;/&gt;&lt;wsp:rsid wsp:val=&quot;00AD166D&quot;/&gt;&lt;wsp:rsid wsp:val=&quot;00AD1CC5&quot;/&gt;&lt;wsp:rsid wsp:val=&quot;00AD2090&quot;/&gt;&lt;wsp:rsid wsp:val=&quot;00AD20C2&quot;/&gt;&lt;wsp:rsid wsp:val=&quot;00AD224F&quot;/&gt;&lt;wsp:rsid wsp:val=&quot;00AD2293&quot;/&gt;&lt;wsp:rsid wsp:val=&quot;00AD241E&quot;/&gt;&lt;wsp:rsid wsp:val=&quot;00AD2562&quot;/&gt;&lt;wsp:rsid wsp:val=&quot;00AD26DF&quot;/&gt;&lt;wsp:rsid wsp:val=&quot;00AD286B&quot;/&gt;&lt;wsp:rsid wsp:val=&quot;00AD2889&quot;/&gt;&lt;wsp:rsid wsp:val=&quot;00AD2A48&quot;/&gt;&lt;wsp:rsid wsp:val=&quot;00AD2D4B&quot;/&gt;&lt;wsp:rsid wsp:val=&quot;00AD2F6C&quot;/&gt;&lt;wsp:rsid wsp:val=&quot;00AD35CD&quot;/&gt;&lt;wsp:rsid wsp:val=&quot;00AD37A2&quot;/&gt;&lt;wsp:rsid wsp:val=&quot;00AD385D&quot;/&gt;&lt;wsp:rsid wsp:val=&quot;00AD3A67&quot;/&gt;&lt;wsp:rsid wsp:val=&quot;00AD3BFD&quot;/&gt;&lt;wsp:rsid wsp:val=&quot;00AD3C9A&quot;/&gt;&lt;wsp:rsid wsp:val=&quot;00AD3CB9&quot;/&gt;&lt;wsp:rsid wsp:val=&quot;00AD3E33&quot;/&gt;&lt;wsp:rsid wsp:val=&quot;00AD427F&quot;/&gt;&lt;wsp:rsid wsp:val=&quot;00AD435C&quot;/&gt;&lt;wsp:rsid wsp:val=&quot;00AD457C&quot;/&gt;&lt;wsp:rsid wsp:val=&quot;00AD493F&quot;/&gt;&lt;wsp:rsid wsp:val=&quot;00AD4A7D&quot;/&gt;&lt;wsp:rsid wsp:val=&quot;00AD4B43&quot;/&gt;&lt;wsp:rsid wsp:val=&quot;00AD4C6E&quot;/&gt;&lt;wsp:rsid wsp:val=&quot;00AD4CED&quot;/&gt;&lt;wsp:rsid wsp:val=&quot;00AD4E13&quot;/&gt;&lt;wsp:rsid wsp:val=&quot;00AD5058&quot;/&gt;&lt;wsp:rsid wsp:val=&quot;00AD512D&quot;/&gt;&lt;wsp:rsid wsp:val=&quot;00AD51B6&quot;/&gt;&lt;wsp:rsid wsp:val=&quot;00AD51D8&quot;/&gt;&lt;wsp:rsid wsp:val=&quot;00AD5415&quot;/&gt;&lt;wsp:rsid wsp:val=&quot;00AD554D&quot;/&gt;&lt;wsp:rsid wsp:val=&quot;00AD589A&quot;/&gt;&lt;wsp:rsid wsp:val=&quot;00AD5B68&quot;/&gt;&lt;wsp:rsid wsp:val=&quot;00AD5CAA&quot;/&gt;&lt;wsp:rsid wsp:val=&quot;00AD5D2B&quot;/&gt;&lt;wsp:rsid wsp:val=&quot;00AD5DD7&quot;/&gt;&lt;wsp:rsid wsp:val=&quot;00AD5E7B&quot;/&gt;&lt;wsp:rsid wsp:val=&quot;00AD5F13&quot;/&gt;&lt;wsp:rsid wsp:val=&quot;00AD5F47&quot;/&gt;&lt;wsp:rsid wsp:val=&quot;00AD5F7A&quot;/&gt;&lt;wsp:rsid wsp:val=&quot;00AD6056&quot;/&gt;&lt;wsp:rsid wsp:val=&quot;00AD60A6&quot;/&gt;&lt;wsp:rsid wsp:val=&quot;00AD6327&quot;/&gt;&lt;wsp:rsid wsp:val=&quot;00AD66B2&quot;/&gt;&lt;wsp:rsid wsp:val=&quot;00AD681D&quot;/&gt;&lt;wsp:rsid wsp:val=&quot;00AD6AC5&quot;/&gt;&lt;wsp:rsid wsp:val=&quot;00AD6DDD&quot;/&gt;&lt;wsp:rsid wsp:val=&quot;00AD7358&quot;/&gt;&lt;wsp:rsid wsp:val=&quot;00AD7375&quot;/&gt;&lt;wsp:rsid wsp:val=&quot;00AD7387&quot;/&gt;&lt;wsp:rsid wsp:val=&quot;00AD7485&quot;/&gt;&lt;wsp:rsid wsp:val=&quot;00AD76A3&quot;/&gt;&lt;wsp:rsid wsp:val=&quot;00AD7701&quot;/&gt;&lt;wsp:rsid wsp:val=&quot;00AD7940&quot;/&gt;&lt;wsp:rsid wsp:val=&quot;00AD79EA&quot;/&gt;&lt;wsp:rsid wsp:val=&quot;00AD7ACE&quot;/&gt;&lt;wsp:rsid wsp:val=&quot;00AD7DAF&quot;/&gt;&lt;wsp:rsid wsp:val=&quot;00AD7FD3&quot;/&gt;&lt;wsp:rsid wsp:val=&quot;00AE005A&quot;/&gt;&lt;wsp:rsid wsp:val=&quot;00AE01B3&quot;/&gt;&lt;wsp:rsid wsp:val=&quot;00AE0212&quot;/&gt;&lt;wsp:rsid wsp:val=&quot;00AE02A9&quot;/&gt;&lt;wsp:rsid wsp:val=&quot;00AE02FF&quot;/&gt;&lt;wsp:rsid wsp:val=&quot;00AE066B&quot;/&gt;&lt;wsp:rsid wsp:val=&quot;00AE0888&quot;/&gt;&lt;wsp:rsid wsp:val=&quot;00AE0A2A&quot;/&gt;&lt;wsp:rsid wsp:val=&quot;00AE0A44&quot;/&gt;&lt;wsp:rsid wsp:val=&quot;00AE0CAB&quot;/&gt;&lt;wsp:rsid wsp:val=&quot;00AE0EAB&quot;/&gt;&lt;wsp:rsid wsp:val=&quot;00AE0F72&quot;/&gt;&lt;wsp:rsid wsp:val=&quot;00AE107C&quot;/&gt;&lt;wsp:rsid wsp:val=&quot;00AE10BF&quot;/&gt;&lt;wsp:rsid wsp:val=&quot;00AE119A&quot;/&gt;&lt;wsp:rsid wsp:val=&quot;00AE11C2&quot;/&gt;&lt;wsp:rsid wsp:val=&quot;00AE1266&quot;/&gt;&lt;wsp:rsid wsp:val=&quot;00AE12BD&quot;/&gt;&lt;wsp:rsid wsp:val=&quot;00AE14BC&quot;/&gt;&lt;wsp:rsid wsp:val=&quot;00AE157B&quot;/&gt;&lt;wsp:rsid wsp:val=&quot;00AE15AB&quot;/&gt;&lt;wsp:rsid wsp:val=&quot;00AE17B4&quot;/&gt;&lt;wsp:rsid wsp:val=&quot;00AE1952&quot;/&gt;&lt;wsp:rsid wsp:val=&quot;00AE19D2&quot;/&gt;&lt;wsp:rsid wsp:val=&quot;00AE1A44&quot;/&gt;&lt;wsp:rsid wsp:val=&quot;00AE1BED&quot;/&gt;&lt;wsp:rsid wsp:val=&quot;00AE1D81&quot;/&gt;&lt;wsp:rsid wsp:val=&quot;00AE211C&quot;/&gt;&lt;wsp:rsid wsp:val=&quot;00AE21B1&quot;/&gt;&lt;wsp:rsid wsp:val=&quot;00AE21FA&quot;/&gt;&lt;wsp:rsid wsp:val=&quot;00AE233F&quot;/&gt;&lt;wsp:rsid wsp:val=&quot;00AE237A&quot;/&gt;&lt;wsp:rsid wsp:val=&quot;00AE23FD&quot;/&gt;&lt;wsp:rsid wsp:val=&quot;00AE240C&quot;/&gt;&lt;wsp:rsid wsp:val=&quot;00AE244C&quot;/&gt;&lt;wsp:rsid wsp:val=&quot;00AE24AD&quot;/&gt;&lt;wsp:rsid wsp:val=&quot;00AE2501&quot;/&gt;&lt;wsp:rsid wsp:val=&quot;00AE2816&quot;/&gt;&lt;wsp:rsid wsp:val=&quot;00AE285B&quot;/&gt;&lt;wsp:rsid wsp:val=&quot;00AE29F4&quot;/&gt;&lt;wsp:rsid wsp:val=&quot;00AE2B2D&quot;/&gt;&lt;wsp:rsid wsp:val=&quot;00AE2EF7&quot;/&gt;&lt;wsp:rsid wsp:val=&quot;00AE30B2&quot;/&gt;&lt;wsp:rsid wsp:val=&quot;00AE3570&quot;/&gt;&lt;wsp:rsid wsp:val=&quot;00AE35AE&quot;/&gt;&lt;wsp:rsid wsp:val=&quot;00AE35B5&quot;/&gt;&lt;wsp:rsid wsp:val=&quot;00AE35B9&quot;/&gt;&lt;wsp:rsid wsp:val=&quot;00AE3663&quot;/&gt;&lt;wsp:rsid wsp:val=&quot;00AE37D5&quot;/&gt;&lt;wsp:rsid wsp:val=&quot;00AE38BB&quot;/&gt;&lt;wsp:rsid wsp:val=&quot;00AE3B83&quot;/&gt;&lt;wsp:rsid wsp:val=&quot;00AE3B94&quot;/&gt;&lt;wsp:rsid wsp:val=&quot;00AE3B99&quot;/&gt;&lt;wsp:rsid wsp:val=&quot;00AE3D46&quot;/&gt;&lt;wsp:rsid wsp:val=&quot;00AE3E2C&quot;/&gt;&lt;wsp:rsid wsp:val=&quot;00AE410A&quot;/&gt;&lt;wsp:rsid wsp:val=&quot;00AE4189&quot;/&gt;&lt;wsp:rsid wsp:val=&quot;00AE429B&quot;/&gt;&lt;wsp:rsid wsp:val=&quot;00AE4524&quot;/&gt;&lt;wsp:rsid wsp:val=&quot;00AE4672&quot;/&gt;&lt;wsp:rsid wsp:val=&quot;00AE4828&quot;/&gt;&lt;wsp:rsid wsp:val=&quot;00AE48A1&quot;/&gt;&lt;wsp:rsid wsp:val=&quot;00AE48F8&quot;/&gt;&lt;wsp:rsid wsp:val=&quot;00AE4939&quot;/&gt;&lt;wsp:rsid wsp:val=&quot;00AE4A0D&quot;/&gt;&lt;wsp:rsid wsp:val=&quot;00AE4C40&quot;/&gt;&lt;wsp:rsid wsp:val=&quot;00AE4E55&quot;/&gt;&lt;wsp:rsid wsp:val=&quot;00AE506D&quot;/&gt;&lt;wsp:rsid wsp:val=&quot;00AE510A&quot;/&gt;&lt;wsp:rsid wsp:val=&quot;00AE53F6&quot;/&gt;&lt;wsp:rsid wsp:val=&quot;00AE5783&quot;/&gt;&lt;wsp:rsid wsp:val=&quot;00AE5873&quot;/&gt;&lt;wsp:rsid wsp:val=&quot;00AE58DC&quot;/&gt;&lt;wsp:rsid wsp:val=&quot;00AE593A&quot;/&gt;&lt;wsp:rsid wsp:val=&quot;00AE5A4B&quot;/&gt;&lt;wsp:rsid wsp:val=&quot;00AE5B41&quot;/&gt;&lt;wsp:rsid wsp:val=&quot;00AE5B5A&quot;/&gt;&lt;wsp:rsid wsp:val=&quot;00AE5B82&quot;/&gt;&lt;wsp:rsid wsp:val=&quot;00AE5B8C&quot;/&gt;&lt;wsp:rsid wsp:val=&quot;00AE5D31&quot;/&gt;&lt;wsp:rsid wsp:val=&quot;00AE5E35&quot;/&gt;&lt;wsp:rsid wsp:val=&quot;00AE5EEB&quot;/&gt;&lt;wsp:rsid wsp:val=&quot;00AE617F&quot;/&gt;&lt;wsp:rsid wsp:val=&quot;00AE62A4&quot;/&gt;&lt;wsp:rsid wsp:val=&quot;00AE6340&quot;/&gt;&lt;wsp:rsid wsp:val=&quot;00AE6990&quot;/&gt;&lt;wsp:rsid wsp:val=&quot;00AE6BE4&quot;/&gt;&lt;wsp:rsid wsp:val=&quot;00AE6C0C&quot;/&gt;&lt;wsp:rsid wsp:val=&quot;00AE6C8D&quot;/&gt;&lt;wsp:rsid wsp:val=&quot;00AE70CC&quot;/&gt;&lt;wsp:rsid wsp:val=&quot;00AE7229&quot;/&gt;&lt;wsp:rsid wsp:val=&quot;00AE7454&quot;/&gt;&lt;wsp:rsid wsp:val=&quot;00AE748B&quot;/&gt;&lt;wsp:rsid wsp:val=&quot;00AE777A&quot;/&gt;&lt;wsp:rsid wsp:val=&quot;00AE7800&quot;/&gt;&lt;wsp:rsid wsp:val=&quot;00AE79F3&quot;/&gt;&lt;wsp:rsid wsp:val=&quot;00AE7A07&quot;/&gt;&lt;wsp:rsid wsp:val=&quot;00AE7A36&quot;/&gt;&lt;wsp:rsid wsp:val=&quot;00AE7BE4&quot;/&gt;&lt;wsp:rsid wsp:val=&quot;00AE7DD6&quot;/&gt;&lt;wsp:rsid wsp:val=&quot;00AE7F27&quot;/&gt;&lt;wsp:rsid wsp:val=&quot;00AF00AC&quot;/&gt;&lt;wsp:rsid wsp:val=&quot;00AF00D4&quot;/&gt;&lt;wsp:rsid wsp:val=&quot;00AF0114&quot;/&gt;&lt;wsp:rsid wsp:val=&quot;00AF0130&quot;/&gt;&lt;wsp:rsid wsp:val=&quot;00AF01C4&quot;/&gt;&lt;wsp:rsid wsp:val=&quot;00AF02B1&quot;/&gt;&lt;wsp:rsid wsp:val=&quot;00AF034D&quot;/&gt;&lt;wsp:rsid wsp:val=&quot;00AF036F&quot;/&gt;&lt;wsp:rsid wsp:val=&quot;00AF0550&quot;/&gt;&lt;wsp:rsid wsp:val=&quot;00AF05C4&quot;/&gt;&lt;wsp:rsid wsp:val=&quot;00AF0C2F&quot;/&gt;&lt;wsp:rsid wsp:val=&quot;00AF0C32&quot;/&gt;&lt;wsp:rsid wsp:val=&quot;00AF0F62&quot;/&gt;&lt;wsp:rsid wsp:val=&quot;00AF11C3&quot;/&gt;&lt;wsp:rsid wsp:val=&quot;00AF1614&quot;/&gt;&lt;wsp:rsid wsp:val=&quot;00AF1681&quot;/&gt;&lt;wsp:rsid wsp:val=&quot;00AF16BF&quot;/&gt;&lt;wsp:rsid wsp:val=&quot;00AF1859&quot;/&gt;&lt;wsp:rsid wsp:val=&quot;00AF1905&quot;/&gt;&lt;wsp:rsid wsp:val=&quot;00AF1D33&quot;/&gt;&lt;wsp:rsid wsp:val=&quot;00AF1DE7&quot;/&gt;&lt;wsp:rsid wsp:val=&quot;00AF1E84&quot;/&gt;&lt;wsp:rsid wsp:val=&quot;00AF1F79&quot;/&gt;&lt;wsp:rsid wsp:val=&quot;00AF2073&quot;/&gt;&lt;wsp:rsid wsp:val=&quot;00AF232E&quot;/&gt;&lt;wsp:rsid wsp:val=&quot;00AF3102&quot;/&gt;&lt;wsp:rsid wsp:val=&quot;00AF3155&quot;/&gt;&lt;wsp:rsid wsp:val=&quot;00AF3199&quot;/&gt;&lt;wsp:rsid wsp:val=&quot;00AF326A&quot;/&gt;&lt;wsp:rsid wsp:val=&quot;00AF3389&quot;/&gt;&lt;wsp:rsid wsp:val=&quot;00AF38CC&quot;/&gt;&lt;wsp:rsid wsp:val=&quot;00AF397E&quot;/&gt;&lt;wsp:rsid wsp:val=&quot;00AF3BED&quot;/&gt;&lt;wsp:rsid wsp:val=&quot;00AF3BF1&quot;/&gt;&lt;wsp:rsid wsp:val=&quot;00AF3D7C&quot;/&gt;&lt;wsp:rsid wsp:val=&quot;00AF3E3F&quot;/&gt;&lt;wsp:rsid wsp:val=&quot;00AF3FD0&quot;/&gt;&lt;wsp:rsid wsp:val=&quot;00AF44B4&quot;/&gt;&lt;wsp:rsid wsp:val=&quot;00AF4680&quot;/&gt;&lt;wsp:rsid wsp:val=&quot;00AF4783&quot;/&gt;&lt;wsp:rsid wsp:val=&quot;00AF4850&quot;/&gt;&lt;wsp:rsid wsp:val=&quot;00AF4951&quot;/&gt;&lt;wsp:rsid wsp:val=&quot;00AF4B69&quot;/&gt;&lt;wsp:rsid wsp:val=&quot;00AF4B75&quot;/&gt;&lt;wsp:rsid wsp:val=&quot;00AF4C37&quot;/&gt;&lt;wsp:rsid wsp:val=&quot;00AF4D48&quot;/&gt;&lt;wsp:rsid wsp:val=&quot;00AF4F24&quot;/&gt;&lt;wsp:rsid wsp:val=&quot;00AF4F9B&quot;/&gt;&lt;wsp:rsid wsp:val=&quot;00AF5000&quot;/&gt;&lt;wsp:rsid wsp:val=&quot;00AF5023&quot;/&gt;&lt;wsp:rsid wsp:val=&quot;00AF50F7&quot;/&gt;&lt;wsp:rsid wsp:val=&quot;00AF5122&quot;/&gt;&lt;wsp:rsid wsp:val=&quot;00AF5268&quot;/&gt;&lt;wsp:rsid wsp:val=&quot;00AF5353&quot;/&gt;&lt;wsp:rsid wsp:val=&quot;00AF5402&quot;/&gt;&lt;wsp:rsid wsp:val=&quot;00AF55B4&quot;/&gt;&lt;wsp:rsid wsp:val=&quot;00AF564D&quot;/&gt;&lt;wsp:rsid wsp:val=&quot;00AF572F&quot;/&gt;&lt;wsp:rsid wsp:val=&quot;00AF5781&quot;/&gt;&lt;wsp:rsid wsp:val=&quot;00AF57F3&quot;/&gt;&lt;wsp:rsid wsp:val=&quot;00AF5A76&quot;/&gt;&lt;wsp:rsid wsp:val=&quot;00AF5AB3&quot;/&gt;&lt;wsp:rsid wsp:val=&quot;00AF5B81&quot;/&gt;&lt;wsp:rsid wsp:val=&quot;00AF5CA9&quot;/&gt;&lt;wsp:rsid wsp:val=&quot;00AF5EBD&quot;/&gt;&lt;wsp:rsid wsp:val=&quot;00AF5ED1&quot;/&gt;&lt;wsp:rsid wsp:val=&quot;00AF6012&quot;/&gt;&lt;wsp:rsid wsp:val=&quot;00AF610F&quot;/&gt;&lt;wsp:rsid wsp:val=&quot;00AF61F8&quot;/&gt;&lt;wsp:rsid wsp:val=&quot;00AF6273&quot;/&gt;&lt;wsp:rsid wsp:val=&quot;00AF6552&quot;/&gt;&lt;wsp:rsid wsp:val=&quot;00AF66B0&quot;/&gt;&lt;wsp:rsid wsp:val=&quot;00AF6777&quot;/&gt;&lt;wsp:rsid wsp:val=&quot;00AF6B45&quot;/&gt;&lt;wsp:rsid wsp:val=&quot;00AF6CA5&quot;/&gt;&lt;wsp:rsid wsp:val=&quot;00AF70CA&quot;/&gt;&lt;wsp:rsid wsp:val=&quot;00AF7127&quot;/&gt;&lt;wsp:rsid wsp:val=&quot;00AF7184&quot;/&gt;&lt;wsp:rsid wsp:val=&quot;00AF7254&quot;/&gt;&lt;wsp:rsid wsp:val=&quot;00AF732F&quot;/&gt;&lt;wsp:rsid wsp:val=&quot;00AF751A&quot;/&gt;&lt;wsp:rsid wsp:val=&quot;00AF773A&quot;/&gt;&lt;wsp:rsid wsp:val=&quot;00AF79F6&quot;/&gt;&lt;wsp:rsid wsp:val=&quot;00AF7EAA&quot;/&gt;&lt;wsp:rsid wsp:val=&quot;00B0005E&quot;/&gt;&lt;wsp:rsid wsp:val=&quot;00B00180&quot;/&gt;&lt;wsp:rsid wsp:val=&quot;00B00196&quot;/&gt;&lt;wsp:rsid wsp:val=&quot;00B001A2&quot;/&gt;&lt;wsp:rsid wsp:val=&quot;00B004C7&quot;/&gt;&lt;wsp:rsid wsp:val=&quot;00B004D6&quot;/&gt;&lt;wsp:rsid wsp:val=&quot;00B00888&quot;/&gt;&lt;wsp:rsid wsp:val=&quot;00B00A9B&quot;/&gt;&lt;wsp:rsid wsp:val=&quot;00B00AAE&quot;/&gt;&lt;wsp:rsid wsp:val=&quot;00B00C86&quot;/&gt;&lt;wsp:rsid wsp:val=&quot;00B00D47&quot;/&gt;&lt;wsp:rsid wsp:val=&quot;00B00DA5&quot;/&gt;&lt;wsp:rsid wsp:val=&quot;00B00F19&quot;/&gt;&lt;wsp:rsid wsp:val=&quot;00B00F51&quot;/&gt;&lt;wsp:rsid wsp:val=&quot;00B01164&quot;/&gt;&lt;wsp:rsid wsp:val=&quot;00B012A8&quot;/&gt;&lt;wsp:rsid wsp:val=&quot;00B012D4&quot;/&gt;&lt;wsp:rsid wsp:val=&quot;00B013A7&quot;/&gt;&lt;wsp:rsid wsp:val=&quot;00B01594&quot;/&gt;&lt;wsp:rsid wsp:val=&quot;00B0160B&quot;/&gt;&lt;wsp:rsid wsp:val=&quot;00B01845&quot;/&gt;&lt;wsp:rsid wsp:val=&quot;00B01A02&quot;/&gt;&lt;wsp:rsid wsp:val=&quot;00B01B76&quot;/&gt;&lt;wsp:rsid wsp:val=&quot;00B0205D&quot;/&gt;&lt;wsp:rsid wsp:val=&quot;00B020DC&quot;/&gt;&lt;wsp:rsid wsp:val=&quot;00B02162&quot;/&gt;&lt;wsp:rsid wsp:val=&quot;00B02346&quot;/&gt;&lt;wsp:rsid wsp:val=&quot;00B023EC&quot;/&gt;&lt;wsp:rsid wsp:val=&quot;00B0255F&quot;/&gt;&lt;wsp:rsid wsp:val=&quot;00B025A4&quot;/&gt;&lt;wsp:rsid wsp:val=&quot;00B026CF&quot;/&gt;&lt;wsp:rsid wsp:val=&quot;00B02964&quot;/&gt;&lt;wsp:rsid wsp:val=&quot;00B02AF5&quot;/&gt;&lt;wsp:rsid wsp:val=&quot;00B02BFF&quot;/&gt;&lt;wsp:rsid wsp:val=&quot;00B02DEF&quot;/&gt;&lt;wsp:rsid wsp:val=&quot;00B0309E&quot;/&gt;&lt;wsp:rsid wsp:val=&quot;00B031ED&quot;/&gt;&lt;wsp:rsid wsp:val=&quot;00B034E4&quot;/&gt;&lt;wsp:rsid wsp:val=&quot;00B03551&quot;/&gt;&lt;wsp:rsid wsp:val=&quot;00B035FD&quot;/&gt;&lt;wsp:rsid wsp:val=&quot;00B0360B&quot;/&gt;&lt;wsp:rsid wsp:val=&quot;00B036FB&quot;/&gt;&lt;wsp:rsid wsp:val=&quot;00B03A09&quot;/&gt;&lt;wsp:rsid wsp:val=&quot;00B03AAB&quot;/&gt;&lt;wsp:rsid wsp:val=&quot;00B03CEF&quot;/&gt;&lt;wsp:rsid wsp:val=&quot;00B03ED3&quot;/&gt;&lt;wsp:rsid wsp:val=&quot;00B04200&quot;/&gt;&lt;wsp:rsid wsp:val=&quot;00B04537&quot;/&gt;&lt;wsp:rsid wsp:val=&quot;00B04540&quot;/&gt;&lt;wsp:rsid wsp:val=&quot;00B045C4&quot;/&gt;&lt;wsp:rsid wsp:val=&quot;00B048F5&quot;/&gt;&lt;wsp:rsid wsp:val=&quot;00B04D1D&quot;/&gt;&lt;wsp:rsid wsp:val=&quot;00B04E00&quot;/&gt;&lt;wsp:rsid wsp:val=&quot;00B04E5F&quot;/&gt;&lt;wsp:rsid wsp:val=&quot;00B04F24&quot;/&gt;&lt;wsp:rsid wsp:val=&quot;00B0506E&quot;/&gt;&lt;wsp:rsid wsp:val=&quot;00B051D3&quot;/&gt;&lt;wsp:rsid wsp:val=&quot;00B0535A&quot;/&gt;&lt;wsp:rsid wsp:val=&quot;00B0546D&quot;/&gt;&lt;wsp:rsid wsp:val=&quot;00B055EF&quot;/&gt;&lt;wsp:rsid wsp:val=&quot;00B05A2B&quot;/&gt;&lt;wsp:rsid wsp:val=&quot;00B05A4B&quot;/&gt;&lt;wsp:rsid wsp:val=&quot;00B05BB2&quot;/&gt;&lt;wsp:rsid wsp:val=&quot;00B05D33&quot;/&gt;&lt;wsp:rsid wsp:val=&quot;00B05DBE&quot;/&gt;&lt;wsp:rsid wsp:val=&quot;00B060CB&quot;/&gt;&lt;wsp:rsid wsp:val=&quot;00B06354&quot;/&gt;&lt;wsp:rsid wsp:val=&quot;00B0635D&quot;/&gt;&lt;wsp:rsid wsp:val=&quot;00B06495&quot;/&gt;&lt;wsp:rsid wsp:val=&quot;00B06612&quot;/&gt;&lt;wsp:rsid wsp:val=&quot;00B06D92&quot;/&gt;&lt;wsp:rsid wsp:val=&quot;00B06EAE&quot;/&gt;&lt;wsp:rsid wsp:val=&quot;00B06F85&quot;/&gt;&lt;wsp:rsid wsp:val=&quot;00B071C2&quot;/&gt;&lt;wsp:rsid wsp:val=&quot;00B072BC&quot;/&gt;&lt;wsp:rsid wsp:val=&quot;00B0763D&quot;/&gt;&lt;wsp:rsid wsp:val=&quot;00B07818&quot;/&gt;&lt;wsp:rsid wsp:val=&quot;00B0784F&quot;/&gt;&lt;wsp:rsid wsp:val=&quot;00B07870&quot;/&gt;&lt;wsp:rsid wsp:val=&quot;00B07908&quot;/&gt;&lt;wsp:rsid wsp:val=&quot;00B07A4E&quot;/&gt;&lt;wsp:rsid wsp:val=&quot;00B07AE6&quot;/&gt;&lt;wsp:rsid wsp:val=&quot;00B07EDB&quot;/&gt;&lt;wsp:rsid wsp:val=&quot;00B1042A&quot;/&gt;&lt;wsp:rsid wsp:val=&quot;00B10603&quot;/&gt;&lt;wsp:rsid wsp:val=&quot;00B107A2&quot;/&gt;&lt;wsp:rsid wsp:val=&quot;00B107B0&quot;/&gt;&lt;wsp:rsid wsp:val=&quot;00B108AB&quot;/&gt;&lt;wsp:rsid wsp:val=&quot;00B10926&quot;/&gt;&lt;wsp:rsid wsp:val=&quot;00B109D3&quot;/&gt;&lt;wsp:rsid wsp:val=&quot;00B10D56&quot;/&gt;&lt;wsp:rsid wsp:val=&quot;00B10E42&quot;/&gt;&lt;wsp:rsid wsp:val=&quot;00B10E9D&quot;/&gt;&lt;wsp:rsid wsp:val=&quot;00B10FA2&quot;/&gt;&lt;wsp:rsid wsp:val=&quot;00B11418&quot;/&gt;&lt;wsp:rsid wsp:val=&quot;00B114FF&quot;/&gt;&lt;wsp:rsid wsp:val=&quot;00B1154D&quot;/&gt;&lt;wsp:rsid wsp:val=&quot;00B11A16&quot;/&gt;&lt;wsp:rsid wsp:val=&quot;00B11A2B&quot;/&gt;&lt;wsp:rsid wsp:val=&quot;00B11D0C&quot;/&gt;&lt;wsp:rsid wsp:val=&quot;00B11EA2&quot;/&gt;&lt;wsp:rsid wsp:val=&quot;00B11F9B&quot;/&gt;&lt;wsp:rsid wsp:val=&quot;00B1239B&quot;/&gt;&lt;wsp:rsid wsp:val=&quot;00B12640&quot;/&gt;&lt;wsp:rsid wsp:val=&quot;00B12887&quot;/&gt;&lt;wsp:rsid wsp:val=&quot;00B12B56&quot;/&gt;&lt;wsp:rsid wsp:val=&quot;00B12F27&quot;/&gt;&lt;wsp:rsid wsp:val=&quot;00B1305B&quot;/&gt;&lt;wsp:rsid wsp:val=&quot;00B131E8&quot;/&gt;&lt;wsp:rsid wsp:val=&quot;00B13289&quot;/&gt;&lt;wsp:rsid wsp:val=&quot;00B1348D&quot;/&gt;&lt;wsp:rsid wsp:val=&quot;00B135C3&quot;/&gt;&lt;wsp:rsid wsp:val=&quot;00B138B0&quot;/&gt;&lt;wsp:rsid wsp:val=&quot;00B13A09&quot;/&gt;&lt;wsp:rsid wsp:val=&quot;00B13B9F&quot;/&gt;&lt;wsp:rsid wsp:val=&quot;00B13D25&quot;/&gt;&lt;wsp:rsid wsp:val=&quot;00B13EAE&quot;/&gt;&lt;wsp:rsid wsp:val=&quot;00B14073&quot;/&gt;&lt;wsp:rsid wsp:val=&quot;00B141F4&quot;/&gt;&lt;wsp:rsid wsp:val=&quot;00B1426D&quot;/&gt;&lt;wsp:rsid wsp:val=&quot;00B1442F&quot;/&gt;&lt;wsp:rsid wsp:val=&quot;00B144B2&quot;/&gt;&lt;wsp:rsid wsp:val=&quot;00B146C2&quot;/&gt;&lt;wsp:rsid wsp:val=&quot;00B149C3&quot;/&gt;&lt;wsp:rsid wsp:val=&quot;00B14BA1&quot;/&gt;&lt;wsp:rsid wsp:val=&quot;00B14C30&quot;/&gt;&lt;wsp:rsid wsp:val=&quot;00B14E08&quot;/&gt;&lt;wsp:rsid wsp:val=&quot;00B14ED2&quot;/&gt;&lt;wsp:rsid wsp:val=&quot;00B14F3A&quot;/&gt;&lt;wsp:rsid wsp:val=&quot;00B1518B&quot;/&gt;&lt;wsp:rsid wsp:val=&quot;00B15262&quot;/&gt;&lt;wsp:rsid wsp:val=&quot;00B15602&quot;/&gt;&lt;wsp:rsid wsp:val=&quot;00B1564F&quot;/&gt;&lt;wsp:rsid wsp:val=&quot;00B1566F&quot;/&gt;&lt;wsp:rsid wsp:val=&quot;00B15959&quot;/&gt;&lt;wsp:rsid wsp:val=&quot;00B15B7A&quot;/&gt;&lt;wsp:rsid wsp:val=&quot;00B15BC4&quot;/&gt;&lt;wsp:rsid wsp:val=&quot;00B15BF5&quot;/&gt;&lt;wsp:rsid wsp:val=&quot;00B15D02&quot;/&gt;&lt;wsp:rsid wsp:val=&quot;00B1615E&quot;/&gt;&lt;wsp:rsid wsp:val=&quot;00B161CD&quot;/&gt;&lt;wsp:rsid wsp:val=&quot;00B162E2&quot;/&gt;&lt;wsp:rsid wsp:val=&quot;00B1658C&quot;/&gt;&lt;wsp:rsid wsp:val=&quot;00B16615&quot;/&gt;&lt;wsp:rsid wsp:val=&quot;00B1664B&quot;/&gt;&lt;wsp:rsid wsp:val=&quot;00B16705&quot;/&gt;&lt;wsp:rsid wsp:val=&quot;00B1679C&quot;/&gt;&lt;wsp:rsid wsp:val=&quot;00B16B6B&quot;/&gt;&lt;wsp:rsid wsp:val=&quot;00B16F8F&quot;/&gt;&lt;wsp:rsid wsp:val=&quot;00B17130&quot;/&gt;&lt;wsp:rsid wsp:val=&quot;00B17191&quot;/&gt;&lt;wsp:rsid wsp:val=&quot;00B173F2&quot;/&gt;&lt;wsp:rsid wsp:val=&quot;00B1745F&quot;/&gt;&lt;wsp:rsid wsp:val=&quot;00B175DD&quot;/&gt;&lt;wsp:rsid wsp:val=&quot;00B17746&quot;/&gt;&lt;wsp:rsid wsp:val=&quot;00B1780F&quot;/&gt;&lt;wsp:rsid wsp:val=&quot;00B17978&quot;/&gt;&lt;wsp:rsid wsp:val=&quot;00B179C3&quot;/&gt;&lt;wsp:rsid wsp:val=&quot;00B17B19&quot;/&gt;&lt;wsp:rsid wsp:val=&quot;00B17B21&quot;/&gt;&lt;wsp:rsid wsp:val=&quot;00B17D33&quot;/&gt;&lt;wsp:rsid wsp:val=&quot;00B17F4C&quot;/&gt;&lt;wsp:rsid wsp:val=&quot;00B2001A&quot;/&gt;&lt;wsp:rsid wsp:val=&quot;00B20641&quot;/&gt;&lt;wsp:rsid wsp:val=&quot;00B2090A&quot;/&gt;&lt;wsp:rsid wsp:val=&quot;00B2095F&quot;/&gt;&lt;wsp:rsid wsp:val=&quot;00B20A88&quot;/&gt;&lt;wsp:rsid wsp:val=&quot;00B20AFF&quot;/&gt;&lt;wsp:rsid wsp:val=&quot;00B20C12&quot;/&gt;&lt;wsp:rsid wsp:val=&quot;00B20F05&quot;/&gt;&lt;wsp:rsid wsp:val=&quot;00B2113A&quot;/&gt;&lt;wsp:rsid wsp:val=&quot;00B211DD&quot;/&gt;&lt;wsp:rsid wsp:val=&quot;00B211DE&quot;/&gt;&lt;wsp:rsid wsp:val=&quot;00B211FB&quot;/&gt;&lt;wsp:rsid wsp:val=&quot;00B2147F&quot;/&gt;&lt;wsp:rsid wsp:val=&quot;00B21504&quot;/&gt;&lt;wsp:rsid wsp:val=&quot;00B21665&quot;/&gt;&lt;wsp:rsid wsp:val=&quot;00B217F3&quot;/&gt;&lt;wsp:rsid wsp:val=&quot;00B218C0&quot;/&gt;&lt;wsp:rsid wsp:val=&quot;00B21979&quot;/&gt;&lt;wsp:rsid wsp:val=&quot;00B21A6B&quot;/&gt;&lt;wsp:rsid wsp:val=&quot;00B21B68&quot;/&gt;&lt;wsp:rsid wsp:val=&quot;00B21C3C&quot;/&gt;&lt;wsp:rsid wsp:val=&quot;00B21EAA&quot;/&gt;&lt;wsp:rsid wsp:val=&quot;00B21FE6&quot;/&gt;&lt;wsp:rsid wsp:val=&quot;00B22376&quot;/&gt;&lt;wsp:rsid wsp:val=&quot;00B22479&quot;/&gt;&lt;wsp:rsid wsp:val=&quot;00B2249D&quot;/&gt;&lt;wsp:rsid wsp:val=&quot;00B22568&quot;/&gt;&lt;wsp:rsid wsp:val=&quot;00B22953&quot;/&gt;&lt;wsp:rsid wsp:val=&quot;00B22A21&quot;/&gt;&lt;wsp:rsid wsp:val=&quot;00B22B32&quot;/&gt;&lt;wsp:rsid wsp:val=&quot;00B22B43&quot;/&gt;&lt;wsp:rsid wsp:val=&quot;00B22BD2&quot;/&gt;&lt;wsp:rsid wsp:val=&quot;00B22C7C&quot;/&gt;&lt;wsp:rsid wsp:val=&quot;00B22D2F&quot;/&gt;&lt;wsp:rsid wsp:val=&quot;00B22F29&quot;/&gt;&lt;wsp:rsid wsp:val=&quot;00B22F8B&quot;/&gt;&lt;wsp:rsid wsp:val=&quot;00B22FE4&quot;/&gt;&lt;wsp:rsid wsp:val=&quot;00B2322B&quot;/&gt;&lt;wsp:rsid wsp:val=&quot;00B23376&quot;/&gt;&lt;wsp:rsid wsp:val=&quot;00B23511&quot;/&gt;&lt;wsp:rsid wsp:val=&quot;00B23828&quot;/&gt;&lt;wsp:rsid wsp:val=&quot;00B23938&quot;/&gt;&lt;wsp:rsid wsp:val=&quot;00B239C8&quot;/&gt;&lt;wsp:rsid wsp:val=&quot;00B23A62&quot;/&gt;&lt;wsp:rsid wsp:val=&quot;00B23C51&quot;/&gt;&lt;wsp:rsid wsp:val=&quot;00B23D60&quot;/&gt;&lt;wsp:rsid wsp:val=&quot;00B2401A&quot;/&gt;&lt;wsp:rsid wsp:val=&quot;00B2409E&quot;/&gt;&lt;wsp:rsid wsp:val=&quot;00B243AE&quot;/&gt;&lt;wsp:rsid wsp:val=&quot;00B243D0&quot;/&gt;&lt;wsp:rsid wsp:val=&quot;00B24476&quot;/&gt;&lt;wsp:rsid wsp:val=&quot;00B244B5&quot;/&gt;&lt;wsp:rsid wsp:val=&quot;00B245FF&quot;/&gt;&lt;wsp:rsid wsp:val=&quot;00B24798&quot;/&gt;&lt;wsp:rsid wsp:val=&quot;00B247E1&quot;/&gt;&lt;wsp:rsid wsp:val=&quot;00B24AEE&quot;/&gt;&lt;wsp:rsid wsp:val=&quot;00B25094&quot;/&gt;&lt;wsp:rsid wsp:val=&quot;00B251B2&quot;/&gt;&lt;wsp:rsid wsp:val=&quot;00B252CE&quot;/&gt;&lt;wsp:rsid wsp:val=&quot;00B25307&quot;/&gt;&lt;wsp:rsid wsp:val=&quot;00B2539D&quot;/&gt;&lt;wsp:rsid wsp:val=&quot;00B257DB&quot;/&gt;&lt;wsp:rsid wsp:val=&quot;00B259F6&quot;/&gt;&lt;wsp:rsid wsp:val=&quot;00B25B8B&quot;/&gt;&lt;wsp:rsid wsp:val=&quot;00B25DAA&quot;/&gt;&lt;wsp:rsid wsp:val=&quot;00B2606D&quot;/&gt;&lt;wsp:rsid wsp:val=&quot;00B26225&quot;/&gt;&lt;wsp:rsid wsp:val=&quot;00B26366&quot;/&gt;&lt;wsp:rsid wsp:val=&quot;00B2641A&quot;/&gt;&lt;wsp:rsid wsp:val=&quot;00B26578&quot;/&gt;&lt;wsp:rsid wsp:val=&quot;00B2658E&quot;/&gt;&lt;wsp:rsid wsp:val=&quot;00B265B3&quot;/&gt;&lt;wsp:rsid wsp:val=&quot;00B268B4&quot;/&gt;&lt;wsp:rsid wsp:val=&quot;00B26906&quot;/&gt;&lt;wsp:rsid wsp:val=&quot;00B269B0&quot;/&gt;&lt;wsp:rsid wsp:val=&quot;00B269DF&quot;/&gt;&lt;wsp:rsid wsp:val=&quot;00B26ACC&quot;/&gt;&lt;wsp:rsid wsp:val=&quot;00B26D11&quot;/&gt;&lt;wsp:rsid wsp:val=&quot;00B26DED&quot;/&gt;&lt;wsp:rsid wsp:val=&quot;00B27133&quot;/&gt;&lt;wsp:rsid wsp:val=&quot;00B271EC&quot;/&gt;&lt;wsp:rsid wsp:val=&quot;00B27424&quot;/&gt;&lt;wsp:rsid wsp:val=&quot;00B27A80&quot;/&gt;&lt;wsp:rsid wsp:val=&quot;00B27C7E&quot;/&gt;&lt;wsp:rsid wsp:val=&quot;00B27EA4&quot;/&gt;&lt;wsp:rsid wsp:val=&quot;00B301E4&quot;/&gt;&lt;wsp:rsid wsp:val=&quot;00B302CC&quot;/&gt;&lt;wsp:rsid wsp:val=&quot;00B302EA&quot;/&gt;&lt;wsp:rsid wsp:val=&quot;00B30394&quot;/&gt;&lt;wsp:rsid wsp:val=&quot;00B30468&quot;/&gt;&lt;wsp:rsid wsp:val=&quot;00B30A4E&quot;/&gt;&lt;wsp:rsid wsp:val=&quot;00B30B80&quot;/&gt;&lt;wsp:rsid wsp:val=&quot;00B30C85&quot;/&gt;&lt;wsp:rsid wsp:val=&quot;00B30DF2&quot;/&gt;&lt;wsp:rsid wsp:val=&quot;00B30F14&quot;/&gt;&lt;wsp:rsid wsp:val=&quot;00B30F94&quot;/&gt;&lt;wsp:rsid wsp:val=&quot;00B31005&quot;/&gt;&lt;wsp:rsid wsp:val=&quot;00B311A0&quot;/&gt;&lt;wsp:rsid wsp:val=&quot;00B31271&quot;/&gt;&lt;wsp:rsid wsp:val=&quot;00B31544&quot;/&gt;&lt;wsp:rsid wsp:val=&quot;00B3158C&quot;/&gt;&lt;wsp:rsid wsp:val=&quot;00B315AF&quot;/&gt;&lt;wsp:rsid wsp:val=&quot;00B315B1&quot;/&gt;&lt;wsp:rsid wsp:val=&quot;00B317D5&quot;/&gt;&lt;wsp:rsid wsp:val=&quot;00B31B00&quot;/&gt;&lt;wsp:rsid wsp:val=&quot;00B31D42&quot;/&gt;&lt;wsp:rsid wsp:val=&quot;00B31E32&quot;/&gt;&lt;wsp:rsid wsp:val=&quot;00B31F9E&quot;/&gt;&lt;wsp:rsid wsp:val=&quot;00B3209F&quot;/&gt;&lt;wsp:rsid wsp:val=&quot;00B32442&quot;/&gt;&lt;wsp:rsid wsp:val=&quot;00B32514&quot;/&gt;&lt;wsp:rsid wsp:val=&quot;00B3255E&quot;/&gt;&lt;wsp:rsid wsp:val=&quot;00B327ED&quot;/&gt;&lt;wsp:rsid wsp:val=&quot;00B3299C&quot;/&gt;&lt;wsp:rsid wsp:val=&quot;00B32C37&quot;/&gt;&lt;wsp:rsid wsp:val=&quot;00B32DC0&quot;/&gt;&lt;wsp:rsid wsp:val=&quot;00B32E56&quot;/&gt;&lt;wsp:rsid wsp:val=&quot;00B32EC4&quot;/&gt;&lt;wsp:rsid wsp:val=&quot;00B32FC3&quot;/&gt;&lt;wsp:rsid wsp:val=&quot;00B33100&quot;/&gt;&lt;wsp:rsid wsp:val=&quot;00B33129&quot;/&gt;&lt;wsp:rsid wsp:val=&quot;00B3317C&quot;/&gt;&lt;wsp:rsid wsp:val=&quot;00B3369B&quot;/&gt;&lt;wsp:rsid wsp:val=&quot;00B336A6&quot;/&gt;&lt;wsp:rsid wsp:val=&quot;00B33725&quot;/&gt;&lt;wsp:rsid wsp:val=&quot;00B338C8&quot;/&gt;&lt;wsp:rsid wsp:val=&quot;00B338D0&quot;/&gt;&lt;wsp:rsid wsp:val=&quot;00B33932&quot;/&gt;&lt;wsp:rsid wsp:val=&quot;00B33F44&quot;/&gt;&lt;wsp:rsid wsp:val=&quot;00B33FDD&quot;/&gt;&lt;wsp:rsid wsp:val=&quot;00B33FDE&quot;/&gt;&lt;wsp:rsid wsp:val=&quot;00B34140&quot;/&gt;&lt;wsp:rsid wsp:val=&quot;00B341DA&quot;/&gt;&lt;wsp:rsid wsp:val=&quot;00B34208&quot;/&gt;&lt;wsp:rsid wsp:val=&quot;00B343EB&quot;/&gt;&lt;wsp:rsid wsp:val=&quot;00B3444D&quot;/&gt;&lt;wsp:rsid wsp:val=&quot;00B3462F&quot;/&gt;&lt;wsp:rsid wsp:val=&quot;00B34AB8&quot;/&gt;&lt;wsp:rsid wsp:val=&quot;00B34AFB&quot;/&gt;&lt;wsp:rsid wsp:val=&quot;00B34C66&quot;/&gt;&lt;wsp:rsid wsp:val=&quot;00B34D8F&quot;/&gt;&lt;wsp:rsid wsp:val=&quot;00B34D94&quot;/&gt;&lt;wsp:rsid wsp:val=&quot;00B34DAE&quot;/&gt;&lt;wsp:rsid wsp:val=&quot;00B34DB6&quot;/&gt;&lt;wsp:rsid wsp:val=&quot;00B35119&quot;/&gt;&lt;wsp:rsid wsp:val=&quot;00B35155&quot;/&gt;&lt;wsp:rsid wsp:val=&quot;00B3523A&quot;/&gt;&lt;wsp:rsid wsp:val=&quot;00B3577E&quot;/&gt;&lt;wsp:rsid wsp:val=&quot;00B357E0&quot;/&gt;&lt;wsp:rsid wsp:val=&quot;00B35958&quot;/&gt;&lt;wsp:rsid wsp:val=&quot;00B359B1&quot;/&gt;&lt;wsp:rsid wsp:val=&quot;00B35A66&quot;/&gt;&lt;wsp:rsid wsp:val=&quot;00B36083&quot;/&gt;&lt;wsp:rsid wsp:val=&quot;00B36413&quot;/&gt;&lt;wsp:rsid wsp:val=&quot;00B36489&quot;/&gt;&lt;wsp:rsid wsp:val=&quot;00B366D4&quot;/&gt;&lt;wsp:rsid wsp:val=&quot;00B36BC0&quot;/&gt;&lt;wsp:rsid wsp:val=&quot;00B36BF5&quot;/&gt;&lt;wsp:rsid wsp:val=&quot;00B36F34&quot;/&gt;&lt;wsp:rsid wsp:val=&quot;00B36FB8&quot;/&gt;&lt;wsp:rsid wsp:val=&quot;00B3764A&quot;/&gt;&lt;wsp:rsid wsp:val=&quot;00B3792E&quot;/&gt;&lt;wsp:rsid wsp:val=&quot;00B379F5&quot;/&gt;&lt;wsp:rsid wsp:val=&quot;00B40031&quot;/&gt;&lt;wsp:rsid wsp:val=&quot;00B40187&quot;/&gt;&lt;wsp:rsid wsp:val=&quot;00B4024A&quot;/&gt;&lt;wsp:rsid wsp:val=&quot;00B40555&quot;/&gt;&lt;wsp:rsid wsp:val=&quot;00B405EB&quot;/&gt;&lt;wsp:rsid wsp:val=&quot;00B40610&quot;/&gt;&lt;wsp:rsid wsp:val=&quot;00B407A9&quot;/&gt;&lt;wsp:rsid wsp:val=&quot;00B40836&quot;/&gt;&lt;wsp:rsid wsp:val=&quot;00B408F6&quot;/&gt;&lt;wsp:rsid wsp:val=&quot;00B40AAC&quot;/&gt;&lt;wsp:rsid wsp:val=&quot;00B40CFB&quot;/&gt;&lt;wsp:rsid wsp:val=&quot;00B40D6B&quot;/&gt;&lt;wsp:rsid wsp:val=&quot;00B410A7&quot;/&gt;&lt;wsp:rsid wsp:val=&quot;00B41103&quot;/&gt;&lt;wsp:rsid wsp:val=&quot;00B41293&quot;/&gt;&lt;wsp:rsid wsp:val=&quot;00B41375&quot;/&gt;&lt;wsp:rsid wsp:val=&quot;00B4164C&quot;/&gt;&lt;wsp:rsid wsp:val=&quot;00B41822&quot;/&gt;&lt;wsp:rsid wsp:val=&quot;00B4199A&quot;/&gt;&lt;wsp:rsid wsp:val=&quot;00B41A98&quot;/&gt;&lt;wsp:rsid wsp:val=&quot;00B41CE3&quot;/&gt;&lt;wsp:rsid wsp:val=&quot;00B41DE5&quot;/&gt;&lt;wsp:rsid wsp:val=&quot;00B42090&quot;/&gt;&lt;wsp:rsid wsp:val=&quot;00B42100&quot;/&gt;&lt;wsp:rsid wsp:val=&quot;00B42233&quot;/&gt;&lt;wsp:rsid wsp:val=&quot;00B4224E&quot;/&gt;&lt;wsp:rsid wsp:val=&quot;00B4225F&quot;/&gt;&lt;wsp:rsid wsp:val=&quot;00B42263&quot;/&gt;&lt;wsp:rsid wsp:val=&quot;00B42274&quot;/&gt;&lt;wsp:rsid wsp:val=&quot;00B42469&quot;/&gt;&lt;wsp:rsid wsp:val=&quot;00B425FA&quot;/&gt;&lt;wsp:rsid wsp:val=&quot;00B42686&quot;/&gt;&lt;wsp:rsid wsp:val=&quot;00B42773&quot;/&gt;&lt;wsp:rsid wsp:val=&quot;00B42871&quot;/&gt;&lt;wsp:rsid wsp:val=&quot;00B4291A&quot;/&gt;&lt;wsp:rsid wsp:val=&quot;00B42948&quot;/&gt;&lt;wsp:rsid wsp:val=&quot;00B42A09&quot;/&gt;&lt;wsp:rsid wsp:val=&quot;00B42B26&quot;/&gt;&lt;wsp:rsid wsp:val=&quot;00B42C38&quot;/&gt;&lt;wsp:rsid wsp:val=&quot;00B42CC2&quot;/&gt;&lt;wsp:rsid wsp:val=&quot;00B42E54&quot;/&gt;&lt;wsp:rsid wsp:val=&quot;00B43086&quot;/&gt;&lt;wsp:rsid wsp:val=&quot;00B43130&quot;/&gt;&lt;wsp:rsid wsp:val=&quot;00B4314C&quot;/&gt;&lt;wsp:rsid wsp:val=&quot;00B43203&quot;/&gt;&lt;wsp:rsid wsp:val=&quot;00B4344E&quot;/&gt;&lt;wsp:rsid wsp:val=&quot;00B4349D&quot;/&gt;&lt;wsp:rsid wsp:val=&quot;00B434C6&quot;/&gt;&lt;wsp:rsid wsp:val=&quot;00B434E8&quot;/&gt;&lt;wsp:rsid wsp:val=&quot;00B43715&quot;/&gt;&lt;wsp:rsid wsp:val=&quot;00B43818&quot;/&gt;&lt;wsp:rsid wsp:val=&quot;00B43851&quot;/&gt;&lt;wsp:rsid wsp:val=&quot;00B4388A&quot;/&gt;&lt;wsp:rsid wsp:val=&quot;00B43898&quot;/&gt;&lt;wsp:rsid wsp:val=&quot;00B439A4&quot;/&gt;&lt;wsp:rsid wsp:val=&quot;00B43C01&quot;/&gt;&lt;wsp:rsid wsp:val=&quot;00B43F1F&quot;/&gt;&lt;wsp:rsid wsp:val=&quot;00B43F6D&quot;/&gt;&lt;wsp:rsid wsp:val=&quot;00B440AF&quot;/&gt;&lt;wsp:rsid wsp:val=&quot;00B440BE&quot;/&gt;&lt;wsp:rsid wsp:val=&quot;00B4414B&quot;/&gt;&lt;wsp:rsid wsp:val=&quot;00B44174&quot;/&gt;&lt;wsp:rsid wsp:val=&quot;00B44378&quot;/&gt;&lt;wsp:rsid wsp:val=&quot;00B4440D&quot;/&gt;&lt;wsp:rsid wsp:val=&quot;00B4441D&quot;/&gt;&lt;wsp:rsid wsp:val=&quot;00B44509&quot;/&gt;&lt;wsp:rsid wsp:val=&quot;00B4456E&quot;/&gt;&lt;wsp:rsid wsp:val=&quot;00B44B9E&quot;/&gt;&lt;wsp:rsid wsp:val=&quot;00B44D86&quot;/&gt;&lt;wsp:rsid wsp:val=&quot;00B44DB9&quot;/&gt;&lt;wsp:rsid wsp:val=&quot;00B44E4C&quot;/&gt;&lt;wsp:rsid wsp:val=&quot;00B45013&quot;/&gt;&lt;wsp:rsid wsp:val=&quot;00B45074&quot;/&gt;&lt;wsp:rsid wsp:val=&quot;00B4511E&quot;/&gt;&lt;wsp:rsid wsp:val=&quot;00B45225&quot;/&gt;&lt;wsp:rsid wsp:val=&quot;00B4546D&quot;/&gt;&lt;wsp:rsid wsp:val=&quot;00B45612&quot;/&gt;&lt;wsp:rsid wsp:val=&quot;00B457F5&quot;/&gt;&lt;wsp:rsid wsp:val=&quot;00B45B6D&quot;/&gt;&lt;wsp:rsid wsp:val=&quot;00B45D2C&quot;/&gt;&lt;wsp:rsid wsp:val=&quot;00B45FF0&quot;/&gt;&lt;wsp:rsid wsp:val=&quot;00B46040&quot;/&gt;&lt;wsp:rsid wsp:val=&quot;00B46294&quot;/&gt;&lt;wsp:rsid wsp:val=&quot;00B463A7&quot;/&gt;&lt;wsp:rsid wsp:val=&quot;00B46424&quot;/&gt;&lt;wsp:rsid wsp:val=&quot;00B4642C&quot;/&gt;&lt;wsp:rsid wsp:val=&quot;00B4655E&quot;/&gt;&lt;wsp:rsid wsp:val=&quot;00B46573&quot;/&gt;&lt;wsp:rsid wsp:val=&quot;00B46637&quot;/&gt;&lt;wsp:rsid wsp:val=&quot;00B46836&quot;/&gt;&lt;wsp:rsid wsp:val=&quot;00B46BA7&quot;/&gt;&lt;wsp:rsid wsp:val=&quot;00B46BD2&quot;/&gt;&lt;wsp:rsid wsp:val=&quot;00B46C10&quot;/&gt;&lt;wsp:rsid wsp:val=&quot;00B46E2E&quot;/&gt;&lt;wsp:rsid wsp:val=&quot;00B46EB4&quot;/&gt;&lt;wsp:rsid wsp:val=&quot;00B46F52&quot;/&gt;&lt;wsp:rsid wsp:val=&quot;00B47132&quot;/&gt;&lt;wsp:rsid wsp:val=&quot;00B471AB&quot;/&gt;&lt;wsp:rsid wsp:val=&quot;00B4790F&quot;/&gt;&lt;wsp:rsid wsp:val=&quot;00B47958&quot;/&gt;&lt;wsp:rsid wsp:val=&quot;00B47A41&quot;/&gt;&lt;wsp:rsid wsp:val=&quot;00B47AB7&quot;/&gt;&lt;wsp:rsid wsp:val=&quot;00B47AE5&quot;/&gt;&lt;wsp:rsid wsp:val=&quot;00B47CD0&quot;/&gt;&lt;wsp:rsid wsp:val=&quot;00B501DD&quot;/&gt;&lt;wsp:rsid wsp:val=&quot;00B50531&quot;/&gt;&lt;wsp:rsid wsp:val=&quot;00B50562&quot;/&gt;&lt;wsp:rsid wsp:val=&quot;00B50744&quot;/&gt;&lt;wsp:rsid wsp:val=&quot;00B5076B&quot;/&gt;&lt;wsp:rsid wsp:val=&quot;00B50AA8&quot;/&gt;&lt;wsp:rsid wsp:val=&quot;00B50B9A&quot;/&gt;&lt;wsp:rsid wsp:val=&quot;00B50C8A&quot;/&gt;&lt;wsp:rsid wsp:val=&quot;00B50D41&quot;/&gt;&lt;wsp:rsid wsp:val=&quot;00B50F1B&quot;/&gt;&lt;wsp:rsid wsp:val=&quot;00B50F52&quot;/&gt;&lt;wsp:rsid wsp:val=&quot;00B5119B&quot;/&gt;&lt;wsp:rsid wsp:val=&quot;00B51420&quot;/&gt;&lt;wsp:rsid wsp:val=&quot;00B51694&quot;/&gt;&lt;wsp:rsid wsp:val=&quot;00B516BD&quot;/&gt;&lt;wsp:rsid wsp:val=&quot;00B517F7&quot;/&gt;&lt;wsp:rsid wsp:val=&quot;00B5190A&quot;/&gt;&lt;wsp:rsid wsp:val=&quot;00B51957&quot;/&gt;&lt;wsp:rsid wsp:val=&quot;00B51AD0&quot;/&gt;&lt;wsp:rsid wsp:val=&quot;00B51C75&quot;/&gt;&lt;wsp:rsid wsp:val=&quot;00B51EFD&quot;/&gt;&lt;wsp:rsid wsp:val=&quot;00B51FC9&quot;/&gt;&lt;wsp:rsid wsp:val=&quot;00B5258C&quot;/&gt;&lt;wsp:rsid wsp:val=&quot;00B528B2&quot;/&gt;&lt;wsp:rsid wsp:val=&quot;00B52E68&quot;/&gt;&lt;wsp:rsid wsp:val=&quot;00B52F39&quot;/&gt;&lt;wsp:rsid wsp:val=&quot;00B53265&quot;/&gt;&lt;wsp:rsid wsp:val=&quot;00B53339&quot;/&gt;&lt;wsp:rsid wsp:val=&quot;00B53351&quot;/&gt;&lt;wsp:rsid wsp:val=&quot;00B53455&quot;/&gt;&lt;wsp:rsid wsp:val=&quot;00B53706&quot;/&gt;&lt;wsp:rsid wsp:val=&quot;00B5375A&quot;/&gt;&lt;wsp:rsid wsp:val=&quot;00B53AE5&quot;/&gt;&lt;wsp:rsid wsp:val=&quot;00B53F56&quot;/&gt;&lt;wsp:rsid wsp:val=&quot;00B542CA&quot;/&gt;&lt;wsp:rsid wsp:val=&quot;00B543B6&quot;/&gt;&lt;wsp:rsid wsp:val=&quot;00B545FB&quot;/&gt;&lt;wsp:rsid wsp:val=&quot;00B54B09&quot;/&gt;&lt;wsp:rsid wsp:val=&quot;00B54C2D&quot;/&gt;&lt;wsp:rsid wsp:val=&quot;00B54C6F&quot;/&gt;&lt;wsp:rsid wsp:val=&quot;00B54C8D&quot;/&gt;&lt;wsp:rsid wsp:val=&quot;00B54C90&quot;/&gt;&lt;wsp:rsid wsp:val=&quot;00B54CC3&quot;/&gt;&lt;wsp:rsid wsp:val=&quot;00B54DD8&quot;/&gt;&lt;wsp:rsid wsp:val=&quot;00B54EDC&quot;/&gt;&lt;wsp:rsid wsp:val=&quot;00B55008&quot;/&gt;&lt;wsp:rsid wsp:val=&quot;00B5500C&quot;/&gt;&lt;wsp:rsid wsp:val=&quot;00B551F7&quot;/&gt;&lt;wsp:rsid wsp:val=&quot;00B5528C&quot;/&gt;&lt;wsp:rsid wsp:val=&quot;00B55680&quot;/&gt;&lt;wsp:rsid wsp:val=&quot;00B5586B&quot;/&gt;&lt;wsp:rsid wsp:val=&quot;00B559D8&quot;/&gt;&lt;wsp:rsid wsp:val=&quot;00B55A1B&quot;/&gt;&lt;wsp:rsid wsp:val=&quot;00B55C90&quot;/&gt;&lt;wsp:rsid wsp:val=&quot;00B55FDB&quot;/&gt;&lt;wsp:rsid wsp:val=&quot;00B55FF7&quot;/&gt;&lt;wsp:rsid wsp:val=&quot;00B56070&quot;/&gt;&lt;wsp:rsid wsp:val=&quot;00B560EF&quot;/&gt;&lt;wsp:rsid wsp:val=&quot;00B56163&quot;/&gt;&lt;wsp:rsid wsp:val=&quot;00B56321&quot;/&gt;&lt;wsp:rsid wsp:val=&quot;00B565C8&quot;/&gt;&lt;wsp:rsid wsp:val=&quot;00B566A4&quot;/&gt;&lt;wsp:rsid wsp:val=&quot;00B56754&quot;/&gt;&lt;wsp:rsid wsp:val=&quot;00B567A5&quot;/&gt;&lt;wsp:rsid wsp:val=&quot;00B56E9F&quot;/&gt;&lt;wsp:rsid wsp:val=&quot;00B56F3B&quot;/&gt;&lt;wsp:rsid wsp:val=&quot;00B572C0&quot;/&gt;&lt;wsp:rsid wsp:val=&quot;00B572E6&quot;/&gt;&lt;wsp:rsid wsp:val=&quot;00B57318&quot;/&gt;&lt;wsp:rsid wsp:val=&quot;00B57898&quot;/&gt;&lt;wsp:rsid wsp:val=&quot;00B57A85&quot;/&gt;&lt;wsp:rsid wsp:val=&quot;00B57C3D&quot;/&gt;&lt;wsp:rsid wsp:val=&quot;00B60223&quot;/&gt;&lt;wsp:rsid wsp:val=&quot;00B6026D&quot;/&gt;&lt;wsp:rsid wsp:val=&quot;00B60432&quot;/&gt;&lt;wsp:rsid wsp:val=&quot;00B604A4&quot;/&gt;&lt;wsp:rsid wsp:val=&quot;00B60686&quot;/&gt;&lt;wsp:rsid wsp:val=&quot;00B60852&quot;/&gt;&lt;wsp:rsid wsp:val=&quot;00B60E22&quot;/&gt;&lt;wsp:rsid wsp:val=&quot;00B6107C&quot;/&gt;&lt;wsp:rsid wsp:val=&quot;00B610C8&quot;/&gt;&lt;wsp:rsid wsp:val=&quot;00B613E9&quot;/&gt;&lt;wsp:rsid wsp:val=&quot;00B61929&quot;/&gt;&lt;wsp:rsid wsp:val=&quot;00B61934&quot;/&gt;&lt;wsp:rsid wsp:val=&quot;00B61A6F&quot;/&gt;&lt;wsp:rsid wsp:val=&quot;00B61BE2&quot;/&gt;&lt;wsp:rsid wsp:val=&quot;00B61C61&quot;/&gt;&lt;wsp:rsid wsp:val=&quot;00B61CEF&quot;/&gt;&lt;wsp:rsid wsp:val=&quot;00B61D60&quot;/&gt;&lt;wsp:rsid wsp:val=&quot;00B61D68&quot;/&gt;&lt;wsp:rsid wsp:val=&quot;00B61D9F&quot;/&gt;&lt;wsp:rsid wsp:val=&quot;00B620D8&quot;/&gt;&lt;wsp:rsid wsp:val=&quot;00B6216E&quot;/&gt;&lt;wsp:rsid wsp:val=&quot;00B62345&quot;/&gt;&lt;wsp:rsid wsp:val=&quot;00B62414&quot;/&gt;&lt;wsp:rsid wsp:val=&quot;00B62746&quot;/&gt;&lt;wsp:rsid wsp:val=&quot;00B627CF&quot;/&gt;&lt;wsp:rsid wsp:val=&quot;00B627D6&quot;/&gt;&lt;wsp:rsid wsp:val=&quot;00B6296C&quot;/&gt;&lt;wsp:rsid wsp:val=&quot;00B62ABF&quot;/&gt;&lt;wsp:rsid wsp:val=&quot;00B62B71&quot;/&gt;&lt;wsp:rsid wsp:val=&quot;00B62C7B&quot;/&gt;&lt;wsp:rsid wsp:val=&quot;00B62CEC&quot;/&gt;&lt;wsp:rsid wsp:val=&quot;00B62D7C&quot;/&gt;&lt;wsp:rsid wsp:val=&quot;00B62E20&quot;/&gt;&lt;wsp:rsid wsp:val=&quot;00B62E3F&quot;/&gt;&lt;wsp:rsid wsp:val=&quot;00B62E51&quot;/&gt;&lt;wsp:rsid wsp:val=&quot;00B62EBA&quot;/&gt;&lt;wsp:rsid wsp:val=&quot;00B630C2&quot;/&gt;&lt;wsp:rsid wsp:val=&quot;00B631DE&quot;/&gt;&lt;wsp:rsid wsp:val=&quot;00B63496&quot;/&gt;&lt;wsp:rsid wsp:val=&quot;00B634AD&quot;/&gt;&lt;wsp:rsid wsp:val=&quot;00B63572&quot;/&gt;&lt;wsp:rsid wsp:val=&quot;00B635D2&quot;/&gt;&lt;wsp:rsid wsp:val=&quot;00B636A6&quot;/&gt;&lt;wsp:rsid wsp:val=&quot;00B63B3A&quot;/&gt;&lt;wsp:rsid wsp:val=&quot;00B63BFA&quot;/&gt;&lt;wsp:rsid wsp:val=&quot;00B63DEA&quot;/&gt;&lt;wsp:rsid wsp:val=&quot;00B63E64&quot;/&gt;&lt;wsp:rsid wsp:val=&quot;00B63F5F&quot;/&gt;&lt;wsp:rsid wsp:val=&quot;00B6437D&quot;/&gt;&lt;wsp:rsid wsp:val=&quot;00B643E2&quot;/&gt;&lt;wsp:rsid wsp:val=&quot;00B64781&quot;/&gt;&lt;wsp:rsid wsp:val=&quot;00B64782&quot;/&gt;&lt;wsp:rsid wsp:val=&quot;00B64B34&quot;/&gt;&lt;wsp:rsid wsp:val=&quot;00B64B88&quot;/&gt;&lt;wsp:rsid wsp:val=&quot;00B64BA5&quot;/&gt;&lt;wsp:rsid wsp:val=&quot;00B64D6B&quot;/&gt;&lt;wsp:rsid wsp:val=&quot;00B64F66&quot;/&gt;&lt;wsp:rsid wsp:val=&quot;00B64FA1&quot;/&gt;&lt;wsp:rsid wsp:val=&quot;00B64FA4&quot;/&gt;&lt;wsp:rsid wsp:val=&quot;00B6503D&quot;/&gt;&lt;wsp:rsid wsp:val=&quot;00B650F4&quot;/&gt;&lt;wsp:rsid wsp:val=&quot;00B65154&quot;/&gt;&lt;wsp:rsid wsp:val=&quot;00B654E6&quot;/&gt;&lt;wsp:rsid wsp:val=&quot;00B65546&quot;/&gt;&lt;wsp:rsid wsp:val=&quot;00B657F2&quot;/&gt;&lt;wsp:rsid wsp:val=&quot;00B659FE&quot;/&gt;&lt;wsp:rsid wsp:val=&quot;00B65C51&quot;/&gt;&lt;wsp:rsid wsp:val=&quot;00B65D15&quot;/&gt;&lt;wsp:rsid wsp:val=&quot;00B65E99&quot;/&gt;&lt;wsp:rsid wsp:val=&quot;00B65FFF&quot;/&gt;&lt;wsp:rsid wsp:val=&quot;00B66006&quot;/&gt;&lt;wsp:rsid wsp:val=&quot;00B6601A&quot;/&gt;&lt;wsp:rsid wsp:val=&quot;00B66184&quot;/&gt;&lt;wsp:rsid wsp:val=&quot;00B6628A&quot;/&gt;&lt;wsp:rsid wsp:val=&quot;00B663FF&quot;/&gt;&lt;wsp:rsid wsp:val=&quot;00B666AF&quot;/&gt;&lt;wsp:rsid wsp:val=&quot;00B666B9&quot;/&gt;&lt;wsp:rsid wsp:val=&quot;00B66817&quot;/&gt;&lt;wsp:rsid wsp:val=&quot;00B66C40&quot;/&gt;&lt;wsp:rsid wsp:val=&quot;00B66D21&quot;/&gt;&lt;wsp:rsid wsp:val=&quot;00B66DAD&quot;/&gt;&lt;wsp:rsid wsp:val=&quot;00B66DE0&quot;/&gt;&lt;wsp:rsid wsp:val=&quot;00B66E82&quot;/&gt;&lt;wsp:rsid wsp:val=&quot;00B671ED&quot;/&gt;&lt;wsp:rsid wsp:val=&quot;00B67270&quot;/&gt;&lt;wsp:rsid wsp:val=&quot;00B674FD&quot;/&gt;&lt;wsp:rsid wsp:val=&quot;00B6760F&quot;/&gt;&lt;wsp:rsid wsp:val=&quot;00B67792&quot;/&gt;&lt;wsp:rsid wsp:val=&quot;00B6785C&quot;/&gt;&lt;wsp:rsid wsp:val=&quot;00B67C3C&quot;/&gt;&lt;wsp:rsid wsp:val=&quot;00B67D6D&quot;/&gt;&lt;wsp:rsid wsp:val=&quot;00B7011B&quot;/&gt;&lt;wsp:rsid wsp:val=&quot;00B7012D&quot;/&gt;&lt;wsp:rsid wsp:val=&quot;00B70276&quot;/&gt;&lt;wsp:rsid wsp:val=&quot;00B70292&quot;/&gt;&lt;wsp:rsid wsp:val=&quot;00B70301&quot;/&gt;&lt;wsp:rsid wsp:val=&quot;00B70485&quot;/&gt;&lt;wsp:rsid wsp:val=&quot;00B704B3&quot;/&gt;&lt;wsp:rsid wsp:val=&quot;00B704C8&quot;/&gt;&lt;wsp:rsid wsp:val=&quot;00B706F1&quot;/&gt;&lt;wsp:rsid wsp:val=&quot;00B70877&quot;/&gt;&lt;wsp:rsid wsp:val=&quot;00B70A1F&quot;/&gt;&lt;wsp:rsid wsp:val=&quot;00B70C75&quot;/&gt;&lt;wsp:rsid wsp:val=&quot;00B70EBE&quot;/&gt;&lt;wsp:rsid wsp:val=&quot;00B70ED1&quot;/&gt;&lt;wsp:rsid wsp:val=&quot;00B70FA1&quot;/&gt;&lt;wsp:rsid wsp:val=&quot;00B71164&quot;/&gt;&lt;wsp:rsid wsp:val=&quot;00B7126F&quot;/&gt;&lt;wsp:rsid wsp:val=&quot;00B71769&quot;/&gt;&lt;wsp:rsid wsp:val=&quot;00B71798&quot;/&gt;&lt;wsp:rsid wsp:val=&quot;00B717A2&quot;/&gt;&lt;wsp:rsid wsp:val=&quot;00B71833&quot;/&gt;&lt;wsp:rsid wsp:val=&quot;00B71842&quot;/&gt;&lt;wsp:rsid wsp:val=&quot;00B71AD9&quot;/&gt;&lt;wsp:rsid wsp:val=&quot;00B71C92&quot;/&gt;&lt;wsp:rsid wsp:val=&quot;00B71D8E&quot;/&gt;&lt;wsp:rsid wsp:val=&quot;00B71EE0&quot;/&gt;&lt;wsp:rsid wsp:val=&quot;00B7210B&quot;/&gt;&lt;wsp:rsid wsp:val=&quot;00B7224F&quot;/&gt;&lt;wsp:rsid wsp:val=&quot;00B72373&quot;/&gt;&lt;wsp:rsid wsp:val=&quot;00B72392&quot;/&gt;&lt;wsp:rsid wsp:val=&quot;00B72419&quot;/&gt;&lt;wsp:rsid wsp:val=&quot;00B72455&quot;/&gt;&lt;wsp:rsid wsp:val=&quot;00B72549&quot;/&gt;&lt;wsp:rsid wsp:val=&quot;00B72720&quot;/&gt;&lt;wsp:rsid wsp:val=&quot;00B72776&quot;/&gt;&lt;wsp:rsid wsp:val=&quot;00B728A2&quot;/&gt;&lt;wsp:rsid wsp:val=&quot;00B72AE7&quot;/&gt;&lt;wsp:rsid wsp:val=&quot;00B72C8B&quot;/&gt;&lt;wsp:rsid wsp:val=&quot;00B72CCD&quot;/&gt;&lt;wsp:rsid wsp:val=&quot;00B72CF8&quot;/&gt;&lt;wsp:rsid wsp:val=&quot;00B72FDD&quot;/&gt;&lt;wsp:rsid wsp:val=&quot;00B73059&quot;/&gt;&lt;wsp:rsid wsp:val=&quot;00B7341F&quot;/&gt;&lt;wsp:rsid wsp:val=&quot;00B73476&quot;/&gt;&lt;wsp:rsid wsp:val=&quot;00B73484&quot;/&gt;&lt;wsp:rsid wsp:val=&quot;00B73507&quot;/&gt;&lt;wsp:rsid wsp:val=&quot;00B73555&quot;/&gt;&lt;wsp:rsid wsp:val=&quot;00B73608&quot;/&gt;&lt;wsp:rsid wsp:val=&quot;00B7377E&quot;/&gt;&lt;wsp:rsid wsp:val=&quot;00B73A2E&quot;/&gt;&lt;wsp:rsid wsp:val=&quot;00B73AD4&quot;/&gt;&lt;wsp:rsid wsp:val=&quot;00B73ADF&quot;/&gt;&lt;wsp:rsid wsp:val=&quot;00B7405B&quot;/&gt;&lt;wsp:rsid wsp:val=&quot;00B74178&quot;/&gt;&lt;wsp:rsid wsp:val=&quot;00B741AD&quot;/&gt;&lt;wsp:rsid wsp:val=&quot;00B74312&quot;/&gt;&lt;wsp:rsid wsp:val=&quot;00B74380&quot;/&gt;&lt;wsp:rsid wsp:val=&quot;00B745BD&quot;/&gt;&lt;wsp:rsid wsp:val=&quot;00B74675&quot;/&gt;&lt;wsp:rsid wsp:val=&quot;00B74722&quot;/&gt;&lt;wsp:rsid wsp:val=&quot;00B74723&quot;/&gt;&lt;wsp:rsid wsp:val=&quot;00B747B0&quot;/&gt;&lt;wsp:rsid wsp:val=&quot;00B749F2&quot;/&gt;&lt;wsp:rsid wsp:val=&quot;00B74A33&quot;/&gt;&lt;wsp:rsid wsp:val=&quot;00B74A87&quot;/&gt;&lt;wsp:rsid wsp:val=&quot;00B74B05&quot;/&gt;&lt;wsp:rsid wsp:val=&quot;00B74B79&quot;/&gt;&lt;wsp:rsid wsp:val=&quot;00B74CBE&quot;/&gt;&lt;wsp:rsid wsp:val=&quot;00B74CE1&quot;/&gt;&lt;wsp:rsid wsp:val=&quot;00B7506A&quot;/&gt;&lt;wsp:rsid wsp:val=&quot;00B75085&quot;/&gt;&lt;wsp:rsid wsp:val=&quot;00B7509C&quot;/&gt;&lt;wsp:rsid wsp:val=&quot;00B75113&quot;/&gt;&lt;wsp:rsid wsp:val=&quot;00B751E0&quot;/&gt;&lt;wsp:rsid wsp:val=&quot;00B75446&quot;/&gt;&lt;wsp:rsid wsp:val=&quot;00B7561C&quot;/&gt;&lt;wsp:rsid wsp:val=&quot;00B756C0&quot;/&gt;&lt;wsp:rsid wsp:val=&quot;00B75757&quot;/&gt;&lt;wsp:rsid wsp:val=&quot;00B7587B&quot;/&gt;&lt;wsp:rsid wsp:val=&quot;00B7593D&quot;/&gt;&lt;wsp:rsid wsp:val=&quot;00B75FF5&quot;/&gt;&lt;wsp:rsid wsp:val=&quot;00B764CF&quot;/&gt;&lt;wsp:rsid wsp:val=&quot;00B76664&quot;/&gt;&lt;wsp:rsid wsp:val=&quot;00B76671&quot;/&gt;&lt;wsp:rsid wsp:val=&quot;00B7681F&quot;/&gt;&lt;wsp:rsid wsp:val=&quot;00B76887&quot;/&gt;&lt;wsp:rsid wsp:val=&quot;00B76908&quot;/&gt;&lt;wsp:rsid wsp:val=&quot;00B7695E&quot;/&gt;&lt;wsp:rsid wsp:val=&quot;00B76AF2&quot;/&gt;&lt;wsp:rsid wsp:val=&quot;00B76D2B&quot;/&gt;&lt;wsp:rsid wsp:val=&quot;00B76E9C&quot;/&gt;&lt;wsp:rsid wsp:val=&quot;00B77084&quot;/&gt;&lt;wsp:rsid wsp:val=&quot;00B771C9&quot;/&gt;&lt;wsp:rsid wsp:val=&quot;00B774C7&quot;/&gt;&lt;wsp:rsid wsp:val=&quot;00B774ED&quot;/&gt;&lt;wsp:rsid wsp:val=&quot;00B77853&quot;/&gt;&lt;wsp:rsid wsp:val=&quot;00B7785C&quot;/&gt;&lt;wsp:rsid wsp:val=&quot;00B7792D&quot;/&gt;&lt;wsp:rsid wsp:val=&quot;00B77973&quot;/&gt;&lt;wsp:rsid wsp:val=&quot;00B77D77&quot;/&gt;&lt;wsp:rsid wsp:val=&quot;00B77DC4&quot;/&gt;&lt;wsp:rsid wsp:val=&quot;00B77E79&quot;/&gt;&lt;wsp:rsid wsp:val=&quot;00B80064&quot;/&gt;&lt;wsp:rsid wsp:val=&quot;00B800C2&quot;/&gt;&lt;wsp:rsid wsp:val=&quot;00B80185&quot;/&gt;&lt;wsp:rsid wsp:val=&quot;00B806B3&quot;/&gt;&lt;wsp:rsid wsp:val=&quot;00B80AA4&quot;/&gt;&lt;wsp:rsid wsp:val=&quot;00B80C66&quot;/&gt;&lt;wsp:rsid wsp:val=&quot;00B80CBC&quot;/&gt;&lt;wsp:rsid wsp:val=&quot;00B80E83&quot;/&gt;&lt;wsp:rsid wsp:val=&quot;00B81202&quot;/&gt;&lt;wsp:rsid wsp:val=&quot;00B81316&quot;/&gt;&lt;wsp:rsid wsp:val=&quot;00B81425&quot;/&gt;&lt;wsp:rsid wsp:val=&quot;00B8146A&quot;/&gt;&lt;wsp:rsid wsp:val=&quot;00B81655&quot;/&gt;&lt;wsp:rsid wsp:val=&quot;00B816C9&quot;/&gt;&lt;wsp:rsid wsp:val=&quot;00B81702&quot;/&gt;&lt;wsp:rsid wsp:val=&quot;00B81746&quot;/&gt;&lt;wsp:rsid wsp:val=&quot;00B817E2&quot;/&gt;&lt;wsp:rsid wsp:val=&quot;00B81B37&quot;/&gt;&lt;wsp:rsid wsp:val=&quot;00B81FFC&quot;/&gt;&lt;wsp:rsid wsp:val=&quot;00B82144&quot;/&gt;&lt;wsp:rsid wsp:val=&quot;00B8248E&quot;/&gt;&lt;wsp:rsid wsp:val=&quot;00B82557&quot;/&gt;&lt;wsp:rsid wsp:val=&quot;00B82790&quot;/&gt;&lt;wsp:rsid wsp:val=&quot;00B829EB&quot;/&gt;&lt;wsp:rsid wsp:val=&quot;00B82D79&quot;/&gt;&lt;wsp:rsid wsp:val=&quot;00B831AE&quot;/&gt;&lt;wsp:rsid wsp:val=&quot;00B836BE&quot;/&gt;&lt;wsp:rsid wsp:val=&quot;00B83AE6&quot;/&gt;&lt;wsp:rsid wsp:val=&quot;00B83BB3&quot;/&gt;&lt;wsp:rsid wsp:val=&quot;00B83DCF&quot;/&gt;&lt;wsp:rsid wsp:val=&quot;00B83F09&quot;/&gt;&lt;wsp:rsid wsp:val=&quot;00B8408C&quot;/&gt;&lt;wsp:rsid wsp:val=&quot;00B84106&quot;/&gt;&lt;wsp:rsid wsp:val=&quot;00B842AB&quot;/&gt;&lt;wsp:rsid wsp:val=&quot;00B8436C&quot;/&gt;&lt;wsp:rsid wsp:val=&quot;00B845AA&quot;/&gt;&lt;wsp:rsid wsp:val=&quot;00B8466A&quot;/&gt;&lt;wsp:rsid wsp:val=&quot;00B84791&quot;/&gt;&lt;wsp:rsid wsp:val=&quot;00B84A70&quot;/&gt;&lt;wsp:rsid wsp:val=&quot;00B84D71&quot;/&gt;&lt;wsp:rsid wsp:val=&quot;00B84DA5&quot;/&gt;&lt;wsp:rsid wsp:val=&quot;00B84EE1&quot;/&gt;&lt;wsp:rsid wsp:val=&quot;00B84F20&quot;/&gt;&lt;wsp:rsid wsp:val=&quot;00B85069&quot;/&gt;&lt;wsp:rsid wsp:val=&quot;00B8517D&quot;/&gt;&lt;wsp:rsid wsp:val=&quot;00B851EA&quot;/&gt;&lt;wsp:rsid wsp:val=&quot;00B852D6&quot;/&gt;&lt;wsp:rsid wsp:val=&quot;00B856A4&quot;/&gt;&lt;wsp:rsid wsp:val=&quot;00B85A1D&quot;/&gt;&lt;wsp:rsid wsp:val=&quot;00B85A93&quot;/&gt;&lt;wsp:rsid wsp:val=&quot;00B85C0D&quot;/&gt;&lt;wsp:rsid wsp:val=&quot;00B8601D&quot;/&gt;&lt;wsp:rsid wsp:val=&quot;00B86077&quot;/&gt;&lt;wsp:rsid wsp:val=&quot;00B86308&quot;/&gt;&lt;wsp:rsid wsp:val=&quot;00B86494&quot;/&gt;&lt;wsp:rsid wsp:val=&quot;00B86507&quot;/&gt;&lt;wsp:rsid wsp:val=&quot;00B8673A&quot;/&gt;&lt;wsp:rsid wsp:val=&quot;00B86960&quot;/&gt;&lt;wsp:rsid wsp:val=&quot;00B869B8&quot;/&gt;&lt;wsp:rsid wsp:val=&quot;00B869C0&quot;/&gt;&lt;wsp:rsid wsp:val=&quot;00B86ABA&quot;/&gt;&lt;wsp:rsid wsp:val=&quot;00B86AD4&quot;/&gt;&lt;wsp:rsid wsp:val=&quot;00B86AE4&quot;/&gt;&lt;wsp:rsid wsp:val=&quot;00B86B14&quot;/&gt;&lt;wsp:rsid wsp:val=&quot;00B86B7E&quot;/&gt;&lt;wsp:rsid wsp:val=&quot;00B86C71&quot;/&gt;&lt;wsp:rsid wsp:val=&quot;00B86CD3&quot;/&gt;&lt;wsp:rsid wsp:val=&quot;00B86E92&quot;/&gt;&lt;wsp:rsid wsp:val=&quot;00B86FCD&quot;/&gt;&lt;wsp:rsid wsp:val=&quot;00B870CD&quot;/&gt;&lt;wsp:rsid wsp:val=&quot;00B87125&quot;/&gt;&lt;wsp:rsid wsp:val=&quot;00B8745B&quot;/&gt;&lt;wsp:rsid wsp:val=&quot;00B874EA&quot;/&gt;&lt;wsp:rsid wsp:val=&quot;00B8791D&quot;/&gt;&lt;wsp:rsid wsp:val=&quot;00B87CA9&quot;/&gt;&lt;wsp:rsid wsp:val=&quot;00B9039B&quot;/&gt;&lt;wsp:rsid wsp:val=&quot;00B90460&quot;/&gt;&lt;wsp:rsid wsp:val=&quot;00B904CF&quot;/&gt;&lt;wsp:rsid wsp:val=&quot;00B90845&quot;/&gt;&lt;wsp:rsid wsp:val=&quot;00B90A10&quot;/&gt;&lt;wsp:rsid wsp:val=&quot;00B90B34&quot;/&gt;&lt;wsp:rsid wsp:val=&quot;00B90BEA&quot;/&gt;&lt;wsp:rsid wsp:val=&quot;00B90D30&quot;/&gt;&lt;wsp:rsid wsp:val=&quot;00B90D4C&quot;/&gt;&lt;wsp:rsid wsp:val=&quot;00B90D77&quot;/&gt;&lt;wsp:rsid wsp:val=&quot;00B90F8F&quot;/&gt;&lt;wsp:rsid wsp:val=&quot;00B91084&quot;/&gt;&lt;wsp:rsid wsp:val=&quot;00B9129F&quot;/&gt;&lt;wsp:rsid wsp:val=&quot;00B913A8&quot;/&gt;&lt;wsp:rsid wsp:val=&quot;00B91429&quot;/&gt;&lt;wsp:rsid wsp:val=&quot;00B91490&quot;/&gt;&lt;wsp:rsid wsp:val=&quot;00B9160D&quot;/&gt;&lt;wsp:rsid wsp:val=&quot;00B91B9A&quot;/&gt;&lt;wsp:rsid wsp:val=&quot;00B91CC7&quot;/&gt;&lt;wsp:rsid wsp:val=&quot;00B91D4B&quot;/&gt;&lt;wsp:rsid wsp:val=&quot;00B91FBC&quot;/&gt;&lt;wsp:rsid wsp:val=&quot;00B92006&quot;/&gt;&lt;wsp:rsid wsp:val=&quot;00B92484&quot;/&gt;&lt;wsp:rsid wsp:val=&quot;00B92726&quot;/&gt;&lt;wsp:rsid wsp:val=&quot;00B927A1&quot;/&gt;&lt;wsp:rsid wsp:val=&quot;00B927A5&quot;/&gt;&lt;wsp:rsid wsp:val=&quot;00B930A0&quot;/&gt;&lt;wsp:rsid wsp:val=&quot;00B93184&quot;/&gt;&lt;wsp:rsid wsp:val=&quot;00B93582&quot;/&gt;&lt;wsp:rsid wsp:val=&quot;00B935F3&quot;/&gt;&lt;wsp:rsid wsp:val=&quot;00B93809&quot;/&gt;&lt;wsp:rsid wsp:val=&quot;00B938B3&quot;/&gt;&lt;wsp:rsid wsp:val=&quot;00B93A41&quot;/&gt;&lt;wsp:rsid wsp:val=&quot;00B93D00&quot;/&gt;&lt;wsp:rsid wsp:val=&quot;00B93D7E&quot;/&gt;&lt;wsp:rsid wsp:val=&quot;00B93DFE&quot;/&gt;&lt;wsp:rsid wsp:val=&quot;00B93ECF&quot;/&gt;&lt;wsp:rsid wsp:val=&quot;00B93F09&quot;/&gt;&lt;wsp:rsid wsp:val=&quot;00B9403C&quot;/&gt;&lt;wsp:rsid wsp:val=&quot;00B94045&quot;/&gt;&lt;wsp:rsid wsp:val=&quot;00B9416A&quot;/&gt;&lt;wsp:rsid wsp:val=&quot;00B943EB&quot;/&gt;&lt;wsp:rsid wsp:val=&quot;00B944FD&quot;/&gt;&lt;wsp:rsid wsp:val=&quot;00B947A4&quot;/&gt;&lt;wsp:rsid wsp:val=&quot;00B948DF&quot;/&gt;&lt;wsp:rsid wsp:val=&quot;00B94AE6&quot;/&gt;&lt;wsp:rsid wsp:val=&quot;00B94C1A&quot;/&gt;&lt;wsp:rsid wsp:val=&quot;00B94D47&quot;/&gt;&lt;wsp:rsid wsp:val=&quot;00B94DBA&quot;/&gt;&lt;wsp:rsid wsp:val=&quot;00B94E08&quot;/&gt;&lt;wsp:rsid wsp:val=&quot;00B9502C&quot;/&gt;&lt;wsp:rsid wsp:val=&quot;00B95078&quot;/&gt;&lt;wsp:rsid wsp:val=&quot;00B951A8&quot;/&gt;&lt;wsp:rsid wsp:val=&quot;00B951C1&quot;/&gt;&lt;wsp:rsid wsp:val=&quot;00B95288&quot;/&gt;&lt;wsp:rsid wsp:val=&quot;00B952AE&quot;/&gt;&lt;wsp:rsid wsp:val=&quot;00B95348&quot;/&gt;&lt;wsp:rsid wsp:val=&quot;00B95629&quot;/&gt;&lt;wsp:rsid wsp:val=&quot;00B956D3&quot;/&gt;&lt;wsp:rsid wsp:val=&quot;00B95767&quot;/&gt;&lt;wsp:rsid wsp:val=&quot;00B958D3&quot;/&gt;&lt;wsp:rsid wsp:val=&quot;00B95964&quot;/&gt;&lt;wsp:rsid wsp:val=&quot;00B959DA&quot;/&gt;&lt;wsp:rsid wsp:val=&quot;00B95B24&quot;/&gt;&lt;wsp:rsid wsp:val=&quot;00B96139&quot;/&gt;&lt;wsp:rsid wsp:val=&quot;00B9616C&quot;/&gt;&lt;wsp:rsid wsp:val=&quot;00B96374&quot;/&gt;&lt;wsp:rsid wsp:val=&quot;00B963E8&quot;/&gt;&lt;wsp:rsid wsp:val=&quot;00B96445&quot;/&gt;&lt;wsp:rsid wsp:val=&quot;00B9647B&quot;/&gt;&lt;wsp:rsid wsp:val=&quot;00B96553&quot;/&gt;&lt;wsp:rsid wsp:val=&quot;00B9658D&quot;/&gt;&lt;wsp:rsid wsp:val=&quot;00B9697B&quot;/&gt;&lt;wsp:rsid wsp:val=&quot;00B96AF7&quot;/&gt;&lt;wsp:rsid wsp:val=&quot;00B96CD4&quot;/&gt;&lt;wsp:rsid wsp:val=&quot;00B96D07&quot;/&gt;&lt;wsp:rsid wsp:val=&quot;00B96E26&quot;/&gt;&lt;wsp:rsid wsp:val=&quot;00B96E40&quot;/&gt;&lt;wsp:rsid wsp:val=&quot;00B96FBB&quot;/&gt;&lt;wsp:rsid wsp:val=&quot;00B9712B&quot;/&gt;&lt;wsp:rsid wsp:val=&quot;00B97173&quot;/&gt;&lt;wsp:rsid wsp:val=&quot;00B971A0&quot;/&gt;&lt;wsp:rsid wsp:val=&quot;00B971AA&quot;/&gt;&lt;wsp:rsid wsp:val=&quot;00B971AD&quot;/&gt;&lt;wsp:rsid wsp:val=&quot;00B972E4&quot;/&gt;&lt;wsp:rsid wsp:val=&quot;00B97447&quot;/&gt;&lt;wsp:rsid wsp:val=&quot;00B9745F&quot;/&gt;&lt;wsp:rsid wsp:val=&quot;00B97632&quot;/&gt;&lt;wsp:rsid wsp:val=&quot;00B97677&quot;/&gt;&lt;wsp:rsid wsp:val=&quot;00B97819&quot;/&gt;&lt;wsp:rsid wsp:val=&quot;00B978BA&quot;/&gt;&lt;wsp:rsid wsp:val=&quot;00B979C7&quot;/&gt;&lt;wsp:rsid wsp:val=&quot;00B97C08&quot;/&gt;&lt;wsp:rsid wsp:val=&quot;00B97F7C&quot;/&gt;&lt;wsp:rsid wsp:val=&quot;00B97F9F&quot;/&gt;&lt;wsp:rsid wsp:val=&quot;00BA006B&quot;/&gt;&lt;wsp:rsid wsp:val=&quot;00BA01A3&quot;/&gt;&lt;wsp:rsid wsp:val=&quot;00BA0470&quot;/&gt;&lt;wsp:rsid wsp:val=&quot;00BA05D0&quot;/&gt;&lt;wsp:rsid wsp:val=&quot;00BA0704&quot;/&gt;&lt;wsp:rsid wsp:val=&quot;00BA07CB&quot;/&gt;&lt;wsp:rsid wsp:val=&quot;00BA084D&quot;/&gt;&lt;wsp:rsid wsp:val=&quot;00BA08B3&quot;/&gt;&lt;wsp:rsid wsp:val=&quot;00BA0A6E&quot;/&gt;&lt;wsp:rsid wsp:val=&quot;00BA0BEB&quot;/&gt;&lt;wsp:rsid wsp:val=&quot;00BA0D73&quot;/&gt;&lt;wsp:rsid wsp:val=&quot;00BA0E72&quot;/&gt;&lt;wsp:rsid wsp:val=&quot;00BA0E82&quot;/&gt;&lt;wsp:rsid wsp:val=&quot;00BA11BF&quot;/&gt;&lt;wsp:rsid wsp:val=&quot;00BA12A2&quot;/&gt;&lt;wsp:rsid wsp:val=&quot;00BA142F&quot;/&gt;&lt;wsp:rsid wsp:val=&quot;00BA147C&quot;/&gt;&lt;wsp:rsid wsp:val=&quot;00BA152C&quot;/&gt;&lt;wsp:rsid wsp:val=&quot;00BA17C6&quot;/&gt;&lt;wsp:rsid wsp:val=&quot;00BA18F3&quot;/&gt;&lt;wsp:rsid wsp:val=&quot;00BA1A72&quot;/&gt;&lt;wsp:rsid wsp:val=&quot;00BA1F89&quot;/&gt;&lt;wsp:rsid wsp:val=&quot;00BA20CE&quot;/&gt;&lt;wsp:rsid wsp:val=&quot;00BA2376&quot;/&gt;&lt;wsp:rsid wsp:val=&quot;00BA23E2&quot;/&gt;&lt;wsp:rsid wsp:val=&quot;00BA24BF&quot;/&gt;&lt;wsp:rsid wsp:val=&quot;00BA2594&quot;/&gt;&lt;wsp:rsid wsp:val=&quot;00BA259B&quot;/&gt;&lt;wsp:rsid wsp:val=&quot;00BA27C5&quot;/&gt;&lt;wsp:rsid wsp:val=&quot;00BA289A&quot;/&gt;&lt;wsp:rsid wsp:val=&quot;00BA2B78&quot;/&gt;&lt;wsp:rsid wsp:val=&quot;00BA2DF6&quot;/&gt;&lt;wsp:rsid wsp:val=&quot;00BA2F5C&quot;/&gt;&lt;wsp:rsid wsp:val=&quot;00BA30B7&quot;/&gt;&lt;wsp:rsid wsp:val=&quot;00BA3148&quot;/&gt;&lt;wsp:rsid wsp:val=&quot;00BA335B&quot;/&gt;&lt;wsp:rsid wsp:val=&quot;00BA347A&quot;/&gt;&lt;wsp:rsid wsp:val=&quot;00BA370C&quot;/&gt;&lt;wsp:rsid wsp:val=&quot;00BA3759&quot;/&gt;&lt;wsp:rsid wsp:val=&quot;00BA37EC&quot;/&gt;&lt;wsp:rsid wsp:val=&quot;00BA3AEC&quot;/&gt;&lt;wsp:rsid wsp:val=&quot;00BA3D71&quot;/&gt;&lt;wsp:rsid wsp:val=&quot;00BA3D7A&quot;/&gt;&lt;wsp:rsid wsp:val=&quot;00BA3D7B&quot;/&gt;&lt;wsp:rsid wsp:val=&quot;00BA3DE1&quot;/&gt;&lt;wsp:rsid wsp:val=&quot;00BA3E55&quot;/&gt;&lt;wsp:rsid wsp:val=&quot;00BA4248&quot;/&gt;&lt;wsp:rsid wsp:val=&quot;00BA432F&quot;/&gt;&lt;wsp:rsid wsp:val=&quot;00BA44BB&quot;/&gt;&lt;wsp:rsid wsp:val=&quot;00BA4664&quot;/&gt;&lt;wsp:rsid wsp:val=&quot;00BA48A3&quot;/&gt;&lt;wsp:rsid wsp:val=&quot;00BA4A46&quot;/&gt;&lt;wsp:rsid wsp:val=&quot;00BA4A86&quot;/&gt;&lt;wsp:rsid wsp:val=&quot;00BA4B2F&quot;/&gt;&lt;wsp:rsid wsp:val=&quot;00BA4C1D&quot;/&gt;&lt;wsp:rsid wsp:val=&quot;00BA4E92&quot;/&gt;&lt;wsp:rsid wsp:val=&quot;00BA5340&quot;/&gt;&lt;wsp:rsid wsp:val=&quot;00BA536D&quot;/&gt;&lt;wsp:rsid wsp:val=&quot;00BA5382&quot;/&gt;&lt;wsp:rsid wsp:val=&quot;00BA53E4&quot;/&gt;&lt;wsp:rsid wsp:val=&quot;00BA53E7&quot;/&gt;&lt;wsp:rsid wsp:val=&quot;00BA5624&quot;/&gt;&lt;wsp:rsid wsp:val=&quot;00BA5772&quot;/&gt;&lt;wsp:rsid wsp:val=&quot;00BA5785&quot;/&gt;&lt;wsp:rsid wsp:val=&quot;00BA5787&quot;/&gt;&lt;wsp:rsid wsp:val=&quot;00BA57B8&quot;/&gt;&lt;wsp:rsid wsp:val=&quot;00BA58CC&quot;/&gt;&lt;wsp:rsid wsp:val=&quot;00BA59D0&quot;/&gt;&lt;wsp:rsid wsp:val=&quot;00BA5ABF&quot;/&gt;&lt;wsp:rsid wsp:val=&quot;00BA5B3D&quot;/&gt;&lt;wsp:rsid wsp:val=&quot;00BA5BA6&quot;/&gt;&lt;wsp:rsid wsp:val=&quot;00BA5BF6&quot;/&gt;&lt;wsp:rsid wsp:val=&quot;00BA5DD4&quot;/&gt;&lt;wsp:rsid wsp:val=&quot;00BA5E53&quot;/&gt;&lt;wsp:rsid wsp:val=&quot;00BA614B&quot;/&gt;&lt;wsp:rsid wsp:val=&quot;00BA6317&quot;/&gt;&lt;wsp:rsid wsp:val=&quot;00BA693C&quot;/&gt;&lt;wsp:rsid wsp:val=&quot;00BA69F1&quot;/&gt;&lt;wsp:rsid wsp:val=&quot;00BA6C50&quot;/&gt;&lt;wsp:rsid wsp:val=&quot;00BA6C5D&quot;/&gt;&lt;wsp:rsid wsp:val=&quot;00BA6DDD&quot;/&gt;&lt;wsp:rsid wsp:val=&quot;00BA7024&quot;/&gt;&lt;wsp:rsid wsp:val=&quot;00BA7326&quot;/&gt;&lt;wsp:rsid wsp:val=&quot;00BA75A1&quot;/&gt;&lt;wsp:rsid wsp:val=&quot;00BA7623&quot;/&gt;&lt;wsp:rsid wsp:val=&quot;00BA76D1&quot;/&gt;&lt;wsp:rsid wsp:val=&quot;00BA76E5&quot;/&gt;&lt;wsp:rsid wsp:val=&quot;00BA7A4B&quot;/&gt;&lt;wsp:rsid wsp:val=&quot;00BA7A7F&quot;/&gt;&lt;wsp:rsid wsp:val=&quot;00BA7B57&quot;/&gt;&lt;wsp:rsid wsp:val=&quot;00BA7C8F&quot;/&gt;&lt;wsp:rsid wsp:val=&quot;00BA7D89&quot;/&gt;&lt;wsp:rsid wsp:val=&quot;00BA7F5B&quot;/&gt;&lt;wsp:rsid wsp:val=&quot;00BA7F79&quot;/&gt;&lt;wsp:rsid wsp:val=&quot;00BB0362&quot;/&gt;&lt;wsp:rsid wsp:val=&quot;00BB036D&quot;/&gt;&lt;wsp:rsid wsp:val=&quot;00BB03AA&quot;/&gt;&lt;wsp:rsid wsp:val=&quot;00BB04FB&quot;/&gt;&lt;wsp:rsid wsp:val=&quot;00BB0508&quot;/&gt;&lt;wsp:rsid wsp:val=&quot;00BB0558&quot;/&gt;&lt;wsp:rsid wsp:val=&quot;00BB057D&quot;/&gt;&lt;wsp:rsid wsp:val=&quot;00BB07E1&quot;/&gt;&lt;wsp:rsid wsp:val=&quot;00BB0CAB&quot;/&gt;&lt;wsp:rsid wsp:val=&quot;00BB0D4E&quot;/&gt;&lt;wsp:rsid wsp:val=&quot;00BB0D5B&quot;/&gt;&lt;wsp:rsid wsp:val=&quot;00BB0D60&quot;/&gt;&lt;wsp:rsid wsp:val=&quot;00BB0DBB&quot;/&gt;&lt;wsp:rsid wsp:val=&quot;00BB0F01&quot;/&gt;&lt;wsp:rsid wsp:val=&quot;00BB0F70&quot;/&gt;&lt;wsp:rsid wsp:val=&quot;00BB1123&quot;/&gt;&lt;wsp:rsid wsp:val=&quot;00BB1317&quot;/&gt;&lt;wsp:rsid wsp:val=&quot;00BB1400&quot;/&gt;&lt;wsp:rsid wsp:val=&quot;00BB1792&quot;/&gt;&lt;wsp:rsid wsp:val=&quot;00BB18C8&quot;/&gt;&lt;wsp:rsid wsp:val=&quot;00BB1901&quot;/&gt;&lt;wsp:rsid wsp:val=&quot;00BB1927&quot;/&gt;&lt;wsp:rsid wsp:val=&quot;00BB1A2B&quot;/&gt;&lt;wsp:rsid wsp:val=&quot;00BB1A9D&quot;/&gt;&lt;wsp:rsid wsp:val=&quot;00BB1EB6&quot;/&gt;&lt;wsp:rsid wsp:val=&quot;00BB1FCB&quot;/&gt;&lt;wsp:rsid wsp:val=&quot;00BB2169&quot;/&gt;&lt;wsp:rsid wsp:val=&quot;00BB21B7&quot;/&gt;&lt;wsp:rsid wsp:val=&quot;00BB232B&quot;/&gt;&lt;wsp:rsid wsp:val=&quot;00BB235F&quot;/&gt;&lt;wsp:rsid wsp:val=&quot;00BB2367&quot;/&gt;&lt;wsp:rsid wsp:val=&quot;00BB245C&quot;/&gt;&lt;wsp:rsid wsp:val=&quot;00BB24EB&quot;/&gt;&lt;wsp:rsid wsp:val=&quot;00BB25F6&quot;/&gt;&lt;wsp:rsid wsp:val=&quot;00BB2655&quot;/&gt;&lt;wsp:rsid wsp:val=&quot;00BB266E&quot;/&gt;&lt;wsp:rsid wsp:val=&quot;00BB2979&quot;/&gt;&lt;wsp:rsid wsp:val=&quot;00BB2AC0&quot;/&gt;&lt;wsp:rsid wsp:val=&quot;00BB2BEA&quot;/&gt;&lt;wsp:rsid wsp:val=&quot;00BB2EE0&quot;/&gt;&lt;wsp:rsid wsp:val=&quot;00BB2F76&quot;/&gt;&lt;wsp:rsid wsp:val=&quot;00BB30A7&quot;/&gt;&lt;wsp:rsid wsp:val=&quot;00BB3224&quot;/&gt;&lt;wsp:rsid wsp:val=&quot;00BB327D&quot;/&gt;&lt;wsp:rsid wsp:val=&quot;00BB3374&quot;/&gt;&lt;wsp:rsid wsp:val=&quot;00BB3477&quot;/&gt;&lt;wsp:rsid wsp:val=&quot;00BB3545&quot;/&gt;&lt;wsp:rsid wsp:val=&quot;00BB393D&quot;/&gt;&lt;wsp:rsid wsp:val=&quot;00BB3AE6&quot;/&gt;&lt;wsp:rsid wsp:val=&quot;00BB3B86&quot;/&gt;&lt;wsp:rsid wsp:val=&quot;00BB3D5B&quot;/&gt;&lt;wsp:rsid wsp:val=&quot;00BB3DAC&quot;/&gt;&lt;wsp:rsid wsp:val=&quot;00BB3EA2&quot;/&gt;&lt;wsp:rsid wsp:val=&quot;00BB3EAC&quot;/&gt;&lt;wsp:rsid wsp:val=&quot;00BB3FF5&quot;/&gt;&lt;wsp:rsid wsp:val=&quot;00BB42B6&quot;/&gt;&lt;wsp:rsid wsp:val=&quot;00BB444A&quot;/&gt;&lt;wsp:rsid wsp:val=&quot;00BB444D&quot;/&gt;&lt;wsp:rsid wsp:val=&quot;00BB47D5&quot;/&gt;&lt;wsp:rsid wsp:val=&quot;00BB48E9&quot;/&gt;&lt;wsp:rsid wsp:val=&quot;00BB4A45&quot;/&gt;&lt;wsp:rsid wsp:val=&quot;00BB4ACB&quot;/&gt;&lt;wsp:rsid wsp:val=&quot;00BB4B8B&quot;/&gt;&lt;wsp:rsid wsp:val=&quot;00BB4C92&quot;/&gt;&lt;wsp:rsid wsp:val=&quot;00BB4D75&quot;/&gt;&lt;wsp:rsid wsp:val=&quot;00BB4ED1&quot;/&gt;&lt;wsp:rsid wsp:val=&quot;00BB4F80&quot;/&gt;&lt;wsp:rsid wsp:val=&quot;00BB5156&quot;/&gt;&lt;wsp:rsid wsp:val=&quot;00BB5214&quot;/&gt;&lt;wsp:rsid wsp:val=&quot;00BB52C9&quot;/&gt;&lt;wsp:rsid wsp:val=&quot;00BB55AE&quot;/&gt;&lt;wsp:rsid wsp:val=&quot;00BB56AB&quot;/&gt;&lt;wsp:rsid wsp:val=&quot;00BB5700&quot;/&gt;&lt;wsp:rsid wsp:val=&quot;00BB5A8D&quot;/&gt;&lt;wsp:rsid wsp:val=&quot;00BB5B03&quot;/&gt;&lt;wsp:rsid wsp:val=&quot;00BB5D00&quot;/&gt;&lt;wsp:rsid wsp:val=&quot;00BB6276&quot;/&gt;&lt;wsp:rsid wsp:val=&quot;00BB6869&quot;/&gt;&lt;wsp:rsid wsp:val=&quot;00BB698C&quot;/&gt;&lt;wsp:rsid wsp:val=&quot;00BB69DC&quot;/&gt;&lt;wsp:rsid wsp:val=&quot;00BB6A53&quot;/&gt;&lt;wsp:rsid wsp:val=&quot;00BB6AE1&quot;/&gt;&lt;wsp:rsid wsp:val=&quot;00BB6D67&quot;/&gt;&lt;wsp:rsid wsp:val=&quot;00BB6D71&quot;/&gt;&lt;wsp:rsid wsp:val=&quot;00BB6E14&quot;/&gt;&lt;wsp:rsid wsp:val=&quot;00BB7040&quot;/&gt;&lt;wsp:rsid wsp:val=&quot;00BB7155&quot;/&gt;&lt;wsp:rsid wsp:val=&quot;00BB73F8&quot;/&gt;&lt;wsp:rsid wsp:val=&quot;00BB7699&quot;/&gt;&lt;wsp:rsid wsp:val=&quot;00BB7A9A&quot;/&gt;&lt;wsp:rsid wsp:val=&quot;00BB7AEB&quot;/&gt;&lt;wsp:rsid wsp:val=&quot;00BB7C08&quot;/&gt;&lt;wsp:rsid wsp:val=&quot;00BB7CE7&quot;/&gt;&lt;wsp:rsid wsp:val=&quot;00BB7E2D&quot;/&gt;&lt;wsp:rsid wsp:val=&quot;00BB7E49&quot;/&gt;&lt;wsp:rsid wsp:val=&quot;00BB7EC4&quot;/&gt;&lt;wsp:rsid wsp:val=&quot;00BB7EF6&quot;/&gt;&lt;wsp:rsid wsp:val=&quot;00BB7EFA&quot;/&gt;&lt;wsp:rsid wsp:val=&quot;00BB7F3D&quot;/&gt;&lt;wsp:rsid wsp:val=&quot;00BC00BB&quot;/&gt;&lt;wsp:rsid wsp:val=&quot;00BC0186&quot;/&gt;&lt;wsp:rsid wsp:val=&quot;00BC04CA&quot;/&gt;&lt;wsp:rsid wsp:val=&quot;00BC05AE&quot;/&gt;&lt;wsp:rsid wsp:val=&quot;00BC09DB&quot;/&gt;&lt;wsp:rsid wsp:val=&quot;00BC0ACB&quot;/&gt;&lt;wsp:rsid wsp:val=&quot;00BC0BE3&quot;/&gt;&lt;wsp:rsid wsp:val=&quot;00BC0F45&quot;/&gt;&lt;wsp:rsid wsp:val=&quot;00BC0F91&quot;/&gt;&lt;wsp:rsid wsp:val=&quot;00BC110C&quot;/&gt;&lt;wsp:rsid wsp:val=&quot;00BC1110&quot;/&gt;&lt;wsp:rsid wsp:val=&quot;00BC1252&quot;/&gt;&lt;wsp:rsid wsp:val=&quot;00BC1274&quot;/&gt;&lt;wsp:rsid wsp:val=&quot;00BC135C&quot;/&gt;&lt;wsp:rsid wsp:val=&quot;00BC1410&quot;/&gt;&lt;wsp:rsid wsp:val=&quot;00BC14AC&quot;/&gt;&lt;wsp:rsid wsp:val=&quot;00BC1734&quot;/&gt;&lt;wsp:rsid wsp:val=&quot;00BC174A&quot;/&gt;&lt;wsp:rsid wsp:val=&quot;00BC18A4&quot;/&gt;&lt;wsp:rsid wsp:val=&quot;00BC19DA&quot;/&gt;&lt;wsp:rsid wsp:val=&quot;00BC1AB0&quot;/&gt;&lt;wsp:rsid wsp:val=&quot;00BC1B4B&quot;/&gt;&lt;wsp:rsid wsp:val=&quot;00BC2002&quot;/&gt;&lt;wsp:rsid wsp:val=&quot;00BC20F5&quot;/&gt;&lt;wsp:rsid wsp:val=&quot;00BC21C7&quot;/&gt;&lt;wsp:rsid wsp:val=&quot;00BC233A&quot;/&gt;&lt;wsp:rsid wsp:val=&quot;00BC2712&quot;/&gt;&lt;wsp:rsid wsp:val=&quot;00BC2A82&quot;/&gt;&lt;wsp:rsid wsp:val=&quot;00BC2AF8&quot;/&gt;&lt;wsp:rsid wsp:val=&quot;00BC2D26&quot;/&gt;&lt;wsp:rsid wsp:val=&quot;00BC2D88&quot;/&gt;&lt;wsp:rsid wsp:val=&quot;00BC2DCC&quot;/&gt;&lt;wsp:rsid wsp:val=&quot;00BC2FAE&quot;/&gt;&lt;wsp:rsid wsp:val=&quot;00BC30AC&quot;/&gt;&lt;wsp:rsid wsp:val=&quot;00BC31B7&quot;/&gt;&lt;wsp:rsid wsp:val=&quot;00BC326A&quot;/&gt;&lt;wsp:rsid wsp:val=&quot;00BC34A7&quot;/&gt;&lt;wsp:rsid wsp:val=&quot;00BC3583&quot;/&gt;&lt;wsp:rsid wsp:val=&quot;00BC35FB&quot;/&gt;&lt;wsp:rsid wsp:val=&quot;00BC3918&quot;/&gt;&lt;wsp:rsid wsp:val=&quot;00BC3A49&quot;/&gt;&lt;wsp:rsid wsp:val=&quot;00BC3AD3&quot;/&gt;&lt;wsp:rsid wsp:val=&quot;00BC3B3E&quot;/&gt;&lt;wsp:rsid wsp:val=&quot;00BC3BC8&quot;/&gt;&lt;wsp:rsid wsp:val=&quot;00BC3C85&quot;/&gt;&lt;wsp:rsid wsp:val=&quot;00BC41E6&quot;/&gt;&lt;wsp:rsid wsp:val=&quot;00BC4304&quot;/&gt;&lt;wsp:rsid wsp:val=&quot;00BC446E&quot;/&gt;&lt;wsp:rsid wsp:val=&quot;00BC48F5&quot;/&gt;&lt;wsp:rsid wsp:val=&quot;00BC49A1&quot;/&gt;&lt;wsp:rsid wsp:val=&quot;00BC49B0&quot;/&gt;&lt;wsp:rsid wsp:val=&quot;00BC4A23&quot;/&gt;&lt;wsp:rsid wsp:val=&quot;00BC4FC4&quot;/&gt;&lt;wsp:rsid wsp:val=&quot;00BC5178&quot;/&gt;&lt;wsp:rsid wsp:val=&quot;00BC51E3&quot;/&gt;&lt;wsp:rsid wsp:val=&quot;00BC540A&quot;/&gt;&lt;wsp:rsid wsp:val=&quot;00BC5525&quot;/&gt;&lt;wsp:rsid wsp:val=&quot;00BC5BB5&quot;/&gt;&lt;wsp:rsid wsp:val=&quot;00BC5CDA&quot;/&gt;&lt;wsp:rsid wsp:val=&quot;00BC5E60&quot;/&gt;&lt;wsp:rsid wsp:val=&quot;00BC61B5&quot;/&gt;&lt;wsp:rsid wsp:val=&quot;00BC6280&quot;/&gt;&lt;wsp:rsid wsp:val=&quot;00BC6282&quot;/&gt;&lt;wsp:rsid wsp:val=&quot;00BC6601&quot;/&gt;&lt;wsp:rsid wsp:val=&quot;00BC66F4&quot;/&gt;&lt;wsp:rsid wsp:val=&quot;00BC6774&quot;/&gt;&lt;wsp:rsid wsp:val=&quot;00BC6A6B&quot;/&gt;&lt;wsp:rsid wsp:val=&quot;00BC6D70&quot;/&gt;&lt;wsp:rsid wsp:val=&quot;00BC6F1C&quot;/&gt;&lt;wsp:rsid wsp:val=&quot;00BC6F6E&quot;/&gt;&lt;wsp:rsid wsp:val=&quot;00BC6F87&quot;/&gt;&lt;wsp:rsid wsp:val=&quot;00BC6F89&quot;/&gt;&lt;wsp:rsid wsp:val=&quot;00BC7162&quot;/&gt;&lt;wsp:rsid wsp:val=&quot;00BC7324&quot;/&gt;&lt;wsp:rsid wsp:val=&quot;00BC76D7&quot;/&gt;&lt;wsp:rsid wsp:val=&quot;00BC77F9&quot;/&gt;&lt;wsp:rsid wsp:val=&quot;00BC789A&quot;/&gt;&lt;wsp:rsid wsp:val=&quot;00BC7932&quot;/&gt;&lt;wsp:rsid wsp:val=&quot;00BC7980&quot;/&gt;&lt;wsp:rsid wsp:val=&quot;00BC7A0B&quot;/&gt;&lt;wsp:rsid wsp:val=&quot;00BC7AD0&quot;/&gt;&lt;wsp:rsid wsp:val=&quot;00BC7B05&quot;/&gt;&lt;wsp:rsid wsp:val=&quot;00BC7DE0&quot;/&gt;&lt;wsp:rsid wsp:val=&quot;00BC7EE3&quot;/&gt;&lt;wsp:rsid wsp:val=&quot;00BD0183&quot;/&gt;&lt;wsp:rsid wsp:val=&quot;00BD0186&quot;/&gt;&lt;wsp:rsid wsp:val=&quot;00BD0199&quot;/&gt;&lt;wsp:rsid wsp:val=&quot;00BD023A&quot;/&gt;&lt;wsp:rsid wsp:val=&quot;00BD04CA&quot;/&gt;&lt;wsp:rsid wsp:val=&quot;00BD053E&quot;/&gt;&lt;wsp:rsid wsp:val=&quot;00BD05A8&quot;/&gt;&lt;wsp:rsid wsp:val=&quot;00BD0839&quot;/&gt;&lt;wsp:rsid wsp:val=&quot;00BD09CE&quot;/&gt;&lt;wsp:rsid wsp:val=&quot;00BD0A7C&quot;/&gt;&lt;wsp:rsid wsp:val=&quot;00BD0C0F&quot;/&gt;&lt;wsp:rsid wsp:val=&quot;00BD0CDF&quot;/&gt;&lt;wsp:rsid wsp:val=&quot;00BD0D1A&quot;/&gt;&lt;wsp:rsid wsp:val=&quot;00BD0E0C&quot;/&gt;&lt;wsp:rsid wsp:val=&quot;00BD10B9&quot;/&gt;&lt;wsp:rsid wsp:val=&quot;00BD114A&quot;/&gt;&lt;wsp:rsid wsp:val=&quot;00BD1158&quot;/&gt;&lt;wsp:rsid wsp:val=&quot;00BD11FD&quot;/&gt;&lt;wsp:rsid wsp:val=&quot;00BD13C1&quot;/&gt;&lt;wsp:rsid wsp:val=&quot;00BD13EA&quot;/&gt;&lt;wsp:rsid wsp:val=&quot;00BD1458&quot;/&gt;&lt;wsp:rsid wsp:val=&quot;00BD1717&quot;/&gt;&lt;wsp:rsid wsp:val=&quot;00BD1951&quot;/&gt;&lt;wsp:rsid wsp:val=&quot;00BD1A29&quot;/&gt;&lt;wsp:rsid wsp:val=&quot;00BD1CC7&quot;/&gt;&lt;wsp:rsid wsp:val=&quot;00BD1F44&quot;/&gt;&lt;wsp:rsid wsp:val=&quot;00BD1F8E&quot;/&gt;&lt;wsp:rsid wsp:val=&quot;00BD24FD&quot;/&gt;&lt;wsp:rsid wsp:val=&quot;00BD2665&quot;/&gt;&lt;wsp:rsid wsp:val=&quot;00BD2907&quot;/&gt;&lt;wsp:rsid wsp:val=&quot;00BD29D3&quot;/&gt;&lt;wsp:rsid wsp:val=&quot;00BD2D28&quot;/&gt;&lt;wsp:rsid wsp:val=&quot;00BD2FA6&quot;/&gt;&lt;wsp:rsid wsp:val=&quot;00BD3430&quot;/&gt;&lt;wsp:rsid wsp:val=&quot;00BD3523&quot;/&gt;&lt;wsp:rsid wsp:val=&quot;00BD373F&quot;/&gt;&lt;wsp:rsid wsp:val=&quot;00BD37CC&quot;/&gt;&lt;wsp:rsid wsp:val=&quot;00BD3CFE&quot;/&gt;&lt;wsp:rsid wsp:val=&quot;00BD4036&quot;/&gt;&lt;wsp:rsid wsp:val=&quot;00BD4422&quot;/&gt;&lt;wsp:rsid wsp:val=&quot;00BD4494&quot;/&gt;&lt;wsp:rsid wsp:val=&quot;00BD44ED&quot;/&gt;&lt;wsp:rsid wsp:val=&quot;00BD45B5&quot;/&gt;&lt;wsp:rsid wsp:val=&quot;00BD45C3&quot;/&gt;&lt;wsp:rsid wsp:val=&quot;00BD4792&quot;/&gt;&lt;wsp:rsid wsp:val=&quot;00BD47F1&quot;/&gt;&lt;wsp:rsid wsp:val=&quot;00BD48A1&quot;/&gt;&lt;wsp:rsid wsp:val=&quot;00BD4B69&quot;/&gt;&lt;wsp:rsid wsp:val=&quot;00BD4BEE&quot;/&gt;&lt;wsp:rsid wsp:val=&quot;00BD4C28&quot;/&gt;&lt;wsp:rsid wsp:val=&quot;00BD4E26&quot;/&gt;&lt;wsp:rsid wsp:val=&quot;00BD5030&quot;/&gt;&lt;wsp:rsid wsp:val=&quot;00BD53D3&quot;/&gt;&lt;wsp:rsid wsp:val=&quot;00BD5956&quot;/&gt;&lt;wsp:rsid wsp:val=&quot;00BD5A44&quot;/&gt;&lt;wsp:rsid wsp:val=&quot;00BD5B53&quot;/&gt;&lt;wsp:rsid wsp:val=&quot;00BD5BEB&quot;/&gt;&lt;wsp:rsid wsp:val=&quot;00BD5C98&quot;/&gt;&lt;wsp:rsid wsp:val=&quot;00BD5D59&quot;/&gt;&lt;wsp:rsid wsp:val=&quot;00BD5DA1&quot;/&gt;&lt;wsp:rsid wsp:val=&quot;00BD62B5&quot;/&gt;&lt;wsp:rsid wsp:val=&quot;00BD63F9&quot;/&gt;&lt;wsp:rsid wsp:val=&quot;00BD67E3&quot;/&gt;&lt;wsp:rsid wsp:val=&quot;00BD6B1F&quot;/&gt;&lt;wsp:rsid wsp:val=&quot;00BD6B72&quot;/&gt;&lt;wsp:rsid wsp:val=&quot;00BD6D9D&quot;/&gt;&lt;wsp:rsid wsp:val=&quot;00BD70DB&quot;/&gt;&lt;wsp:rsid wsp:val=&quot;00BD725E&quot;/&gt;&lt;wsp:rsid wsp:val=&quot;00BD72C6&quot;/&gt;&lt;wsp:rsid wsp:val=&quot;00BD740D&quot;/&gt;&lt;wsp:rsid wsp:val=&quot;00BD7418&quot;/&gt;&lt;wsp:rsid wsp:val=&quot;00BD76C6&quot;/&gt;&lt;wsp:rsid wsp:val=&quot;00BD76EC&quot;/&gt;&lt;wsp:rsid wsp:val=&quot;00BD77A8&quot;/&gt;&lt;wsp:rsid wsp:val=&quot;00BD7827&quot;/&gt;&lt;wsp:rsid wsp:val=&quot;00BD7980&quot;/&gt;&lt;wsp:rsid wsp:val=&quot;00BD7A99&quot;/&gt;&lt;wsp:rsid wsp:val=&quot;00BD7AE5&quot;/&gt;&lt;wsp:rsid wsp:val=&quot;00BE01F8&quot;/&gt;&lt;wsp:rsid wsp:val=&quot;00BE02C1&quot;/&gt;&lt;wsp:rsid wsp:val=&quot;00BE03B1&quot;/&gt;&lt;wsp:rsid wsp:val=&quot;00BE05A9&quot;/&gt;&lt;wsp:rsid wsp:val=&quot;00BE0776&quot;/&gt;&lt;wsp:rsid wsp:val=&quot;00BE077E&quot;/&gt;&lt;wsp:rsid wsp:val=&quot;00BE07BC&quot;/&gt;&lt;wsp:rsid wsp:val=&quot;00BE0952&quot;/&gt;&lt;wsp:rsid wsp:val=&quot;00BE09C5&quot;/&gt;&lt;wsp:rsid wsp:val=&quot;00BE0A03&quot;/&gt;&lt;wsp:rsid wsp:val=&quot;00BE0B83&quot;/&gt;&lt;wsp:rsid wsp:val=&quot;00BE0C62&quot;/&gt;&lt;wsp:rsid wsp:val=&quot;00BE0CA7&quot;/&gt;&lt;wsp:rsid wsp:val=&quot;00BE0CEC&quot;/&gt;&lt;wsp:rsid wsp:val=&quot;00BE0EDB&quot;/&gt;&lt;wsp:rsid wsp:val=&quot;00BE10DB&quot;/&gt;&lt;wsp:rsid wsp:val=&quot;00BE1257&quot;/&gt;&lt;wsp:rsid wsp:val=&quot;00BE12FE&quot;/&gt;&lt;wsp:rsid wsp:val=&quot;00BE12FF&quot;/&gt;&lt;wsp:rsid wsp:val=&quot;00BE1338&quot;/&gt;&lt;wsp:rsid wsp:val=&quot;00BE14A1&quot;/&gt;&lt;wsp:rsid wsp:val=&quot;00BE17FC&quot;/&gt;&lt;wsp:rsid wsp:val=&quot;00BE1803&quot;/&gt;&lt;wsp:rsid wsp:val=&quot;00BE1B38&quot;/&gt;&lt;wsp:rsid wsp:val=&quot;00BE1EF6&quot;/&gt;&lt;wsp:rsid wsp:val=&quot;00BE1F05&quot;/&gt;&lt;wsp:rsid wsp:val=&quot;00BE1F08&quot;/&gt;&lt;wsp:rsid wsp:val=&quot;00BE20A3&quot;/&gt;&lt;wsp:rsid wsp:val=&quot;00BE2634&quot;/&gt;&lt;wsp:rsid wsp:val=&quot;00BE272E&quot;/&gt;&lt;wsp:rsid wsp:val=&quot;00BE274B&quot;/&gt;&lt;wsp:rsid wsp:val=&quot;00BE288C&quot;/&gt;&lt;wsp:rsid wsp:val=&quot;00BE28F0&quot;/&gt;&lt;wsp:rsid wsp:val=&quot;00BE2C7E&quot;/&gt;&lt;wsp:rsid wsp:val=&quot;00BE2D32&quot;/&gt;&lt;wsp:rsid wsp:val=&quot;00BE2DC0&quot;/&gt;&lt;wsp:rsid wsp:val=&quot;00BE2DF1&quot;/&gt;&lt;wsp:rsid wsp:val=&quot;00BE2EF0&quot;/&gt;&lt;wsp:rsid wsp:val=&quot;00BE2F24&quot;/&gt;&lt;wsp:rsid wsp:val=&quot;00BE3277&quot;/&gt;&lt;wsp:rsid wsp:val=&quot;00BE33B3&quot;/&gt;&lt;wsp:rsid wsp:val=&quot;00BE36A4&quot;/&gt;&lt;wsp:rsid wsp:val=&quot;00BE38D9&quot;/&gt;&lt;wsp:rsid wsp:val=&quot;00BE3902&quot;/&gt;&lt;wsp:rsid wsp:val=&quot;00BE3AB5&quot;/&gt;&lt;wsp:rsid wsp:val=&quot;00BE4078&quot;/&gt;&lt;wsp:rsid wsp:val=&quot;00BE40B4&quot;/&gt;&lt;wsp:rsid wsp:val=&quot;00BE4120&quot;/&gt;&lt;wsp:rsid wsp:val=&quot;00BE41E2&quot;/&gt;&lt;wsp:rsid wsp:val=&quot;00BE41EE&quot;/&gt;&lt;wsp:rsid wsp:val=&quot;00BE41FD&quot;/&gt;&lt;wsp:rsid wsp:val=&quot;00BE436D&quot;/&gt;&lt;wsp:rsid wsp:val=&quot;00BE44EC&quot;/&gt;&lt;wsp:rsid wsp:val=&quot;00BE46C8&quot;/&gt;&lt;wsp:rsid wsp:val=&quot;00BE4AA4&quot;/&gt;&lt;wsp:rsid wsp:val=&quot;00BE4BBB&quot;/&gt;&lt;wsp:rsid wsp:val=&quot;00BE5013&quot;/&gt;&lt;wsp:rsid wsp:val=&quot;00BE5382&quot;/&gt;&lt;wsp:rsid wsp:val=&quot;00BE5447&quot;/&gt;&lt;wsp:rsid wsp:val=&quot;00BE5611&quot;/&gt;&lt;wsp:rsid wsp:val=&quot;00BE5753&quot;/&gt;&lt;wsp:rsid wsp:val=&quot;00BE5A02&quot;/&gt;&lt;wsp:rsid wsp:val=&quot;00BE5EAE&quot;/&gt;&lt;wsp:rsid wsp:val=&quot;00BE5EFD&quot;/&gt;&lt;wsp:rsid wsp:val=&quot;00BE5F97&quot;/&gt;&lt;wsp:rsid wsp:val=&quot;00BE5FBB&quot;/&gt;&lt;wsp:rsid wsp:val=&quot;00BE60E4&quot;/&gt;&lt;wsp:rsid wsp:val=&quot;00BE62AE&quot;/&gt;&lt;wsp:rsid wsp:val=&quot;00BE6622&quot;/&gt;&lt;wsp:rsid wsp:val=&quot;00BE6697&quot;/&gt;&lt;wsp:rsid wsp:val=&quot;00BE6868&quot;/&gt;&lt;wsp:rsid wsp:val=&quot;00BE68E2&quot;/&gt;&lt;wsp:rsid wsp:val=&quot;00BE68F4&quot;/&gt;&lt;wsp:rsid wsp:val=&quot;00BE6EC3&quot;/&gt;&lt;wsp:rsid wsp:val=&quot;00BE71CB&quot;/&gt;&lt;wsp:rsid wsp:val=&quot;00BE72AB&quot;/&gt;&lt;wsp:rsid wsp:val=&quot;00BE7518&quot;/&gt;&lt;wsp:rsid wsp:val=&quot;00BE75BE&quot;/&gt;&lt;wsp:rsid wsp:val=&quot;00BE7838&quot;/&gt;&lt;wsp:rsid wsp:val=&quot;00BE7D49&quot;/&gt;&lt;wsp:rsid wsp:val=&quot;00BE7F4C&quot;/&gt;&lt;wsp:rsid wsp:val=&quot;00BE7FA7&quot;/&gt;&lt;wsp:rsid wsp:val=&quot;00BF00F3&quot;/&gt;&lt;wsp:rsid wsp:val=&quot;00BF04B5&quot;/&gt;&lt;wsp:rsid wsp:val=&quot;00BF0573&quot;/&gt;&lt;wsp:rsid wsp:val=&quot;00BF0764&quot;/&gt;&lt;wsp:rsid wsp:val=&quot;00BF08D6&quot;/&gt;&lt;wsp:rsid wsp:val=&quot;00BF0912&quot;/&gt;&lt;wsp:rsid wsp:val=&quot;00BF0995&quot;/&gt;&lt;wsp:rsid wsp:val=&quot;00BF09B3&quot;/&gt;&lt;wsp:rsid wsp:val=&quot;00BF0BDC&quot;/&gt;&lt;wsp:rsid wsp:val=&quot;00BF0C65&quot;/&gt;&lt;wsp:rsid wsp:val=&quot;00BF0D12&quot;/&gt;&lt;wsp:rsid wsp:val=&quot;00BF0DEF&quot;/&gt;&lt;wsp:rsid wsp:val=&quot;00BF0E5B&quot;/&gt;&lt;wsp:rsid wsp:val=&quot;00BF10B2&quot;/&gt;&lt;wsp:rsid wsp:val=&quot;00BF11F7&quot;/&gt;&lt;wsp:rsid wsp:val=&quot;00BF126B&quot;/&gt;&lt;wsp:rsid wsp:val=&quot;00BF1304&quot;/&gt;&lt;wsp:rsid wsp:val=&quot;00BF16B0&quot;/&gt;&lt;wsp:rsid wsp:val=&quot;00BF1ED0&quot;/&gt;&lt;wsp:rsid wsp:val=&quot;00BF21CE&quot;/&gt;&lt;wsp:rsid wsp:val=&quot;00BF226C&quot;/&gt;&lt;wsp:rsid wsp:val=&quot;00BF2384&quot;/&gt;&lt;wsp:rsid wsp:val=&quot;00BF23B3&quot;/&gt;&lt;wsp:rsid wsp:val=&quot;00BF2547&quot;/&gt;&lt;wsp:rsid wsp:val=&quot;00BF25E5&quot;/&gt;&lt;wsp:rsid wsp:val=&quot;00BF2628&quot;/&gt;&lt;wsp:rsid wsp:val=&quot;00BF2707&quot;/&gt;&lt;wsp:rsid wsp:val=&quot;00BF2783&quot;/&gt;&lt;wsp:rsid wsp:val=&quot;00BF280E&quot;/&gt;&lt;wsp:rsid wsp:val=&quot;00BF2919&quot;/&gt;&lt;wsp:rsid wsp:val=&quot;00BF2A96&quot;/&gt;&lt;wsp:rsid wsp:val=&quot;00BF2AC2&quot;/&gt;&lt;wsp:rsid wsp:val=&quot;00BF2B41&quot;/&gt;&lt;wsp:rsid wsp:val=&quot;00BF2F44&quot;/&gt;&lt;wsp:rsid wsp:val=&quot;00BF3375&quot;/&gt;&lt;wsp:rsid wsp:val=&quot;00BF3522&quot;/&gt;&lt;wsp:rsid wsp:val=&quot;00BF362C&quot;/&gt;&lt;wsp:rsid wsp:val=&quot;00BF3664&quot;/&gt;&lt;wsp:rsid wsp:val=&quot;00BF36FF&quot;/&gt;&lt;wsp:rsid wsp:val=&quot;00BF3719&quot;/&gt;&lt;wsp:rsid wsp:val=&quot;00BF3726&quot;/&gt;&lt;wsp:rsid wsp:val=&quot;00BF3968&quot;/&gt;&lt;wsp:rsid wsp:val=&quot;00BF3AC2&quot;/&gt;&lt;wsp:rsid wsp:val=&quot;00BF3BDC&quot;/&gt;&lt;wsp:rsid wsp:val=&quot;00BF3BE6&quot;/&gt;&lt;wsp:rsid wsp:val=&quot;00BF3CEB&quot;/&gt;&lt;wsp:rsid wsp:val=&quot;00BF402D&quot;/&gt;&lt;wsp:rsid wsp:val=&quot;00BF4213&quot;/&gt;&lt;wsp:rsid wsp:val=&quot;00BF4776&quot;/&gt;&lt;wsp:rsid wsp:val=&quot;00BF4799&quot;/&gt;&lt;wsp:rsid wsp:val=&quot;00BF48AB&quot;/&gt;&lt;wsp:rsid wsp:val=&quot;00BF4921&quot;/&gt;&lt;wsp:rsid wsp:val=&quot;00BF4CFA&quot;/&gt;&lt;wsp:rsid wsp:val=&quot;00BF4DF0&quot;/&gt;&lt;wsp:rsid wsp:val=&quot;00BF50E8&quot;/&gt;&lt;wsp:rsid wsp:val=&quot;00BF5140&quot;/&gt;&lt;wsp:rsid wsp:val=&quot;00BF521E&quot;/&gt;&lt;wsp:rsid wsp:val=&quot;00BF53D1&quot;/&gt;&lt;wsp:rsid wsp:val=&quot;00BF5463&quot;/&gt;&lt;wsp:rsid wsp:val=&quot;00BF554B&quot;/&gt;&lt;wsp:rsid wsp:val=&quot;00BF59D9&quot;/&gt;&lt;wsp:rsid wsp:val=&quot;00BF5AC8&quot;/&gt;&lt;wsp:rsid wsp:val=&quot;00BF613D&quot;/&gt;&lt;wsp:rsid wsp:val=&quot;00BF6191&quot;/&gt;&lt;wsp:rsid wsp:val=&quot;00BF6496&quot;/&gt;&lt;wsp:rsid wsp:val=&quot;00BF6614&quot;/&gt;&lt;wsp:rsid wsp:val=&quot;00BF6781&quot;/&gt;&lt;wsp:rsid wsp:val=&quot;00BF67DD&quot;/&gt;&lt;wsp:rsid wsp:val=&quot;00BF6808&quot;/&gt;&lt;wsp:rsid wsp:val=&quot;00BF6B1C&quot;/&gt;&lt;wsp:rsid wsp:val=&quot;00BF6C12&quot;/&gt;&lt;wsp:rsid wsp:val=&quot;00BF6D7E&quot;/&gt;&lt;wsp:rsid wsp:val=&quot;00BF6F81&quot;/&gt;&lt;wsp:rsid wsp:val=&quot;00BF7130&quot;/&gt;&lt;wsp:rsid wsp:val=&quot;00BF732B&quot;/&gt;&lt;wsp:rsid wsp:val=&quot;00BF7599&quot;/&gt;&lt;wsp:rsid wsp:val=&quot;00BF75A9&quot;/&gt;&lt;wsp:rsid wsp:val=&quot;00BF75E2&quot;/&gt;&lt;wsp:rsid wsp:val=&quot;00BF7629&quot;/&gt;&lt;wsp:rsid wsp:val=&quot;00BF7793&quot;/&gt;&lt;wsp:rsid wsp:val=&quot;00BF7810&quot;/&gt;&lt;wsp:rsid wsp:val=&quot;00BF7BF9&quot;/&gt;&lt;wsp:rsid wsp:val=&quot;00BF7C69&quot;/&gt;&lt;wsp:rsid wsp:val=&quot;00BF7E1B&quot;/&gt;&lt;wsp:rsid wsp:val=&quot;00BF7EC0&quot;/&gt;&lt;wsp:rsid wsp:val=&quot;00BF7F2E&quot;/&gt;&lt;wsp:rsid wsp:val=&quot;00BF7F46&quot;/&gt;&lt;wsp:rsid wsp:val=&quot;00BF7F95&quot;/&gt;&lt;wsp:rsid wsp:val=&quot;00BF7FAA&quot;/&gt;&lt;wsp:rsid wsp:val=&quot;00C00078&quot;/&gt;&lt;wsp:rsid wsp:val=&quot;00C000CE&quot;/&gt;&lt;wsp:rsid wsp:val=&quot;00C0014C&quot;/&gt;&lt;wsp:rsid wsp:val=&quot;00C0014E&quot;/&gt;&lt;wsp:rsid wsp:val=&quot;00C0048E&quot;/&gt;&lt;wsp:rsid wsp:val=&quot;00C0053D&quot;/&gt;&lt;wsp:rsid wsp:val=&quot;00C0059C&quot;/&gt;&lt;wsp:rsid wsp:val=&quot;00C00783&quot;/&gt;&lt;wsp:rsid wsp:val=&quot;00C00898&quot;/&gt;&lt;wsp:rsid wsp:val=&quot;00C00C4B&quot;/&gt;&lt;wsp:rsid wsp:val=&quot;00C00C8B&quot;/&gt;&lt;wsp:rsid wsp:val=&quot;00C00E17&quot;/&gt;&lt;wsp:rsid wsp:val=&quot;00C011A7&quot;/&gt;&lt;wsp:rsid wsp:val=&quot;00C013E0&quot;/&gt;&lt;wsp:rsid wsp:val=&quot;00C0145E&quot;/&gt;&lt;wsp:rsid wsp:val=&quot;00C014EF&quot;/&gt;&lt;wsp:rsid wsp:val=&quot;00C0152B&quot;/&gt;&lt;wsp:rsid wsp:val=&quot;00C016A1&quot;/&gt;&lt;wsp:rsid wsp:val=&quot;00C01755&quot;/&gt;&lt;wsp:rsid wsp:val=&quot;00C019FF&quot;/&gt;&lt;wsp:rsid wsp:val=&quot;00C01B05&quot;/&gt;&lt;wsp:rsid wsp:val=&quot;00C01C53&quot;/&gt;&lt;wsp:rsid wsp:val=&quot;00C01CF5&quot;/&gt;&lt;wsp:rsid wsp:val=&quot;00C01E16&quot;/&gt;&lt;wsp:rsid wsp:val=&quot;00C01E71&quot;/&gt;&lt;wsp:rsid wsp:val=&quot;00C01F75&quot;/&gt;&lt;wsp:rsid wsp:val=&quot;00C01F9D&quot;/&gt;&lt;wsp:rsid wsp:val=&quot;00C01FCD&quot;/&gt;&lt;wsp:rsid wsp:val=&quot;00C02231&quot;/&gt;&lt;wsp:rsid wsp:val=&quot;00C0232A&quot;/&gt;&lt;wsp:rsid wsp:val=&quot;00C0239E&quot;/&gt;&lt;wsp:rsid wsp:val=&quot;00C02514&quot;/&gt;&lt;wsp:rsid wsp:val=&quot;00C02BE4&quot;/&gt;&lt;wsp:rsid wsp:val=&quot;00C02DB6&quot;/&gt;&lt;wsp:rsid wsp:val=&quot;00C031E0&quot;/&gt;&lt;wsp:rsid wsp:val=&quot;00C03370&quot;/&gt;&lt;wsp:rsid wsp:val=&quot;00C03635&quot;/&gt;&lt;wsp:rsid wsp:val=&quot;00C036E7&quot;/&gt;&lt;wsp:rsid wsp:val=&quot;00C03859&quot;/&gt;&lt;wsp:rsid wsp:val=&quot;00C03A8E&quot;/&gt;&lt;wsp:rsid wsp:val=&quot;00C03AF0&quot;/&gt;&lt;wsp:rsid wsp:val=&quot;00C03BEA&quot;/&gt;&lt;wsp:rsid wsp:val=&quot;00C03C6F&quot;/&gt;&lt;wsp:rsid wsp:val=&quot;00C03C8F&quot;/&gt;&lt;wsp:rsid wsp:val=&quot;00C03DB1&quot;/&gt;&lt;wsp:rsid wsp:val=&quot;00C044AE&quot;/&gt;&lt;wsp:rsid wsp:val=&quot;00C049AE&quot;/&gt;&lt;wsp:rsid wsp:val=&quot;00C04BEA&quot;/&gt;&lt;wsp:rsid wsp:val=&quot;00C04CDD&quot;/&gt;&lt;wsp:rsid wsp:val=&quot;00C04D3A&quot;/&gt;&lt;wsp:rsid wsp:val=&quot;00C04DDF&quot;/&gt;&lt;wsp:rsid wsp:val=&quot;00C050EA&quot;/&gt;&lt;wsp:rsid wsp:val=&quot;00C054E5&quot;/&gt;&lt;wsp:rsid wsp:val=&quot;00C05522&quot;/&gt;&lt;wsp:rsid wsp:val=&quot;00C05556&quot;/&gt;&lt;wsp:rsid wsp:val=&quot;00C0557F&quot;/&gt;&lt;wsp:rsid wsp:val=&quot;00C05851&quot;/&gt;&lt;wsp:rsid wsp:val=&quot;00C05FAF&quot;/&gt;&lt;wsp:rsid wsp:val=&quot;00C06252&quot;/&gt;&lt;wsp:rsid wsp:val=&quot;00C0662E&quot;/&gt;&lt;wsp:rsid wsp:val=&quot;00C06856&quot;/&gt;&lt;wsp:rsid wsp:val=&quot;00C06942&quot;/&gt;&lt;wsp:rsid wsp:val=&quot;00C069F9&quot;/&gt;&lt;wsp:rsid wsp:val=&quot;00C06AB3&quot;/&gt;&lt;wsp:rsid wsp:val=&quot;00C06DB2&quot;/&gt;&lt;wsp:rsid wsp:val=&quot;00C06EF1&quot;/&gt;&lt;wsp:rsid wsp:val=&quot;00C07070&quot;/&gt;&lt;wsp:rsid wsp:val=&quot;00C07440&quot;/&gt;&lt;wsp:rsid wsp:val=&quot;00C07567&quot;/&gt;&lt;wsp:rsid wsp:val=&quot;00C0760E&quot;/&gt;&lt;wsp:rsid wsp:val=&quot;00C078E1&quot;/&gt;&lt;wsp:rsid wsp:val=&quot;00C078FA&quot;/&gt;&lt;wsp:rsid wsp:val=&quot;00C0792F&quot;/&gt;&lt;wsp:rsid wsp:val=&quot;00C07AA1&quot;/&gt;&lt;wsp:rsid wsp:val=&quot;00C07BFA&quot;/&gt;&lt;wsp:rsid wsp:val=&quot;00C07C19&quot;/&gt;&lt;wsp:rsid wsp:val=&quot;00C1053C&quot;/&gt;&lt;wsp:rsid wsp:val=&quot;00C105D2&quot;/&gt;&lt;wsp:rsid wsp:val=&quot;00C105D8&quot;/&gt;&lt;wsp:rsid wsp:val=&quot;00C105E0&quot;/&gt;&lt;wsp:rsid wsp:val=&quot;00C10670&quot;/&gt;&lt;wsp:rsid wsp:val=&quot;00C10688&quot;/&gt;&lt;wsp:rsid wsp:val=&quot;00C10820&quot;/&gt;&lt;wsp:rsid wsp:val=&quot;00C10AD4&quot;/&gt;&lt;wsp:rsid wsp:val=&quot;00C10ED5&quot;/&gt;&lt;wsp:rsid wsp:val=&quot;00C10FD8&quot;/&gt;&lt;wsp:rsid wsp:val=&quot;00C11093&quot;/&gt;&lt;wsp:rsid wsp:val=&quot;00C110F6&quot;/&gt;&lt;wsp:rsid wsp:val=&quot;00C11122&quot;/&gt;&lt;wsp:rsid wsp:val=&quot;00C11147&quot;/&gt;&lt;wsp:rsid wsp:val=&quot;00C11302&quot;/&gt;&lt;wsp:rsid wsp:val=&quot;00C113F8&quot;/&gt;&lt;wsp:rsid wsp:val=&quot;00C114F5&quot;/&gt;&lt;wsp:rsid wsp:val=&quot;00C11688&quot;/&gt;&lt;wsp:rsid wsp:val=&quot;00C116E0&quot;/&gt;&lt;wsp:rsid wsp:val=&quot;00C116FA&quot;/&gt;&lt;wsp:rsid wsp:val=&quot;00C1170C&quot;/&gt;&lt;wsp:rsid wsp:val=&quot;00C1178F&quot;/&gt;&lt;wsp:rsid wsp:val=&quot;00C1198A&quot;/&gt;&lt;wsp:rsid wsp:val=&quot;00C119C0&quot;/&gt;&lt;wsp:rsid wsp:val=&quot;00C119CF&quot;/&gt;&lt;wsp:rsid wsp:val=&quot;00C11B0A&quot;/&gt;&lt;wsp:rsid wsp:val=&quot;00C11B0E&quot;/&gt;&lt;wsp:rsid wsp:val=&quot;00C11BC5&quot;/&gt;&lt;wsp:rsid wsp:val=&quot;00C11F01&quot;/&gt;&lt;wsp:rsid wsp:val=&quot;00C1235C&quot;/&gt;&lt;wsp:rsid wsp:val=&quot;00C1237B&quot;/&gt;&lt;wsp:rsid wsp:val=&quot;00C12597&quot;/&gt;&lt;wsp:rsid wsp:val=&quot;00C1267C&quot;/&gt;&lt;wsp:rsid wsp:val=&quot;00C12781&quot;/&gt;&lt;wsp:rsid wsp:val=&quot;00C1279D&quot;/&gt;&lt;wsp:rsid wsp:val=&quot;00C12986&quot;/&gt;&lt;wsp:rsid wsp:val=&quot;00C12AC3&quot;/&gt;&lt;wsp:rsid wsp:val=&quot;00C12BF7&quot;/&gt;&lt;wsp:rsid wsp:val=&quot;00C131D8&quot;/&gt;&lt;wsp:rsid wsp:val=&quot;00C131DB&quot;/&gt;&lt;wsp:rsid wsp:val=&quot;00C13889&quot;/&gt;&lt;wsp:rsid wsp:val=&quot;00C13B56&quot;/&gt;&lt;wsp:rsid wsp:val=&quot;00C13CE0&quot;/&gt;&lt;wsp:rsid wsp:val=&quot;00C13D6D&quot;/&gt;&lt;wsp:rsid wsp:val=&quot;00C13E84&quot;/&gt;&lt;wsp:rsid wsp:val=&quot;00C14247&quot;/&gt;&lt;wsp:rsid wsp:val=&quot;00C14383&quot;/&gt;&lt;wsp:rsid wsp:val=&quot;00C145C4&quot;/&gt;&lt;wsp:rsid wsp:val=&quot;00C14609&quot;/&gt;&lt;wsp:rsid wsp:val=&quot;00C1460F&quot;/&gt;&lt;wsp:rsid wsp:val=&quot;00C1473E&quot;/&gt;&lt;wsp:rsid wsp:val=&quot;00C15219&quot;/&gt;&lt;wsp:rsid wsp:val=&quot;00C1526E&quot;/&gt;&lt;wsp:rsid wsp:val=&quot;00C152AE&quot;/&gt;&lt;wsp:rsid wsp:val=&quot;00C152FC&quot;/&gt;&lt;wsp:rsid wsp:val=&quot;00C15653&quot;/&gt;&lt;wsp:rsid wsp:val=&quot;00C15654&quot;/&gt;&lt;wsp:rsid wsp:val=&quot;00C15BAD&quot;/&gt;&lt;wsp:rsid wsp:val=&quot;00C15EEA&quot;/&gt;&lt;wsp:rsid wsp:val=&quot;00C15F4D&quot;/&gt;&lt;wsp:rsid wsp:val=&quot;00C1603B&quot;/&gt;&lt;wsp:rsid wsp:val=&quot;00C1609F&quot;/&gt;&lt;wsp:rsid wsp:val=&quot;00C1610C&quot;/&gt;&lt;wsp:rsid wsp:val=&quot;00C16149&quot;/&gt;&lt;wsp:rsid wsp:val=&quot;00C16731&quot;/&gt;&lt;wsp:rsid wsp:val=&quot;00C16AFD&quot;/&gt;&lt;wsp:rsid wsp:val=&quot;00C16B9D&quot;/&gt;&lt;wsp:rsid wsp:val=&quot;00C16C39&quot;/&gt;&lt;wsp:rsid wsp:val=&quot;00C16D5C&quot;/&gt;&lt;wsp:rsid wsp:val=&quot;00C16D75&quot;/&gt;&lt;wsp:rsid wsp:val=&quot;00C16E76&quot;/&gt;&lt;wsp:rsid wsp:val=&quot;00C16ECA&quot;/&gt;&lt;wsp:rsid wsp:val=&quot;00C17029&quot;/&gt;&lt;wsp:rsid wsp:val=&quot;00C1719B&quot;/&gt;&lt;wsp:rsid wsp:val=&quot;00C175D1&quot;/&gt;&lt;wsp:rsid wsp:val=&quot;00C1764E&quot;/&gt;&lt;wsp:rsid wsp:val=&quot;00C176FC&quot;/&gt;&lt;wsp:rsid wsp:val=&quot;00C177F3&quot;/&gt;&lt;wsp:rsid wsp:val=&quot;00C17854&quot;/&gt;&lt;wsp:rsid wsp:val=&quot;00C1791A&quot;/&gt;&lt;wsp:rsid wsp:val=&quot;00C17A00&quot;/&gt;&lt;wsp:rsid wsp:val=&quot;00C17E57&quot;/&gt;&lt;wsp:rsid wsp:val=&quot;00C17E9B&quot;/&gt;&lt;wsp:rsid wsp:val=&quot;00C17FD4&quot;/&gt;&lt;wsp:rsid wsp:val=&quot;00C17FD9&quot;/&gt;&lt;wsp:rsid wsp:val=&quot;00C20180&quot;/&gt;&lt;wsp:rsid wsp:val=&quot;00C203EC&quot;/&gt;&lt;wsp:rsid wsp:val=&quot;00C20775&quot;/&gt;&lt;wsp:rsid wsp:val=&quot;00C207DF&quot;/&gt;&lt;wsp:rsid wsp:val=&quot;00C2088B&quot;/&gt;&lt;wsp:rsid wsp:val=&quot;00C208FE&quot;/&gt;&lt;wsp:rsid wsp:val=&quot;00C20E67&quot;/&gt;&lt;wsp:rsid wsp:val=&quot;00C20FF8&quot;/&gt;&lt;wsp:rsid wsp:val=&quot;00C21325&quot;/&gt;&lt;wsp:rsid wsp:val=&quot;00C213C4&quot;/&gt;&lt;wsp:rsid wsp:val=&quot;00C213F8&quot;/&gt;&lt;wsp:rsid wsp:val=&quot;00C21677&quot;/&gt;&lt;wsp:rsid wsp:val=&quot;00C219B1&quot;/&gt;&lt;wsp:rsid wsp:val=&quot;00C21AE6&quot;/&gt;&lt;wsp:rsid wsp:val=&quot;00C21B3D&quot;/&gt;&lt;wsp:rsid wsp:val=&quot;00C21D63&quot;/&gt;&lt;wsp:rsid wsp:val=&quot;00C21E69&quot;/&gt;&lt;wsp:rsid wsp:val=&quot;00C21EAA&quot;/&gt;&lt;wsp:rsid wsp:val=&quot;00C21EDF&quot;/&gt;&lt;wsp:rsid wsp:val=&quot;00C222AE&quot;/&gt;&lt;wsp:rsid wsp:val=&quot;00C222DB&quot;/&gt;&lt;wsp:rsid wsp:val=&quot;00C22483&quot;/&gt;&lt;wsp:rsid wsp:val=&quot;00C225C3&quot;/&gt;&lt;wsp:rsid wsp:val=&quot;00C22876&quot;/&gt;&lt;wsp:rsid wsp:val=&quot;00C22B5C&quot;/&gt;&lt;wsp:rsid wsp:val=&quot;00C22BB3&quot;/&gt;&lt;wsp:rsid wsp:val=&quot;00C22BF5&quot;/&gt;&lt;wsp:rsid wsp:val=&quot;00C22D63&quot;/&gt;&lt;wsp:rsid wsp:val=&quot;00C22DBF&quot;/&gt;&lt;wsp:rsid wsp:val=&quot;00C22E24&quot;/&gt;&lt;wsp:rsid wsp:val=&quot;00C23023&quot;/&gt;&lt;wsp:rsid wsp:val=&quot;00C2326E&quot;/&gt;&lt;wsp:rsid wsp:val=&quot;00C23357&quot;/&gt;&lt;wsp:rsid wsp:val=&quot;00C235BD&quot;/&gt;&lt;wsp:rsid wsp:val=&quot;00C23618&quot;/&gt;&lt;wsp:rsid wsp:val=&quot;00C23711&quot;/&gt;&lt;wsp:rsid wsp:val=&quot;00C23907&quot;/&gt;&lt;wsp:rsid wsp:val=&quot;00C23981&quot;/&gt;&lt;wsp:rsid wsp:val=&quot;00C239F7&quot;/&gt;&lt;wsp:rsid wsp:val=&quot;00C23B4E&quot;/&gt;&lt;wsp:rsid wsp:val=&quot;00C23C83&quot;/&gt;&lt;wsp:rsid wsp:val=&quot;00C23E13&quot;/&gt;&lt;wsp:rsid wsp:val=&quot;00C23FF9&quot;/&gt;&lt;wsp:rsid wsp:val=&quot;00C244A2&quot;/&gt;&lt;wsp:rsid wsp:val=&quot;00C24688&quot;/&gt;&lt;wsp:rsid wsp:val=&quot;00C24824&quot;/&gt;&lt;wsp:rsid wsp:val=&quot;00C24946&quot;/&gt;&lt;wsp:rsid wsp:val=&quot;00C24A69&quot;/&gt;&lt;wsp:rsid wsp:val=&quot;00C24A7B&quot;/&gt;&lt;wsp:rsid wsp:val=&quot;00C24AD4&quot;/&gt;&lt;wsp:rsid wsp:val=&quot;00C24C21&quot;/&gt;&lt;wsp:rsid wsp:val=&quot;00C24C52&quot;/&gt;&lt;wsp:rsid wsp:val=&quot;00C24FA9&quot;/&gt;&lt;wsp:rsid wsp:val=&quot;00C25234&quot;/&gt;&lt;wsp:rsid wsp:val=&quot;00C25285&quot;/&gt;&lt;wsp:rsid wsp:val=&quot;00C25398&quot;/&gt;&lt;wsp:rsid wsp:val=&quot;00C25441&quot;/&gt;&lt;wsp:rsid wsp:val=&quot;00C25519&quot;/&gt;&lt;wsp:rsid wsp:val=&quot;00C255BE&quot;/&gt;&lt;wsp:rsid wsp:val=&quot;00C255E8&quot;/&gt;&lt;wsp:rsid wsp:val=&quot;00C25AAD&quot;/&gt;&lt;wsp:rsid wsp:val=&quot;00C25B28&quot;/&gt;&lt;wsp:rsid wsp:val=&quot;00C25C81&quot;/&gt;&lt;wsp:rsid wsp:val=&quot;00C25D88&quot;/&gt;&lt;wsp:rsid wsp:val=&quot;00C25F9B&quot;/&gt;&lt;wsp:rsid wsp:val=&quot;00C26051&quot;/&gt;&lt;wsp:rsid wsp:val=&quot;00C2611D&quot;/&gt;&lt;wsp:rsid wsp:val=&quot;00C2632C&quot;/&gt;&lt;wsp:rsid wsp:val=&quot;00C26404&quot;/&gt;&lt;wsp:rsid wsp:val=&quot;00C264F6&quot;/&gt;&lt;wsp:rsid wsp:val=&quot;00C26570&quot;/&gt;&lt;wsp:rsid wsp:val=&quot;00C266E1&quot;/&gt;&lt;wsp:rsid wsp:val=&quot;00C26786&quot;/&gt;&lt;wsp:rsid wsp:val=&quot;00C267F6&quot;/&gt;&lt;wsp:rsid wsp:val=&quot;00C26966&quot;/&gt;&lt;wsp:rsid wsp:val=&quot;00C26A61&quot;/&gt;&lt;wsp:rsid wsp:val=&quot;00C26B59&quot;/&gt;&lt;wsp:rsid wsp:val=&quot;00C26CF1&quot;/&gt;&lt;wsp:rsid wsp:val=&quot;00C270D4&quot;/&gt;&lt;wsp:rsid wsp:val=&quot;00C27314&quot;/&gt;&lt;wsp:rsid wsp:val=&quot;00C273C1&quot;/&gt;&lt;wsp:rsid wsp:val=&quot;00C27535&quot;/&gt;&lt;wsp:rsid wsp:val=&quot;00C2791E&quot;/&gt;&lt;wsp:rsid wsp:val=&quot;00C27A9F&quot;/&gt;&lt;wsp:rsid wsp:val=&quot;00C27D1A&quot;/&gt;&lt;wsp:rsid wsp:val=&quot;00C27D59&quot;/&gt;&lt;wsp:rsid wsp:val=&quot;00C27F95&quot;/&gt;&lt;wsp:rsid wsp:val=&quot;00C30064&quot;/&gt;&lt;wsp:rsid wsp:val=&quot;00C30080&quot;/&gt;&lt;wsp:rsid wsp:val=&quot;00C301CE&quot;/&gt;&lt;wsp:rsid wsp:val=&quot;00C303FE&quot;/&gt;&lt;wsp:rsid wsp:val=&quot;00C3073C&quot;/&gt;&lt;wsp:rsid wsp:val=&quot;00C3085F&quot;/&gt;&lt;wsp:rsid wsp:val=&quot;00C30A90&quot;/&gt;&lt;wsp:rsid wsp:val=&quot;00C30C42&quot;/&gt;&lt;wsp:rsid wsp:val=&quot;00C30DC6&quot;/&gt;&lt;wsp:rsid wsp:val=&quot;00C30F59&quot;/&gt;&lt;wsp:rsid wsp:val=&quot;00C30F82&quot;/&gt;&lt;wsp:rsid wsp:val=&quot;00C30FB6&quot;/&gt;&lt;wsp:rsid wsp:val=&quot;00C311B9&quot;/&gt;&lt;wsp:rsid wsp:val=&quot;00C31228&quot;/&gt;&lt;wsp:rsid wsp:val=&quot;00C313C0&quot;/&gt;&lt;wsp:rsid wsp:val=&quot;00C3149A&quot;/&gt;&lt;wsp:rsid wsp:val=&quot;00C3154D&quot;/&gt;&lt;wsp:rsid wsp:val=&quot;00C31665&quot;/&gt;&lt;wsp:rsid wsp:val=&quot;00C31902&quot;/&gt;&lt;wsp:rsid wsp:val=&quot;00C3196A&quot;/&gt;&lt;wsp:rsid wsp:val=&quot;00C31D47&quot;/&gt;&lt;wsp:rsid wsp:val=&quot;00C31DE8&quot;/&gt;&lt;wsp:rsid wsp:val=&quot;00C31E1F&quot;/&gt;&lt;wsp:rsid wsp:val=&quot;00C31EC0&quot;/&gt;&lt;wsp:rsid wsp:val=&quot;00C31EC7&quot;/&gt;&lt;wsp:rsid wsp:val=&quot;00C3213C&quot;/&gt;&lt;wsp:rsid wsp:val=&quot;00C322FC&quot;/&gt;&lt;wsp:rsid wsp:val=&quot;00C3237C&quot;/&gt;&lt;wsp:rsid wsp:val=&quot;00C32386&quot;/&gt;&lt;wsp:rsid wsp:val=&quot;00C325B0&quot;/&gt;&lt;wsp:rsid wsp:val=&quot;00C326E4&quot;/&gt;&lt;wsp:rsid wsp:val=&quot;00C327FF&quot;/&gt;&lt;wsp:rsid wsp:val=&quot;00C3288F&quot;/&gt;&lt;wsp:rsid wsp:val=&quot;00C32990&quot;/&gt;&lt;wsp:rsid wsp:val=&quot;00C329F8&quot;/&gt;&lt;wsp:rsid wsp:val=&quot;00C32CA9&quot;/&gt;&lt;wsp:rsid wsp:val=&quot;00C32E6F&quot;/&gt;&lt;wsp:rsid wsp:val=&quot;00C32EE7&quot;/&gt;&lt;wsp:rsid wsp:val=&quot;00C330AA&quot;/&gt;&lt;wsp:rsid wsp:val=&quot;00C330C6&quot;/&gt;&lt;wsp:rsid wsp:val=&quot;00C331FC&quot;/&gt;&lt;wsp:rsid wsp:val=&quot;00C332A8&quot;/&gt;&lt;wsp:rsid wsp:val=&quot;00C33A9C&quot;/&gt;&lt;wsp:rsid wsp:val=&quot;00C33E75&quot;/&gt;&lt;wsp:rsid wsp:val=&quot;00C34006&quot;/&gt;&lt;wsp:rsid wsp:val=&quot;00C3418E&quot;/&gt;&lt;wsp:rsid wsp:val=&quot;00C34268&quot;/&gt;&lt;wsp:rsid wsp:val=&quot;00C342A9&quot;/&gt;&lt;wsp:rsid wsp:val=&quot;00C3433A&quot;/&gt;&lt;wsp:rsid wsp:val=&quot;00C345C7&quot;/&gt;&lt;wsp:rsid wsp:val=&quot;00C34642&quot;/&gt;&lt;wsp:rsid wsp:val=&quot;00C34923&quot;/&gt;&lt;wsp:rsid wsp:val=&quot;00C34938&quot;/&gt;&lt;wsp:rsid wsp:val=&quot;00C34A9A&quot;/&gt;&lt;wsp:rsid wsp:val=&quot;00C34B47&quot;/&gt;&lt;wsp:rsid wsp:val=&quot;00C34BFE&quot;/&gt;&lt;wsp:rsid wsp:val=&quot;00C34C1F&quot;/&gt;&lt;wsp:rsid wsp:val=&quot;00C34E3E&quot;/&gt;&lt;wsp:rsid wsp:val=&quot;00C34E42&quot;/&gt;&lt;wsp:rsid wsp:val=&quot;00C34EAF&quot;/&gt;&lt;wsp:rsid wsp:val=&quot;00C34FD3&quot;/&gt;&lt;wsp:rsid wsp:val=&quot;00C35003&quot;/&gt;&lt;wsp:rsid wsp:val=&quot;00C350C6&quot;/&gt;&lt;wsp:rsid wsp:val=&quot;00C35137&quot;/&gt;&lt;wsp:rsid wsp:val=&quot;00C351F2&quot;/&gt;&lt;wsp:rsid wsp:val=&quot;00C3528B&quot;/&gt;&lt;wsp:rsid wsp:val=&quot;00C35458&quot;/&gt;&lt;wsp:rsid wsp:val=&quot;00C359B7&quot;/&gt;&lt;wsp:rsid wsp:val=&quot;00C35DCA&quot;/&gt;&lt;wsp:rsid wsp:val=&quot;00C36309&quot;/&gt;&lt;wsp:rsid wsp:val=&quot;00C368A4&quot;/&gt;&lt;wsp:rsid wsp:val=&quot;00C368DA&quot;/&gt;&lt;wsp:rsid wsp:val=&quot;00C36979&quot;/&gt;&lt;wsp:rsid wsp:val=&quot;00C369D3&quot;/&gt;&lt;wsp:rsid wsp:val=&quot;00C36E1D&quot;/&gt;&lt;wsp:rsid wsp:val=&quot;00C36F5E&quot;/&gt;&lt;wsp:rsid wsp:val=&quot;00C376F2&quot;/&gt;&lt;wsp:rsid wsp:val=&quot;00C37885&quot;/&gt;&lt;wsp:rsid wsp:val=&quot;00C3789A&quot;/&gt;&lt;wsp:rsid wsp:val=&quot;00C378F5&quot;/&gt;&lt;wsp:rsid wsp:val=&quot;00C379D3&quot;/&gt;&lt;wsp:rsid wsp:val=&quot;00C37A08&quot;/&gt;&lt;wsp:rsid wsp:val=&quot;00C37A3C&quot;/&gt;&lt;wsp:rsid wsp:val=&quot;00C37BCC&quot;/&gt;&lt;wsp:rsid wsp:val=&quot;00C40072&quot;/&gt;&lt;wsp:rsid wsp:val=&quot;00C403EC&quot;/&gt;&lt;wsp:rsid wsp:val=&quot;00C4074F&quot;/&gt;&lt;wsp:rsid wsp:val=&quot;00C40945&quot;/&gt;&lt;wsp:rsid wsp:val=&quot;00C40BB6&quot;/&gt;&lt;wsp:rsid wsp:val=&quot;00C40C60&quot;/&gt;&lt;wsp:rsid wsp:val=&quot;00C40CDF&quot;/&gt;&lt;wsp:rsid wsp:val=&quot;00C40D9E&quot;/&gt;&lt;wsp:rsid wsp:val=&quot;00C40E9A&quot;/&gt;&lt;wsp:rsid wsp:val=&quot;00C41081&quot;/&gt;&lt;wsp:rsid wsp:val=&quot;00C412A0&quot;/&gt;&lt;wsp:rsid wsp:val=&quot;00C4132E&quot;/&gt;&lt;wsp:rsid wsp:val=&quot;00C413B7&quot;/&gt;&lt;wsp:rsid wsp:val=&quot;00C41755&quot;/&gt;&lt;wsp:rsid wsp:val=&quot;00C417F2&quot;/&gt;&lt;wsp:rsid wsp:val=&quot;00C41ACD&quot;/&gt;&lt;wsp:rsid wsp:val=&quot;00C41C2C&quot;/&gt;&lt;wsp:rsid wsp:val=&quot;00C41D00&quot;/&gt;&lt;wsp:rsid wsp:val=&quot;00C41EBA&quot;/&gt;&lt;wsp:rsid wsp:val=&quot;00C41FDD&quot;/&gt;&lt;wsp:rsid wsp:val=&quot;00C420FC&quot;/&gt;&lt;wsp:rsid wsp:val=&quot;00C4227A&quot;/&gt;&lt;wsp:rsid wsp:val=&quot;00C42284&quot;/&gt;&lt;wsp:rsid wsp:val=&quot;00C424AE&quot;/&gt;&lt;wsp:rsid wsp:val=&quot;00C42CDA&quot;/&gt;&lt;wsp:rsid wsp:val=&quot;00C43081&quot;/&gt;&lt;wsp:rsid wsp:val=&quot;00C4320A&quot;/&gt;&lt;wsp:rsid wsp:val=&quot;00C4355F&quot;/&gt;&lt;wsp:rsid wsp:val=&quot;00C4358E&quot;/&gt;&lt;wsp:rsid wsp:val=&quot;00C43716&quot;/&gt;&lt;wsp:rsid wsp:val=&quot;00C4374D&quot;/&gt;&lt;wsp:rsid wsp:val=&quot;00C43846&quot;/&gt;&lt;wsp:rsid wsp:val=&quot;00C439FE&quot;/&gt;&lt;wsp:rsid wsp:val=&quot;00C43C3E&quot;/&gt;&lt;wsp:rsid wsp:val=&quot;00C43D30&quot;/&gt;&lt;wsp:rsid wsp:val=&quot;00C44091&quot;/&gt;&lt;wsp:rsid wsp:val=&quot;00C440FE&quot;/&gt;&lt;wsp:rsid wsp:val=&quot;00C44312&quot;/&gt;&lt;wsp:rsid wsp:val=&quot;00C44319&quot;/&gt;&lt;wsp:rsid wsp:val=&quot;00C443F6&quot;/&gt;&lt;wsp:rsid wsp:val=&quot;00C44404&quot;/&gt;&lt;wsp:rsid wsp:val=&quot;00C44636&quot;/&gt;&lt;wsp:rsid wsp:val=&quot;00C44707&quot;/&gt;&lt;wsp:rsid wsp:val=&quot;00C449F4&quot;/&gt;&lt;wsp:rsid wsp:val=&quot;00C44A89&quot;/&gt;&lt;wsp:rsid wsp:val=&quot;00C44B02&quot;/&gt;&lt;wsp:rsid wsp:val=&quot;00C44C3F&quot;/&gt;&lt;wsp:rsid wsp:val=&quot;00C44D6A&quot;/&gt;&lt;wsp:rsid wsp:val=&quot;00C44F63&quot;/&gt;&lt;wsp:rsid wsp:val=&quot;00C44F8E&quot;/&gt;&lt;wsp:rsid wsp:val=&quot;00C44F9B&quot;/&gt;&lt;wsp:rsid wsp:val=&quot;00C45260&quot;/&gt;&lt;wsp:rsid wsp:val=&quot;00C456C4&quot;/&gt;&lt;wsp:rsid wsp:val=&quot;00C456F7&quot;/&gt;&lt;wsp:rsid wsp:val=&quot;00C456F8&quot;/&gt;&lt;wsp:rsid wsp:val=&quot;00C4589D&quot;/&gt;&lt;wsp:rsid wsp:val=&quot;00C458F4&quot;/&gt;&lt;wsp:rsid wsp:val=&quot;00C45F22&quot;/&gt;&lt;wsp:rsid wsp:val=&quot;00C45F45&quot;/&gt;&lt;wsp:rsid wsp:val=&quot;00C46390&quot;/&gt;&lt;wsp:rsid wsp:val=&quot;00C4641B&quot;/&gt;&lt;wsp:rsid wsp:val=&quot;00C4648D&quot;/&gt;&lt;wsp:rsid wsp:val=&quot;00C467A6&quot;/&gt;&lt;wsp:rsid wsp:val=&quot;00C468F2&quot;/&gt;&lt;wsp:rsid wsp:val=&quot;00C46968&quot;/&gt;&lt;wsp:rsid wsp:val=&quot;00C46CAC&quot;/&gt;&lt;wsp:rsid wsp:val=&quot;00C46FC9&quot;/&gt;&lt;wsp:rsid wsp:val=&quot;00C472D6&quot;/&gt;&lt;wsp:rsid wsp:val=&quot;00C4747B&quot;/&gt;&lt;wsp:rsid wsp:val=&quot;00C47536&quot;/&gt;&lt;wsp:rsid wsp:val=&quot;00C476E3&quot;/&gt;&lt;wsp:rsid wsp:val=&quot;00C47963&quot;/&gt;&lt;wsp:rsid wsp:val=&quot;00C47A03&quot;/&gt;&lt;wsp:rsid wsp:val=&quot;00C47CED&quot;/&gt;&lt;wsp:rsid wsp:val=&quot;00C47E99&quot;/&gt;&lt;wsp:rsid wsp:val=&quot;00C47F33&quot;/&gt;&lt;wsp:rsid wsp:val=&quot;00C50058&quot;/&gt;&lt;wsp:rsid wsp:val=&quot;00C503F4&quot;/&gt;&lt;wsp:rsid wsp:val=&quot;00C50478&quot;/&gt;&lt;wsp:rsid wsp:val=&quot;00C505D5&quot;/&gt;&lt;wsp:rsid wsp:val=&quot;00C50820&quot;/&gt;&lt;wsp:rsid wsp:val=&quot;00C509F8&quot;/&gt;&lt;wsp:rsid wsp:val=&quot;00C50BD7&quot;/&gt;&lt;wsp:rsid wsp:val=&quot;00C511CC&quot;/&gt;&lt;wsp:rsid wsp:val=&quot;00C512A6&quot;/&gt;&lt;wsp:rsid wsp:val=&quot;00C51746&quot;/&gt;&lt;wsp:rsid wsp:val=&quot;00C51920&quot;/&gt;&lt;wsp:rsid wsp:val=&quot;00C51975&quot;/&gt;&lt;wsp:rsid wsp:val=&quot;00C51BA7&quot;/&gt;&lt;wsp:rsid wsp:val=&quot;00C51C29&quot;/&gt;&lt;wsp:rsid wsp:val=&quot;00C51C96&quot;/&gt;&lt;wsp:rsid wsp:val=&quot;00C51E19&quot;/&gt;&lt;wsp:rsid wsp:val=&quot;00C51ED7&quot;/&gt;&lt;wsp:rsid wsp:val=&quot;00C51F67&quot;/&gt;&lt;wsp:rsid wsp:val=&quot;00C5206F&quot;/&gt;&lt;wsp:rsid wsp:val=&quot;00C52374&quot;/&gt;&lt;wsp:rsid wsp:val=&quot;00C5251F&quot;/&gt;&lt;wsp:rsid wsp:val=&quot;00C5269D&quot;/&gt;&lt;wsp:rsid wsp:val=&quot;00C52799&quot;/&gt;&lt;wsp:rsid wsp:val=&quot;00C52B02&quot;/&gt;&lt;wsp:rsid wsp:val=&quot;00C52B8A&quot;/&gt;&lt;wsp:rsid wsp:val=&quot;00C52CB4&quot;/&gt;&lt;wsp:rsid wsp:val=&quot;00C52D94&quot;/&gt;&lt;wsp:rsid wsp:val=&quot;00C52EA7&quot;/&gt;&lt;wsp:rsid wsp:val=&quot;00C52F65&quot;/&gt;&lt;wsp:rsid wsp:val=&quot;00C5311F&quot;/&gt;&lt;wsp:rsid wsp:val=&quot;00C53314&quot;/&gt;&lt;wsp:rsid wsp:val=&quot;00C5339A&quot;/&gt;&lt;wsp:rsid wsp:val=&quot;00C5365A&quot;/&gt;&lt;wsp:rsid wsp:val=&quot;00C537C1&quot;/&gt;&lt;wsp:rsid wsp:val=&quot;00C53814&quot;/&gt;&lt;wsp:rsid wsp:val=&quot;00C539A7&quot;/&gt;&lt;wsp:rsid wsp:val=&quot;00C539F9&quot;/&gt;&lt;wsp:rsid wsp:val=&quot;00C53A1A&quot;/&gt;&lt;wsp:rsid wsp:val=&quot;00C53BA9&quot;/&gt;&lt;wsp:rsid wsp:val=&quot;00C53CA6&quot;/&gt;&lt;wsp:rsid wsp:val=&quot;00C540FD&quot;/&gt;&lt;wsp:rsid wsp:val=&quot;00C54481&quot;/&gt;&lt;wsp:rsid wsp:val=&quot;00C545DF&quot;/&gt;&lt;wsp:rsid wsp:val=&quot;00C54632&quot;/&gt;&lt;wsp:rsid wsp:val=&quot;00C546CD&quot;/&gt;&lt;wsp:rsid wsp:val=&quot;00C54854&quot;/&gt;&lt;wsp:rsid wsp:val=&quot;00C54901&quot;/&gt;&lt;wsp:rsid wsp:val=&quot;00C54AAC&quot;/&gt;&lt;wsp:rsid wsp:val=&quot;00C54ACA&quot;/&gt;&lt;wsp:rsid wsp:val=&quot;00C54B42&quot;/&gt;&lt;wsp:rsid wsp:val=&quot;00C54B55&quot;/&gt;&lt;wsp:rsid wsp:val=&quot;00C54C05&quot;/&gt;&lt;wsp:rsid wsp:val=&quot;00C54C71&quot;/&gt;&lt;wsp:rsid wsp:val=&quot;00C54E0E&quot;/&gt;&lt;wsp:rsid wsp:val=&quot;00C55164&quot;/&gt;&lt;wsp:rsid wsp:val=&quot;00C551FF&quot;/&gt;&lt;wsp:rsid wsp:val=&quot;00C55489&quot;/&gt;&lt;wsp:rsid wsp:val=&quot;00C554D3&quot;/&gt;&lt;wsp:rsid wsp:val=&quot;00C55543&quot;/&gt;&lt;wsp:rsid wsp:val=&quot;00C5565C&quot;/&gt;&lt;wsp:rsid wsp:val=&quot;00C5577F&quot;/&gt;&lt;wsp:rsid wsp:val=&quot;00C55B6C&quot;/&gt;&lt;wsp:rsid wsp:val=&quot;00C55BC9&quot;/&gt;&lt;wsp:rsid wsp:val=&quot;00C55BFC&quot;/&gt;&lt;wsp:rsid wsp:val=&quot;00C55E80&quot;/&gt;&lt;wsp:rsid wsp:val=&quot;00C56059&quot;/&gt;&lt;wsp:rsid wsp:val=&quot;00C56061&quot;/&gt;&lt;wsp:rsid wsp:val=&quot;00C5612D&quot;/&gt;&lt;wsp:rsid wsp:val=&quot;00C5630D&quot;/&gt;&lt;wsp:rsid wsp:val=&quot;00C564FD&quot;/&gt;&lt;wsp:rsid wsp:val=&quot;00C56BC2&quot;/&gt;&lt;wsp:rsid wsp:val=&quot;00C56BC4&quot;/&gt;&lt;wsp:rsid wsp:val=&quot;00C56C3A&quot;/&gt;&lt;wsp:rsid wsp:val=&quot;00C56C5E&quot;/&gt;&lt;wsp:rsid wsp:val=&quot;00C5702F&quot;/&gt;&lt;wsp:rsid wsp:val=&quot;00C57084&quot;/&gt;&lt;wsp:rsid wsp:val=&quot;00C571A1&quot;/&gt;&lt;wsp:rsid wsp:val=&quot;00C5729A&quot;/&gt;&lt;wsp:rsid wsp:val=&quot;00C57684&quot;/&gt;&lt;wsp:rsid wsp:val=&quot;00C578C9&quot;/&gt;&lt;wsp:rsid wsp:val=&quot;00C579A0&quot;/&gt;&lt;wsp:rsid wsp:val=&quot;00C57A3C&quot;/&gt;&lt;wsp:rsid wsp:val=&quot;00C57B7B&quot;/&gt;&lt;wsp:rsid wsp:val=&quot;00C57C2A&quot;/&gt;&lt;wsp:rsid wsp:val=&quot;00C57C8A&quot;/&gt;&lt;wsp:rsid wsp:val=&quot;00C57D8A&quot;/&gt;&lt;wsp:rsid wsp:val=&quot;00C57F8A&quot;/&gt;&lt;wsp:rsid wsp:val=&quot;00C6012F&quot;/&gt;&lt;wsp:rsid wsp:val=&quot;00C6017F&quot;/&gt;&lt;wsp:rsid wsp:val=&quot;00C603F6&quot;/&gt;&lt;wsp:rsid wsp:val=&quot;00C60493&quot;/&gt;&lt;wsp:rsid wsp:val=&quot;00C605D0&quot;/&gt;&lt;wsp:rsid wsp:val=&quot;00C60727&quot;/&gt;&lt;wsp:rsid wsp:val=&quot;00C60786&quot;/&gt;&lt;wsp:rsid wsp:val=&quot;00C6082F&quot;/&gt;&lt;wsp:rsid wsp:val=&quot;00C60C93&quot;/&gt;&lt;wsp:rsid wsp:val=&quot;00C60F0C&quot;/&gt;&lt;wsp:rsid wsp:val=&quot;00C61147&quot;/&gt;&lt;wsp:rsid wsp:val=&quot;00C614CC&quot;/&gt;&lt;wsp:rsid wsp:val=&quot;00C614CD&quot;/&gt;&lt;wsp:rsid wsp:val=&quot;00C616FA&quot;/&gt;&lt;wsp:rsid wsp:val=&quot;00C61A26&quot;/&gt;&lt;wsp:rsid wsp:val=&quot;00C61BAC&quot;/&gt;&lt;wsp:rsid wsp:val=&quot;00C61DAA&quot;/&gt;&lt;wsp:rsid wsp:val=&quot;00C61EB7&quot;/&gt;&lt;wsp:rsid wsp:val=&quot;00C61FDB&quot;/&gt;&lt;wsp:rsid wsp:val=&quot;00C62014&quot;/&gt;&lt;wsp:rsid wsp:val=&quot;00C620D7&quot;/&gt;&lt;wsp:rsid wsp:val=&quot;00C621AE&quot;/&gt;&lt;wsp:rsid wsp:val=&quot;00C6229C&quot;/&gt;&lt;wsp:rsid wsp:val=&quot;00C62426&quot;/&gt;&lt;wsp:rsid wsp:val=&quot;00C62498&quot;/&gt;&lt;wsp:rsid wsp:val=&quot;00C6261D&quot;/&gt;&lt;wsp:rsid wsp:val=&quot;00C6284F&quot;/&gt;&lt;wsp:rsid wsp:val=&quot;00C628B7&quot;/&gt;&lt;wsp:rsid wsp:val=&quot;00C62C7E&quot;/&gt;&lt;wsp:rsid wsp:val=&quot;00C62E19&quot;/&gt;&lt;wsp:rsid wsp:val=&quot;00C62EDA&quot;/&gt;&lt;wsp:rsid wsp:val=&quot;00C62FCC&quot;/&gt;&lt;wsp:rsid wsp:val=&quot;00C62FF2&quot;/&gt;&lt;wsp:rsid wsp:val=&quot;00C6311C&quot;/&gt;&lt;wsp:rsid wsp:val=&quot;00C63128&quot;/&gt;&lt;wsp:rsid wsp:val=&quot;00C63294&quot;/&gt;&lt;wsp:rsid wsp:val=&quot;00C632A4&quot;/&gt;&lt;wsp:rsid wsp:val=&quot;00C63869&quot;/&gt;&lt;wsp:rsid wsp:val=&quot;00C63AEB&quot;/&gt;&lt;wsp:rsid wsp:val=&quot;00C63C27&quot;/&gt;&lt;wsp:rsid wsp:val=&quot;00C63E98&quot;/&gt;&lt;wsp:rsid wsp:val=&quot;00C63F21&quot;/&gt;&lt;wsp:rsid wsp:val=&quot;00C64007&quot;/&gt;&lt;wsp:rsid wsp:val=&quot;00C640D0&quot;/&gt;&lt;wsp:rsid wsp:val=&quot;00C642F7&quot;/&gt;&lt;wsp:rsid wsp:val=&quot;00C64315&quot;/&gt;&lt;wsp:rsid wsp:val=&quot;00C64769&quot;/&gt;&lt;wsp:rsid wsp:val=&quot;00C64891&quot;/&gt;&lt;wsp:rsid wsp:val=&quot;00C648D7&quot;/&gt;&lt;wsp:rsid wsp:val=&quot;00C64C99&quot;/&gt;&lt;wsp:rsid wsp:val=&quot;00C64D11&quot;/&gt;&lt;wsp:rsid wsp:val=&quot;00C64D1D&quot;/&gt;&lt;wsp:rsid wsp:val=&quot;00C64FAF&quot;/&gt;&lt;wsp:rsid wsp:val=&quot;00C65361&quot;/&gt;&lt;wsp:rsid wsp:val=&quot;00C65394&quot;/&gt;&lt;wsp:rsid wsp:val=&quot;00C654D5&quot;/&gt;&lt;wsp:rsid wsp:val=&quot;00C656A8&quot;/&gt;&lt;wsp:rsid wsp:val=&quot;00C656D7&quot;/&gt;&lt;wsp:rsid wsp:val=&quot;00C65743&quot;/&gt;&lt;wsp:rsid wsp:val=&quot;00C65965&quot;/&gt;&lt;wsp:rsid wsp:val=&quot;00C65A0D&quot;/&gt;&lt;wsp:rsid wsp:val=&quot;00C65E5A&quot;/&gt;&lt;wsp:rsid wsp:val=&quot;00C65EAF&quot;/&gt;&lt;wsp:rsid wsp:val=&quot;00C65FD2&quot;/&gt;&lt;wsp:rsid wsp:val=&quot;00C661DB&quot;/&gt;&lt;wsp:rsid wsp:val=&quot;00C6638B&quot;/&gt;&lt;wsp:rsid wsp:val=&quot;00C6656E&quot;/&gt;&lt;wsp:rsid wsp:val=&quot;00C666C7&quot;/&gt;&lt;wsp:rsid wsp:val=&quot;00C668A2&quot;/&gt;&lt;wsp:rsid wsp:val=&quot;00C66968&quot;/&gt;&lt;wsp:rsid wsp:val=&quot;00C66A89&quot;/&gt;&lt;wsp:rsid wsp:val=&quot;00C66DFD&quot;/&gt;&lt;wsp:rsid wsp:val=&quot;00C66F93&quot;/&gt;&lt;wsp:rsid wsp:val=&quot;00C6736E&quot;/&gt;&lt;wsp:rsid wsp:val=&quot;00C674B4&quot;/&gt;&lt;wsp:rsid wsp:val=&quot;00C67509&quot;/&gt;&lt;wsp:rsid wsp:val=&quot;00C70013&quot;/&gt;&lt;wsp:rsid wsp:val=&quot;00C702C5&quot;/&gt;&lt;wsp:rsid wsp:val=&quot;00C7039D&quot;/&gt;&lt;wsp:rsid wsp:val=&quot;00C70597&quot;/&gt;&lt;wsp:rsid wsp:val=&quot;00C709A7&quot;/&gt;&lt;wsp:rsid wsp:val=&quot;00C70C23&quot;/&gt;&lt;wsp:rsid wsp:val=&quot;00C70CBB&quot;/&gt;&lt;wsp:rsid wsp:val=&quot;00C70EC4&quot;/&gt;&lt;wsp:rsid wsp:val=&quot;00C70F07&quot;/&gt;&lt;wsp:rsid wsp:val=&quot;00C70FDD&quot;/&gt;&lt;wsp:rsid wsp:val=&quot;00C710B5&quot;/&gt;&lt;wsp:rsid wsp:val=&quot;00C7162A&quot;/&gt;&lt;wsp:rsid wsp:val=&quot;00C71A68&quot;/&gt;&lt;wsp:rsid wsp:val=&quot;00C71B58&quot;/&gt;&lt;wsp:rsid wsp:val=&quot;00C71C33&quot;/&gt;&lt;wsp:rsid wsp:val=&quot;00C720C9&quot;/&gt;&lt;wsp:rsid wsp:val=&quot;00C722AB&quot;/&gt;&lt;wsp:rsid wsp:val=&quot;00C7237F&quot;/&gt;&lt;wsp:rsid wsp:val=&quot;00C723D2&quot;/&gt;&lt;wsp:rsid wsp:val=&quot;00C723F2&quot;/&gt;&lt;wsp:rsid wsp:val=&quot;00C723F4&quot;/&gt;&lt;wsp:rsid wsp:val=&quot;00C7246D&quot;/&gt;&lt;wsp:rsid wsp:val=&quot;00C72491&quot;/&gt;&lt;wsp:rsid wsp:val=&quot;00C724E1&quot;/&gt;&lt;wsp:rsid wsp:val=&quot;00C725EB&quot;/&gt;&lt;wsp:rsid wsp:val=&quot;00C72831&quot;/&gt;&lt;wsp:rsid wsp:val=&quot;00C7283A&quot;/&gt;&lt;wsp:rsid wsp:val=&quot;00C728F2&quot;/&gt;&lt;wsp:rsid wsp:val=&quot;00C72957&quot;/&gt;&lt;wsp:rsid wsp:val=&quot;00C72FC9&quot;/&gt;&lt;wsp:rsid wsp:val=&quot;00C73692&quot;/&gt;&lt;wsp:rsid wsp:val=&quot;00C737B8&quot;/&gt;&lt;wsp:rsid wsp:val=&quot;00C73910&quot;/&gt;&lt;wsp:rsid wsp:val=&quot;00C73B12&quot;/&gt;&lt;wsp:rsid wsp:val=&quot;00C73B48&quot;/&gt;&lt;wsp:rsid wsp:val=&quot;00C73E17&quot;/&gt;&lt;wsp:rsid wsp:val=&quot;00C740E7&quot;/&gt;&lt;wsp:rsid wsp:val=&quot;00C74441&quot;/&gt;&lt;wsp:rsid wsp:val=&quot;00C74457&quot;/&gt;&lt;wsp:rsid wsp:val=&quot;00C7460B&quot;/&gt;&lt;wsp:rsid wsp:val=&quot;00C746B4&quot;/&gt;&lt;wsp:rsid wsp:val=&quot;00C74A1A&quot;/&gt;&lt;wsp:rsid wsp:val=&quot;00C74A4E&quot;/&gt;&lt;wsp:rsid wsp:val=&quot;00C74ADA&quot;/&gt;&lt;wsp:rsid wsp:val=&quot;00C74AEC&quot;/&gt;&lt;wsp:rsid wsp:val=&quot;00C74B2E&quot;/&gt;&lt;wsp:rsid wsp:val=&quot;00C74C07&quot;/&gt;&lt;wsp:rsid wsp:val=&quot;00C74CD2&quot;/&gt;&lt;wsp:rsid wsp:val=&quot;00C7503B&quot;/&gt;&lt;wsp:rsid wsp:val=&quot;00C7509F&quot;/&gt;&lt;wsp:rsid wsp:val=&quot;00C751C4&quot;/&gt;&lt;wsp:rsid wsp:val=&quot;00C75543&quot;/&gt;&lt;wsp:rsid wsp:val=&quot;00C755F5&quot;/&gt;&lt;wsp:rsid wsp:val=&quot;00C7582D&quot;/&gt;&lt;wsp:rsid wsp:val=&quot;00C7591F&quot;/&gt;&lt;wsp:rsid wsp:val=&quot;00C7592E&quot;/&gt;&lt;wsp:rsid wsp:val=&quot;00C75A2B&quot;/&gt;&lt;wsp:rsid wsp:val=&quot;00C75ABE&quot;/&gt;&lt;wsp:rsid wsp:val=&quot;00C75C4E&quot;/&gt;&lt;wsp:rsid wsp:val=&quot;00C75E4D&quot;/&gt;&lt;wsp:rsid wsp:val=&quot;00C75E58&quot;/&gt;&lt;wsp:rsid wsp:val=&quot;00C75F9D&quot;/&gt;&lt;wsp:rsid wsp:val=&quot;00C76069&quot;/&gt;&lt;wsp:rsid wsp:val=&quot;00C762FF&quot;/&gt;&lt;wsp:rsid wsp:val=&quot;00C76449&quot;/&gt;&lt;wsp:rsid wsp:val=&quot;00C7646B&quot;/&gt;&lt;wsp:rsid wsp:val=&quot;00C765AA&quot;/&gt;&lt;wsp:rsid wsp:val=&quot;00C76A99&quot;/&gt;&lt;wsp:rsid wsp:val=&quot;00C76BA4&quot;/&gt;&lt;wsp:rsid wsp:val=&quot;00C76C67&quot;/&gt;&lt;wsp:rsid wsp:val=&quot;00C76FE9&quot;/&gt;&lt;wsp:rsid wsp:val=&quot;00C770D9&quot;/&gt;&lt;wsp:rsid wsp:val=&quot;00C77315&quot;/&gt;&lt;wsp:rsid wsp:val=&quot;00C77317&quot;/&gt;&lt;wsp:rsid wsp:val=&quot;00C7755D&quot;/&gt;&lt;wsp:rsid wsp:val=&quot;00C777BD&quot;/&gt;&lt;wsp:rsid wsp:val=&quot;00C77826&quot;/&gt;&lt;wsp:rsid wsp:val=&quot;00C77AF1&quot;/&gt;&lt;wsp:rsid wsp:val=&quot;00C77B24&quot;/&gt;&lt;wsp:rsid wsp:val=&quot;00C77D97&quot;/&gt;&lt;wsp:rsid wsp:val=&quot;00C77E77&quot;/&gt;&lt;wsp:rsid wsp:val=&quot;00C80342&quot;/&gt;&lt;wsp:rsid wsp:val=&quot;00C805B5&quot;/&gt;&lt;wsp:rsid wsp:val=&quot;00C807E6&quot;/&gt;&lt;wsp:rsid wsp:val=&quot;00C808F8&quot;/&gt;&lt;wsp:rsid wsp:val=&quot;00C809FE&quot;/&gt;&lt;wsp:rsid wsp:val=&quot;00C80ADB&quot;/&gt;&lt;wsp:rsid wsp:val=&quot;00C80B50&quot;/&gt;&lt;wsp:rsid wsp:val=&quot;00C80BA9&quot;/&gt;&lt;wsp:rsid wsp:val=&quot;00C80C89&quot;/&gt;&lt;wsp:rsid wsp:val=&quot;00C80DB9&quot;/&gt;&lt;wsp:rsid wsp:val=&quot;00C80EED&quot;/&gt;&lt;wsp:rsid wsp:val=&quot;00C80F34&quot;/&gt;&lt;wsp:rsid wsp:val=&quot;00C80F44&quot;/&gt;&lt;wsp:rsid wsp:val=&quot;00C81022&quot;/&gt;&lt;wsp:rsid wsp:val=&quot;00C81073&quot;/&gt;&lt;wsp:rsid wsp:val=&quot;00C810F1&quot;/&gt;&lt;wsp:rsid wsp:val=&quot;00C81272&quot;/&gt;&lt;wsp:rsid wsp:val=&quot;00C8146A&quot;/&gt;&lt;wsp:rsid wsp:val=&quot;00C814E8&quot;/&gt;&lt;wsp:rsid wsp:val=&quot;00C815F8&quot;/&gt;&lt;wsp:rsid wsp:val=&quot;00C81669&quot;/&gt;&lt;wsp:rsid wsp:val=&quot;00C8179A&quot;/&gt;&lt;wsp:rsid wsp:val=&quot;00C81856&quot;/&gt;&lt;wsp:rsid wsp:val=&quot;00C81915&quot;/&gt;&lt;wsp:rsid wsp:val=&quot;00C81AFB&quot;/&gt;&lt;wsp:rsid wsp:val=&quot;00C81B34&quot;/&gt;&lt;wsp:rsid wsp:val=&quot;00C81C19&quot;/&gt;&lt;wsp:rsid wsp:val=&quot;00C81E31&quot;/&gt;&lt;wsp:rsid wsp:val=&quot;00C821B6&quot;/&gt;&lt;wsp:rsid wsp:val=&quot;00C822B9&quot;/&gt;&lt;wsp:rsid wsp:val=&quot;00C822CF&quot;/&gt;&lt;wsp:rsid wsp:val=&quot;00C82747&quot;/&gt;&lt;wsp:rsid wsp:val=&quot;00C82901&quot;/&gt;&lt;wsp:rsid wsp:val=&quot;00C829FA&quot;/&gt;&lt;wsp:rsid wsp:val=&quot;00C82A6F&quot;/&gt;&lt;wsp:rsid wsp:val=&quot;00C82C03&quot;/&gt;&lt;wsp:rsid wsp:val=&quot;00C82CE3&quot;/&gt;&lt;wsp:rsid wsp:val=&quot;00C82DCD&quot;/&gt;&lt;wsp:rsid wsp:val=&quot;00C82F30&quot;/&gt;&lt;wsp:rsid wsp:val=&quot;00C830F2&quot;/&gt;&lt;wsp:rsid wsp:val=&quot;00C8330A&quot;/&gt;&lt;wsp:rsid wsp:val=&quot;00C834EC&quot;/&gt;&lt;wsp:rsid wsp:val=&quot;00C83606&quot;/&gt;&lt;wsp:rsid wsp:val=&quot;00C836CA&quot;/&gt;&lt;wsp:rsid wsp:val=&quot;00C8378C&quot;/&gt;&lt;wsp:rsid wsp:val=&quot;00C837C4&quot;/&gt;&lt;wsp:rsid wsp:val=&quot;00C8394F&quot;/&gt;&lt;wsp:rsid wsp:val=&quot;00C839BF&quot;/&gt;&lt;wsp:rsid wsp:val=&quot;00C839E8&quot;/&gt;&lt;wsp:rsid wsp:val=&quot;00C83AD3&quot;/&gt;&lt;wsp:rsid wsp:val=&quot;00C83B3D&quot;/&gt;&lt;wsp:rsid wsp:val=&quot;00C83C17&quot;/&gt;&lt;wsp:rsid wsp:val=&quot;00C83C9A&quot;/&gt;&lt;wsp:rsid wsp:val=&quot;00C83CDD&quot;/&gt;&lt;wsp:rsid wsp:val=&quot;00C83EB0&quot;/&gt;&lt;wsp:rsid wsp:val=&quot;00C83FF1&quot;/&gt;&lt;wsp:rsid wsp:val=&quot;00C84100&quot;/&gt;&lt;wsp:rsid wsp:val=&quot;00C84193&quot;/&gt;&lt;wsp:rsid wsp:val=&quot;00C84757&quot;/&gt;&lt;wsp:rsid wsp:val=&quot;00C847A3&quot;/&gt;&lt;wsp:rsid wsp:val=&quot;00C84812&quot;/&gt;&lt;wsp:rsid wsp:val=&quot;00C848A5&quot;/&gt;&lt;wsp:rsid wsp:val=&quot;00C84959&quot;/&gt;&lt;wsp:rsid wsp:val=&quot;00C84972&quot;/&gt;&lt;wsp:rsid wsp:val=&quot;00C84D7B&quot;/&gt;&lt;wsp:rsid wsp:val=&quot;00C84EAE&quot;/&gt;&lt;wsp:rsid wsp:val=&quot;00C85290&quot;/&gt;&lt;wsp:rsid wsp:val=&quot;00C85414&quot;/&gt;&lt;wsp:rsid wsp:val=&quot;00C8573A&quot;/&gt;&lt;wsp:rsid wsp:val=&quot;00C8583B&quot;/&gt;&lt;wsp:rsid wsp:val=&quot;00C85E3B&quot;/&gt;&lt;wsp:rsid wsp:val=&quot;00C85F66&quot;/&gt;&lt;wsp:rsid wsp:val=&quot;00C86075&quot;/&gt;&lt;wsp:rsid wsp:val=&quot;00C8621E&quot;/&gt;&lt;wsp:rsid wsp:val=&quot;00C863D7&quot;/&gt;&lt;wsp:rsid wsp:val=&quot;00C86417&quot;/&gt;&lt;wsp:rsid wsp:val=&quot;00C865C3&quot;/&gt;&lt;wsp:rsid wsp:val=&quot;00C86890&quot;/&gt;&lt;wsp:rsid wsp:val=&quot;00C868CB&quot;/&gt;&lt;wsp:rsid wsp:val=&quot;00C86A54&quot;/&gt;&lt;wsp:rsid wsp:val=&quot;00C86A6F&quot;/&gt;&lt;wsp:rsid wsp:val=&quot;00C86ACA&quot;/&gt;&lt;wsp:rsid wsp:val=&quot;00C86B70&quot;/&gt;&lt;wsp:rsid wsp:val=&quot;00C86CC6&quot;/&gt;&lt;wsp:rsid wsp:val=&quot;00C86D2F&quot;/&gt;&lt;wsp:rsid wsp:val=&quot;00C8706B&quot;/&gt;&lt;wsp:rsid wsp:val=&quot;00C870EC&quot;/&gt;&lt;wsp:rsid wsp:val=&quot;00C87298&quot;/&gt;&lt;wsp:rsid wsp:val=&quot;00C87463&quot;/&gt;&lt;wsp:rsid wsp:val=&quot;00C8761D&quot;/&gt;&lt;wsp:rsid wsp:val=&quot;00C87658&quot;/&gt;&lt;wsp:rsid wsp:val=&quot;00C876CC&quot;/&gt;&lt;wsp:rsid wsp:val=&quot;00C87B83&quot;/&gt;&lt;wsp:rsid wsp:val=&quot;00C87D06&quot;/&gt;&lt;wsp:rsid wsp:val=&quot;00C87DCE&quot;/&gt;&lt;wsp:rsid wsp:val=&quot;00C87E08&quot;/&gt;&lt;wsp:rsid wsp:val=&quot;00C87F91&quot;/&gt;&lt;wsp:rsid wsp:val=&quot;00C90011&quot;/&gt;&lt;wsp:rsid wsp:val=&quot;00C90258&quot;/&gt;&lt;wsp:rsid wsp:val=&quot;00C905CD&quot;/&gt;&lt;wsp:rsid wsp:val=&quot;00C9069F&quot;/&gt;&lt;wsp:rsid wsp:val=&quot;00C906D2&quot;/&gt;&lt;wsp:rsid wsp:val=&quot;00C909E1&quot;/&gt;&lt;wsp:rsid wsp:val=&quot;00C90BF2&quot;/&gt;&lt;wsp:rsid wsp:val=&quot;00C90D50&quot;/&gt;&lt;wsp:rsid wsp:val=&quot;00C90F67&quot;/&gt;&lt;wsp:rsid wsp:val=&quot;00C91013&quot;/&gt;&lt;wsp:rsid wsp:val=&quot;00C91167&quot;/&gt;&lt;wsp:rsid wsp:val=&quot;00C91331&quot;/&gt;&lt;wsp:rsid wsp:val=&quot;00C9142F&quot;/&gt;&lt;wsp:rsid wsp:val=&quot;00C9145D&quot;/&gt;&lt;wsp:rsid wsp:val=&quot;00C914CB&quot;/&gt;&lt;wsp:rsid wsp:val=&quot;00C91741&quot;/&gt;&lt;wsp:rsid wsp:val=&quot;00C917B1&quot;/&gt;&lt;wsp:rsid wsp:val=&quot;00C9191A&quot;/&gt;&lt;wsp:rsid wsp:val=&quot;00C91A06&quot;/&gt;&lt;wsp:rsid wsp:val=&quot;00C91A2E&quot;/&gt;&lt;wsp:rsid wsp:val=&quot;00C91A8A&quot;/&gt;&lt;wsp:rsid wsp:val=&quot;00C91C13&quot;/&gt;&lt;wsp:rsid wsp:val=&quot;00C91CB1&quot;/&gt;&lt;wsp:rsid wsp:val=&quot;00C91DFF&quot;/&gt;&lt;wsp:rsid wsp:val=&quot;00C91E3B&quot;/&gt;&lt;wsp:rsid wsp:val=&quot;00C92007&quot;/&gt;&lt;wsp:rsid wsp:val=&quot;00C9214B&quot;/&gt;&lt;wsp:rsid wsp:val=&quot;00C9225C&quot;/&gt;&lt;wsp:rsid wsp:val=&quot;00C922BB&quot;/&gt;&lt;wsp:rsid wsp:val=&quot;00C9252D&quot;/&gt;&lt;wsp:rsid wsp:val=&quot;00C92586&quot;/&gt;&lt;wsp:rsid wsp:val=&quot;00C926AF&quot;/&gt;&lt;wsp:rsid wsp:val=&quot;00C92A87&quot;/&gt;&lt;wsp:rsid wsp:val=&quot;00C92B57&quot;/&gt;&lt;wsp:rsid wsp:val=&quot;00C92D13&quot;/&gt;&lt;wsp:rsid wsp:val=&quot;00C9312D&quot;/&gt;&lt;wsp:rsid wsp:val=&quot;00C934DC&quot;/&gt;&lt;wsp:rsid wsp:val=&quot;00C93609&quot;/&gt;&lt;wsp:rsid wsp:val=&quot;00C9365B&quot;/&gt;&lt;wsp:rsid wsp:val=&quot;00C93722&quot;/&gt;&lt;wsp:rsid wsp:val=&quot;00C9376A&quot;/&gt;&lt;wsp:rsid wsp:val=&quot;00C93848&quot;/&gt;&lt;wsp:rsid wsp:val=&quot;00C93BA3&quot;/&gt;&lt;wsp:rsid wsp:val=&quot;00C93E92&quot;/&gt;&lt;wsp:rsid wsp:val=&quot;00C93F92&quot;/&gt;&lt;wsp:rsid wsp:val=&quot;00C93FDE&quot;/&gt;&lt;wsp:rsid wsp:val=&quot;00C94583&quot;/&gt;&lt;wsp:rsid wsp:val=&quot;00C9463E&quot;/&gt;&lt;wsp:rsid wsp:val=&quot;00C9464D&quot;/&gt;&lt;wsp:rsid wsp:val=&quot;00C94756&quot;/&gt;&lt;wsp:rsid wsp:val=&quot;00C9475C&quot;/&gt;&lt;wsp:rsid wsp:val=&quot;00C94820&quot;/&gt;&lt;wsp:rsid wsp:val=&quot;00C9483A&quot;/&gt;&lt;wsp:rsid wsp:val=&quot;00C94B2F&quot;/&gt;&lt;wsp:rsid wsp:val=&quot;00C94B7A&quot;/&gt;&lt;wsp:rsid wsp:val=&quot;00C94CA3&quot;/&gt;&lt;wsp:rsid wsp:val=&quot;00C94FE9&quot;/&gt;&lt;wsp:rsid wsp:val=&quot;00C950E2&quot;/&gt;&lt;wsp:rsid wsp:val=&quot;00C95186&quot;/&gt;&lt;wsp:rsid wsp:val=&quot;00C953A1&quot;/&gt;&lt;wsp:rsid wsp:val=&quot;00C9541A&quot;/&gt;&lt;wsp:rsid wsp:val=&quot;00C95435&quot;/&gt;&lt;wsp:rsid wsp:val=&quot;00C9596D&quot;/&gt;&lt;wsp:rsid wsp:val=&quot;00C95BDF&quot;/&gt;&lt;wsp:rsid wsp:val=&quot;00C95C4D&quot;/&gt;&lt;wsp:rsid wsp:val=&quot;00C960E1&quot;/&gt;&lt;wsp:rsid wsp:val=&quot;00C96136&quot;/&gt;&lt;wsp:rsid wsp:val=&quot;00C962E2&quot;/&gt;&lt;wsp:rsid wsp:val=&quot;00C962F2&quot;/&gt;&lt;wsp:rsid wsp:val=&quot;00C966BD&quot;/&gt;&lt;wsp:rsid wsp:val=&quot;00C967F9&quot;/&gt;&lt;wsp:rsid wsp:val=&quot;00C96CDD&quot;/&gt;&lt;wsp:rsid wsp:val=&quot;00C96D7E&quot;/&gt;&lt;wsp:rsid wsp:val=&quot;00C96DCC&quot;/&gt;&lt;wsp:rsid wsp:val=&quot;00C96E6A&quot;/&gt;&lt;wsp:rsid wsp:val=&quot;00C96F41&quot;/&gt;&lt;wsp:rsid wsp:val=&quot;00C96F58&quot;/&gt;&lt;wsp:rsid wsp:val=&quot;00C96F78&quot;/&gt;&lt;wsp:rsid wsp:val=&quot;00C97065&quot;/&gt;&lt;wsp:rsid wsp:val=&quot;00C971A7&quot;/&gt;&lt;wsp:rsid wsp:val=&quot;00C97250&quot;/&gt;&lt;wsp:rsid wsp:val=&quot;00C974EA&quot;/&gt;&lt;wsp:rsid wsp:val=&quot;00C97747&quot;/&gt;&lt;wsp:rsid wsp:val=&quot;00C97DB4&quot;/&gt;&lt;wsp:rsid wsp:val=&quot;00C97EC9&quot;/&gt;&lt;wsp:rsid wsp:val=&quot;00C97F17&quot;/&gt;&lt;wsp:rsid wsp:val=&quot;00CA0085&quot;/&gt;&lt;wsp:rsid wsp:val=&quot;00CA00E2&quot;/&gt;&lt;wsp:rsid wsp:val=&quot;00CA01BE&quot;/&gt;&lt;wsp:rsid wsp:val=&quot;00CA01D0&quot;/&gt;&lt;wsp:rsid wsp:val=&quot;00CA072A&quot;/&gt;&lt;wsp:rsid wsp:val=&quot;00CA0A7B&quot;/&gt;&lt;wsp:rsid wsp:val=&quot;00CA0C5E&quot;/&gt;&lt;wsp:rsid wsp:val=&quot;00CA0C9E&quot;/&gt;&lt;wsp:rsid wsp:val=&quot;00CA0D33&quot;/&gt;&lt;wsp:rsid wsp:val=&quot;00CA0ED0&quot;/&gt;&lt;wsp:rsid wsp:val=&quot;00CA0F15&quot;/&gt;&lt;wsp:rsid wsp:val=&quot;00CA0F98&quot;/&gt;&lt;wsp:rsid wsp:val=&quot;00CA11BC&quot;/&gt;&lt;wsp:rsid wsp:val=&quot;00CA1215&quot;/&gt;&lt;wsp:rsid wsp:val=&quot;00CA152D&quot;/&gt;&lt;wsp:rsid wsp:val=&quot;00CA1715&quot;/&gt;&lt;wsp:rsid wsp:val=&quot;00CA1876&quot;/&gt;&lt;wsp:rsid wsp:val=&quot;00CA1877&quot;/&gt;&lt;wsp:rsid wsp:val=&quot;00CA1A77&quot;/&gt;&lt;wsp:rsid wsp:val=&quot;00CA1AE1&quot;/&gt;&lt;wsp:rsid wsp:val=&quot;00CA1B27&quot;/&gt;&lt;wsp:rsid wsp:val=&quot;00CA1E33&quot;/&gt;&lt;wsp:rsid wsp:val=&quot;00CA1E93&quot;/&gt;&lt;wsp:rsid wsp:val=&quot;00CA212B&quot;/&gt;&lt;wsp:rsid wsp:val=&quot;00CA21E9&quot;/&gt;&lt;wsp:rsid wsp:val=&quot;00CA2470&quot;/&gt;&lt;wsp:rsid wsp:val=&quot;00CA2479&quot;/&gt;&lt;wsp:rsid wsp:val=&quot;00CA24E9&quot;/&gt;&lt;wsp:rsid wsp:val=&quot;00CA25AB&quot;/&gt;&lt;wsp:rsid wsp:val=&quot;00CA26B6&quot;/&gt;&lt;wsp:rsid wsp:val=&quot;00CA26D2&quot;/&gt;&lt;wsp:rsid wsp:val=&quot;00CA2734&quot;/&gt;&lt;wsp:rsid wsp:val=&quot;00CA279B&quot;/&gt;&lt;wsp:rsid wsp:val=&quot;00CA29E4&quot;/&gt;&lt;wsp:rsid wsp:val=&quot;00CA2CDC&quot;/&gt;&lt;wsp:rsid wsp:val=&quot;00CA321D&quot;/&gt;&lt;wsp:rsid wsp:val=&quot;00CA3382&quot;/&gt;&lt;wsp:rsid wsp:val=&quot;00CA3409&quot;/&gt;&lt;wsp:rsid wsp:val=&quot;00CA348C&quot;/&gt;&lt;wsp:rsid wsp:val=&quot;00CA34E3&quot;/&gt;&lt;wsp:rsid wsp:val=&quot;00CA3646&quot;/&gt;&lt;wsp:rsid wsp:val=&quot;00CA37B7&quot;/&gt;&lt;wsp:rsid wsp:val=&quot;00CA388B&quot;/&gt;&lt;wsp:rsid wsp:val=&quot;00CA3897&quot;/&gt;&lt;wsp:rsid wsp:val=&quot;00CA3C19&quot;/&gt;&lt;wsp:rsid wsp:val=&quot;00CA3D95&quot;/&gt;&lt;wsp:rsid wsp:val=&quot;00CA3DFD&quot;/&gt;&lt;wsp:rsid wsp:val=&quot;00CA3E41&quot;/&gt;&lt;wsp:rsid wsp:val=&quot;00CA4071&quot;/&gt;&lt;wsp:rsid wsp:val=&quot;00CA429B&quot;/&gt;&lt;wsp:rsid wsp:val=&quot;00CA4344&quot;/&gt;&lt;wsp:rsid wsp:val=&quot;00CA4740&quot;/&gt;&lt;wsp:rsid wsp:val=&quot;00CA47A4&quot;/&gt;&lt;wsp:rsid wsp:val=&quot;00CA48F5&quot;/&gt;&lt;wsp:rsid wsp:val=&quot;00CA4929&quot;/&gt;&lt;wsp:rsid wsp:val=&quot;00CA4A87&quot;/&gt;&lt;wsp:rsid wsp:val=&quot;00CA4C57&quot;/&gt;&lt;wsp:rsid wsp:val=&quot;00CA4C94&quot;/&gt;&lt;wsp:rsid wsp:val=&quot;00CA4DDF&quot;/&gt;&lt;wsp:rsid wsp:val=&quot;00CA4EC6&quot;/&gt;&lt;wsp:rsid wsp:val=&quot;00CA4EE1&quot;/&gt;&lt;wsp:rsid wsp:val=&quot;00CA4F7F&quot;/&gt;&lt;wsp:rsid wsp:val=&quot;00CA51E0&quot;/&gt;&lt;wsp:rsid wsp:val=&quot;00CA523D&quot;/&gt;&lt;wsp:rsid wsp:val=&quot;00CA5770&quot;/&gt;&lt;wsp:rsid wsp:val=&quot;00CA5937&quot;/&gt;&lt;wsp:rsid wsp:val=&quot;00CA598D&quot;/&gt;&lt;wsp:rsid wsp:val=&quot;00CA5BCF&quot;/&gt;&lt;wsp:rsid wsp:val=&quot;00CA5DDF&quot;/&gt;&lt;wsp:rsid wsp:val=&quot;00CA5F46&quot;/&gt;&lt;wsp:rsid wsp:val=&quot;00CA607C&quot;/&gt;&lt;wsp:rsid wsp:val=&quot;00CA6412&quot;/&gt;&lt;wsp:rsid wsp:val=&quot;00CA662A&quot;/&gt;&lt;wsp:rsid wsp:val=&quot;00CA69E9&quot;/&gt;&lt;wsp:rsid wsp:val=&quot;00CA6AB4&quot;/&gt;&lt;wsp:rsid wsp:val=&quot;00CA6BFB&quot;/&gt;&lt;wsp:rsid wsp:val=&quot;00CA7211&quot;/&gt;&lt;wsp:rsid wsp:val=&quot;00CA734F&quot;/&gt;&lt;wsp:rsid wsp:val=&quot;00CA7386&quot;/&gt;&lt;wsp:rsid wsp:val=&quot;00CA74AA&quot;/&gt;&lt;wsp:rsid wsp:val=&quot;00CA7552&quot;/&gt;&lt;wsp:rsid wsp:val=&quot;00CA768E&quot;/&gt;&lt;wsp:rsid wsp:val=&quot;00CA79C0&quot;/&gt;&lt;wsp:rsid wsp:val=&quot;00CA7B8D&quot;/&gt;&lt;wsp:rsid wsp:val=&quot;00CA7BAA&quot;/&gt;&lt;wsp:rsid wsp:val=&quot;00CA7C6B&quot;/&gt;&lt;wsp:rsid wsp:val=&quot;00CA7ED0&quot;/&gt;&lt;wsp:rsid wsp:val=&quot;00CA7F10&quot;/&gt;&lt;wsp:rsid wsp:val=&quot;00CA7F9E&quot;/&gt;&lt;wsp:rsid wsp:val=&quot;00CB00EC&quot;/&gt;&lt;wsp:rsid wsp:val=&quot;00CB01F8&quot;/&gt;&lt;wsp:rsid wsp:val=&quot;00CB026C&quot;/&gt;&lt;wsp:rsid wsp:val=&quot;00CB0553&quot;/&gt;&lt;wsp:rsid wsp:val=&quot;00CB0596&quot;/&gt;&lt;wsp:rsid wsp:val=&quot;00CB0901&quot;/&gt;&lt;wsp:rsid wsp:val=&quot;00CB096E&quot;/&gt;&lt;wsp:rsid wsp:val=&quot;00CB0BB5&quot;/&gt;&lt;wsp:rsid wsp:val=&quot;00CB0F0B&quot;/&gt;&lt;wsp:rsid wsp:val=&quot;00CB0F1F&quot;/&gt;&lt;wsp:rsid wsp:val=&quot;00CB102B&quot;/&gt;&lt;wsp:rsid wsp:val=&quot;00CB131F&quot;/&gt;&lt;wsp:rsid wsp:val=&quot;00CB13CE&quot;/&gt;&lt;wsp:rsid wsp:val=&quot;00CB143E&quot;/&gt;&lt;wsp:rsid wsp:val=&quot;00CB143F&quot;/&gt;&lt;wsp:rsid wsp:val=&quot;00CB1450&quot;/&gt;&lt;wsp:rsid wsp:val=&quot;00CB1724&quot;/&gt;&lt;wsp:rsid wsp:val=&quot;00CB1A63&quot;/&gt;&lt;wsp:rsid wsp:val=&quot;00CB1BCF&quot;/&gt;&lt;wsp:rsid wsp:val=&quot;00CB206A&quot;/&gt;&lt;wsp:rsid wsp:val=&quot;00CB2441&quot;/&gt;&lt;wsp:rsid wsp:val=&quot;00CB2446&quot;/&gt;&lt;wsp:rsid wsp:val=&quot;00CB2492&quot;/&gt;&lt;wsp:rsid wsp:val=&quot;00CB2499&quot;/&gt;&lt;wsp:rsid wsp:val=&quot;00CB24B3&quot;/&gt;&lt;wsp:rsid wsp:val=&quot;00CB2571&quot;/&gt;&lt;wsp:rsid wsp:val=&quot;00CB27E8&quot;/&gt;&lt;wsp:rsid wsp:val=&quot;00CB2974&quot;/&gt;&lt;wsp:rsid wsp:val=&quot;00CB2A0D&quot;/&gt;&lt;wsp:rsid wsp:val=&quot;00CB2AC3&quot;/&gt;&lt;wsp:rsid wsp:val=&quot;00CB2B67&quot;/&gt;&lt;wsp:rsid wsp:val=&quot;00CB2C73&quot;/&gt;&lt;wsp:rsid wsp:val=&quot;00CB31E5&quot;/&gt;&lt;wsp:rsid wsp:val=&quot;00CB3212&quot;/&gt;&lt;wsp:rsid wsp:val=&quot;00CB3471&quot;/&gt;&lt;wsp:rsid wsp:val=&quot;00CB34FC&quot;/&gt;&lt;wsp:rsid wsp:val=&quot;00CB354E&quot;/&gt;&lt;wsp:rsid wsp:val=&quot;00CB3601&quot;/&gt;&lt;wsp:rsid wsp:val=&quot;00CB37BB&quot;/&gt;&lt;wsp:rsid wsp:val=&quot;00CB3888&quot;/&gt;&lt;wsp:rsid wsp:val=&quot;00CB3A2B&quot;/&gt;&lt;wsp:rsid wsp:val=&quot;00CB3C8A&quot;/&gt;&lt;wsp:rsid wsp:val=&quot;00CB3FB0&quot;/&gt;&lt;wsp:rsid wsp:val=&quot;00CB40D4&quot;/&gt;&lt;wsp:rsid wsp:val=&quot;00CB41C3&quot;/&gt;&lt;wsp:rsid wsp:val=&quot;00CB46D3&quot;/&gt;&lt;wsp:rsid wsp:val=&quot;00CB476E&quot;/&gt;&lt;wsp:rsid wsp:val=&quot;00CB483E&quot;/&gt;&lt;wsp:rsid wsp:val=&quot;00CB49C9&quot;/&gt;&lt;wsp:rsid wsp:val=&quot;00CB4C5C&quot;/&gt;&lt;wsp:rsid wsp:val=&quot;00CB50D9&quot;/&gt;&lt;wsp:rsid wsp:val=&quot;00CB51A6&quot;/&gt;&lt;wsp:rsid wsp:val=&quot;00CB526E&quot;/&gt;&lt;wsp:rsid wsp:val=&quot;00CB5405&quot;/&gt;&lt;wsp:rsid wsp:val=&quot;00CB5519&quot;/&gt;&lt;wsp:rsid wsp:val=&quot;00CB56AB&quot;/&gt;&lt;wsp:rsid wsp:val=&quot;00CB5822&quot;/&gt;&lt;wsp:rsid wsp:val=&quot;00CB59ED&quot;/&gt;&lt;wsp:rsid wsp:val=&quot;00CB5A78&quot;/&gt;&lt;wsp:rsid wsp:val=&quot;00CB5B58&quot;/&gt;&lt;wsp:rsid wsp:val=&quot;00CB5E37&quot;/&gt;&lt;wsp:rsid wsp:val=&quot;00CB5EF6&quot;/&gt;&lt;wsp:rsid wsp:val=&quot;00CB5F05&quot;/&gt;&lt;wsp:rsid wsp:val=&quot;00CB5F56&quot;/&gt;&lt;wsp:rsid wsp:val=&quot;00CB6013&quot;/&gt;&lt;wsp:rsid wsp:val=&quot;00CB6233&quot;/&gt;&lt;wsp:rsid wsp:val=&quot;00CB62A0&quot;/&gt;&lt;wsp:rsid wsp:val=&quot;00CB64F1&quot;/&gt;&lt;wsp:rsid wsp:val=&quot;00CB6911&quot;/&gt;&lt;wsp:rsid wsp:val=&quot;00CB6BB2&quot;/&gt;&lt;wsp:rsid wsp:val=&quot;00CB6F81&quot;/&gt;&lt;wsp:rsid wsp:val=&quot;00CB6FDB&quot;/&gt;&lt;wsp:rsid wsp:val=&quot;00CB702E&quot;/&gt;&lt;wsp:rsid wsp:val=&quot;00CB7072&quot;/&gt;&lt;wsp:rsid wsp:val=&quot;00CB709B&quot;/&gt;&lt;wsp:rsid wsp:val=&quot;00CB727F&quot;/&gt;&lt;wsp:rsid wsp:val=&quot;00CB7368&quot;/&gt;&lt;wsp:rsid wsp:val=&quot;00CB7584&quot;/&gt;&lt;wsp:rsid wsp:val=&quot;00CB759D&quot;/&gt;&lt;wsp:rsid wsp:val=&quot;00CB7A78&quot;/&gt;&lt;wsp:rsid wsp:val=&quot;00CB7AFF&quot;/&gt;&lt;wsp:rsid wsp:val=&quot;00CB7C5D&quot;/&gt;&lt;wsp:rsid wsp:val=&quot;00CB7C9B&quot;/&gt;&lt;wsp:rsid wsp:val=&quot;00CB7CB3&quot;/&gt;&lt;wsp:rsid wsp:val=&quot;00CB7DA2&quot;/&gt;&lt;wsp:rsid wsp:val=&quot;00CC0136&quot;/&gt;&lt;wsp:rsid wsp:val=&quot;00CC040D&quot;/&gt;&lt;wsp:rsid wsp:val=&quot;00CC0471&quot;/&gt;&lt;wsp:rsid wsp:val=&quot;00CC0490&quot;/&gt;&lt;wsp:rsid wsp:val=&quot;00CC05E7&quot;/&gt;&lt;wsp:rsid wsp:val=&quot;00CC0641&quot;/&gt;&lt;wsp:rsid wsp:val=&quot;00CC068B&quot;/&gt;&lt;wsp:rsid wsp:val=&quot;00CC0796&quot;/&gt;&lt;wsp:rsid wsp:val=&quot;00CC0881&quot;/&gt;&lt;wsp:rsid wsp:val=&quot;00CC08A7&quot;/&gt;&lt;wsp:rsid wsp:val=&quot;00CC08BC&quot;/&gt;&lt;wsp:rsid wsp:val=&quot;00CC093A&quot;/&gt;&lt;wsp:rsid wsp:val=&quot;00CC09AD&quot;/&gt;&lt;wsp:rsid wsp:val=&quot;00CC0FAB&quot;/&gt;&lt;wsp:rsid wsp:val=&quot;00CC1003&quot;/&gt;&lt;wsp:rsid wsp:val=&quot;00CC129F&quot;/&gt;&lt;wsp:rsid wsp:val=&quot;00CC1402&quot;/&gt;&lt;wsp:rsid wsp:val=&quot;00CC16AE&quot;/&gt;&lt;wsp:rsid wsp:val=&quot;00CC176F&quot;/&gt;&lt;wsp:rsid wsp:val=&quot;00CC17CE&quot;/&gt;&lt;wsp:rsid wsp:val=&quot;00CC190A&quot;/&gt;&lt;wsp:rsid wsp:val=&quot;00CC19D7&quot;/&gt;&lt;wsp:rsid wsp:val=&quot;00CC1A17&quot;/&gt;&lt;wsp:rsid wsp:val=&quot;00CC1DB6&quot;/&gt;&lt;wsp:rsid wsp:val=&quot;00CC1DF9&quot;/&gt;&lt;wsp:rsid wsp:val=&quot;00CC1DFF&quot;/&gt;&lt;wsp:rsid wsp:val=&quot;00CC2198&quot;/&gt;&lt;wsp:rsid wsp:val=&quot;00CC23AA&quot;/&gt;&lt;wsp:rsid wsp:val=&quot;00CC2641&quot;/&gt;&lt;wsp:rsid wsp:val=&quot;00CC2A66&quot;/&gt;&lt;wsp:rsid wsp:val=&quot;00CC2A6E&quot;/&gt;&lt;wsp:rsid wsp:val=&quot;00CC2BE9&quot;/&gt;&lt;wsp:rsid wsp:val=&quot;00CC2E43&quot;/&gt;&lt;wsp:rsid wsp:val=&quot;00CC32CD&quot;/&gt;&lt;wsp:rsid wsp:val=&quot;00CC345C&quot;/&gt;&lt;wsp:rsid wsp:val=&quot;00CC3674&quot;/&gt;&lt;wsp:rsid wsp:val=&quot;00CC39C2&quot;/&gt;&lt;wsp:rsid wsp:val=&quot;00CC3A89&quot;/&gt;&lt;wsp:rsid wsp:val=&quot;00CC3A96&quot;/&gt;&lt;wsp:rsid wsp:val=&quot;00CC3BBD&quot;/&gt;&lt;wsp:rsid wsp:val=&quot;00CC3C75&quot;/&gt;&lt;wsp:rsid wsp:val=&quot;00CC3CBB&quot;/&gt;&lt;wsp:rsid wsp:val=&quot;00CC3CCB&quot;/&gt;&lt;wsp:rsid wsp:val=&quot;00CC421D&quot;/&gt;&lt;wsp:rsid wsp:val=&quot;00CC4291&quot;/&gt;&lt;wsp:rsid wsp:val=&quot;00CC4370&quot;/&gt;&lt;wsp:rsid wsp:val=&quot;00CC44C5&quot;/&gt;&lt;wsp:rsid wsp:val=&quot;00CC4602&quot;/&gt;&lt;wsp:rsid wsp:val=&quot;00CC46E9&quot;/&gt;&lt;wsp:rsid wsp:val=&quot;00CC4BF1&quot;/&gt;&lt;wsp:rsid wsp:val=&quot;00CC4E65&quot;/&gt;&lt;wsp:rsid wsp:val=&quot;00CC4F00&quot;/&gt;&lt;wsp:rsid wsp:val=&quot;00CC4F6F&quot;/&gt;&lt;wsp:rsid wsp:val=&quot;00CC516A&quot;/&gt;&lt;wsp:rsid wsp:val=&quot;00CC52F4&quot;/&gt;&lt;wsp:rsid wsp:val=&quot;00CC5585&quot;/&gt;&lt;wsp:rsid wsp:val=&quot;00CC568E&quot;/&gt;&lt;wsp:rsid wsp:val=&quot;00CC577B&quot;/&gt;&lt;wsp:rsid wsp:val=&quot;00CC58C5&quot;/&gt;&lt;wsp:rsid wsp:val=&quot;00CC5926&quot;/&gt;&lt;wsp:rsid wsp:val=&quot;00CC5ADE&quot;/&gt;&lt;wsp:rsid wsp:val=&quot;00CC5F30&quot;/&gt;&lt;wsp:rsid wsp:val=&quot;00CC61F4&quot;/&gt;&lt;wsp:rsid wsp:val=&quot;00CC62AA&quot;/&gt;&lt;wsp:rsid wsp:val=&quot;00CC6325&quot;/&gt;&lt;wsp:rsid wsp:val=&quot;00CC6340&quot;/&gt;&lt;wsp:rsid wsp:val=&quot;00CC64A9&quot;/&gt;&lt;wsp:rsid wsp:val=&quot;00CC6584&quot;/&gt;&lt;wsp:rsid wsp:val=&quot;00CC6587&quot;/&gt;&lt;wsp:rsid wsp:val=&quot;00CC670F&quot;/&gt;&lt;wsp:rsid wsp:val=&quot;00CC6782&quot;/&gt;&lt;wsp:rsid wsp:val=&quot;00CC69A6&quot;/&gt;&lt;wsp:rsid wsp:val=&quot;00CC69D7&quot;/&gt;&lt;wsp:rsid wsp:val=&quot;00CC69EC&quot;/&gt;&lt;wsp:rsid wsp:val=&quot;00CC6B8A&quot;/&gt;&lt;wsp:rsid wsp:val=&quot;00CC6CB5&quot;/&gt;&lt;wsp:rsid wsp:val=&quot;00CC6E97&quot;/&gt;&lt;wsp:rsid wsp:val=&quot;00CC7201&quot;/&gt;&lt;wsp:rsid wsp:val=&quot;00CC7223&quot;/&gt;&lt;wsp:rsid wsp:val=&quot;00CC7324&quot;/&gt;&lt;wsp:rsid wsp:val=&quot;00CC740C&quot;/&gt;&lt;wsp:rsid wsp:val=&quot;00CC744D&quot;/&gt;&lt;wsp:rsid wsp:val=&quot;00CC7657&quot;/&gt;&lt;wsp:rsid wsp:val=&quot;00CC7921&quot;/&gt;&lt;wsp:rsid wsp:val=&quot;00CC7C1A&quot;/&gt;&lt;wsp:rsid wsp:val=&quot;00CC7EFF&quot;/&gt;&lt;wsp:rsid wsp:val=&quot;00CC7F8F&quot;/&gt;&lt;wsp:rsid wsp:val=&quot;00CC7FD9&quot;/&gt;&lt;wsp:rsid wsp:val=&quot;00CD01B9&quot;/&gt;&lt;wsp:rsid wsp:val=&quot;00CD02F5&quot;/&gt;&lt;wsp:rsid wsp:val=&quot;00CD032A&quot;/&gt;&lt;wsp:rsid wsp:val=&quot;00CD05DC&quot;/&gt;&lt;wsp:rsid wsp:val=&quot;00CD0679&quot;/&gt;&lt;wsp:rsid wsp:val=&quot;00CD0845&quot;/&gt;&lt;wsp:rsid wsp:val=&quot;00CD09A4&quot;/&gt;&lt;wsp:rsid wsp:val=&quot;00CD0A20&quot;/&gt;&lt;wsp:rsid wsp:val=&quot;00CD0B24&quot;/&gt;&lt;wsp:rsid wsp:val=&quot;00CD0B3E&quot;/&gt;&lt;wsp:rsid wsp:val=&quot;00CD0B6C&quot;/&gt;&lt;wsp:rsid wsp:val=&quot;00CD0B95&quot;/&gt;&lt;wsp:rsid wsp:val=&quot;00CD0BB9&quot;/&gt;&lt;wsp:rsid wsp:val=&quot;00CD0BDA&quot;/&gt;&lt;wsp:rsid wsp:val=&quot;00CD0EE6&quot;/&gt;&lt;wsp:rsid wsp:val=&quot;00CD100E&quot;/&gt;&lt;wsp:rsid wsp:val=&quot;00CD114D&quot;/&gt;&lt;wsp:rsid wsp:val=&quot;00CD11FE&quot;/&gt;&lt;wsp:rsid wsp:val=&quot;00CD1316&quot;/&gt;&lt;wsp:rsid wsp:val=&quot;00CD1319&quot;/&gt;&lt;wsp:rsid wsp:val=&quot;00CD1354&quot;/&gt;&lt;wsp:rsid wsp:val=&quot;00CD15FB&quot;/&gt;&lt;wsp:rsid wsp:val=&quot;00CD18DE&quot;/&gt;&lt;wsp:rsid wsp:val=&quot;00CD1A72&quot;/&gt;&lt;wsp:rsid wsp:val=&quot;00CD1C1B&quot;/&gt;&lt;wsp:rsid wsp:val=&quot;00CD1C80&quot;/&gt;&lt;wsp:rsid wsp:val=&quot;00CD22A1&quot;/&gt;&lt;wsp:rsid wsp:val=&quot;00CD25BB&quot;/&gt;&lt;wsp:rsid wsp:val=&quot;00CD275D&quot;/&gt;&lt;wsp:rsid wsp:val=&quot;00CD2A87&quot;/&gt;&lt;wsp:rsid wsp:val=&quot;00CD2A8F&quot;/&gt;&lt;wsp:rsid wsp:val=&quot;00CD2C9F&quot;/&gt;&lt;wsp:rsid wsp:val=&quot;00CD2DBF&quot;/&gt;&lt;wsp:rsid wsp:val=&quot;00CD2E19&quot;/&gt;&lt;wsp:rsid wsp:val=&quot;00CD30D4&quot;/&gt;&lt;wsp:rsid wsp:val=&quot;00CD31F4&quot;/&gt;&lt;wsp:rsid wsp:val=&quot;00CD3319&quot;/&gt;&lt;wsp:rsid wsp:val=&quot;00CD3400&quot;/&gt;&lt;wsp:rsid wsp:val=&quot;00CD39B5&quot;/&gt;&lt;wsp:rsid wsp:val=&quot;00CD3B3D&quot;/&gt;&lt;wsp:rsid wsp:val=&quot;00CD3CB0&quot;/&gt;&lt;wsp:rsid wsp:val=&quot;00CD3D12&quot;/&gt;&lt;wsp:rsid wsp:val=&quot;00CD3D73&quot;/&gt;&lt;wsp:rsid wsp:val=&quot;00CD40F3&quot;/&gt;&lt;wsp:rsid wsp:val=&quot;00CD42F0&quot;/&gt;&lt;wsp:rsid wsp:val=&quot;00CD4335&quot;/&gt;&lt;wsp:rsid wsp:val=&quot;00CD43C0&quot;/&gt;&lt;wsp:rsid wsp:val=&quot;00CD4501&quot;/&gt;&lt;wsp:rsid wsp:val=&quot;00CD45F6&quot;/&gt;&lt;wsp:rsid wsp:val=&quot;00CD4937&quot;/&gt;&lt;wsp:rsid wsp:val=&quot;00CD4CB5&quot;/&gt;&lt;wsp:rsid wsp:val=&quot;00CD4D2C&quot;/&gt;&lt;wsp:rsid wsp:val=&quot;00CD508D&quot;/&gt;&lt;wsp:rsid wsp:val=&quot;00CD50D0&quot;/&gt;&lt;wsp:rsid wsp:val=&quot;00CD5500&quot;/&gt;&lt;wsp:rsid wsp:val=&quot;00CD56D5&quot;/&gt;&lt;wsp:rsid wsp:val=&quot;00CD572C&quot;/&gt;&lt;wsp:rsid wsp:val=&quot;00CD59B0&quot;/&gt;&lt;wsp:rsid wsp:val=&quot;00CD5AB3&quot;/&gt;&lt;wsp:rsid wsp:val=&quot;00CD5B49&quot;/&gt;&lt;wsp:rsid wsp:val=&quot;00CD5B99&quot;/&gt;&lt;wsp:rsid wsp:val=&quot;00CD5F64&quot;/&gt;&lt;wsp:rsid wsp:val=&quot;00CD624E&quot;/&gt;&lt;wsp:rsid wsp:val=&quot;00CD6378&quot;/&gt;&lt;wsp:rsid wsp:val=&quot;00CD65DA&quot;/&gt;&lt;wsp:rsid wsp:val=&quot;00CD6BB2&quot;/&gt;&lt;wsp:rsid wsp:val=&quot;00CD6CED&quot;/&gt;&lt;wsp:rsid wsp:val=&quot;00CD6D05&quot;/&gt;&lt;wsp:rsid wsp:val=&quot;00CD7068&quot;/&gt;&lt;wsp:rsid wsp:val=&quot;00CD7277&quot;/&gt;&lt;wsp:rsid wsp:val=&quot;00CD72E0&quot;/&gt;&lt;wsp:rsid wsp:val=&quot;00CD73A0&quot;/&gt;&lt;wsp:rsid wsp:val=&quot;00CD73BE&quot;/&gt;&lt;wsp:rsid wsp:val=&quot;00CD7421&quot;/&gt;&lt;wsp:rsid wsp:val=&quot;00CD7578&quot;/&gt;&lt;wsp:rsid wsp:val=&quot;00CD762A&quot;/&gt;&lt;wsp:rsid wsp:val=&quot;00CD7AAD&quot;/&gt;&lt;wsp:rsid wsp:val=&quot;00CD7DF0&quot;/&gt;&lt;wsp:rsid wsp:val=&quot;00CD7EDA&quot;/&gt;&lt;wsp:rsid wsp:val=&quot;00CE073D&quot;/&gt;&lt;wsp:rsid wsp:val=&quot;00CE0927&quot;/&gt;&lt;wsp:rsid wsp:val=&quot;00CE0B9D&quot;/&gt;&lt;wsp:rsid wsp:val=&quot;00CE0C18&quot;/&gt;&lt;wsp:rsid wsp:val=&quot;00CE125C&quot;/&gt;&lt;wsp:rsid wsp:val=&quot;00CE1500&quot;/&gt;&lt;wsp:rsid wsp:val=&quot;00CE15E0&quot;/&gt;&lt;wsp:rsid wsp:val=&quot;00CE15FE&quot;/&gt;&lt;wsp:rsid wsp:val=&quot;00CE1B2C&quot;/&gt;&lt;wsp:rsid wsp:val=&quot;00CE1EB0&quot;/&gt;&lt;wsp:rsid wsp:val=&quot;00CE1FCD&quot;/&gt;&lt;wsp:rsid wsp:val=&quot;00CE2113&quot;/&gt;&lt;wsp:rsid wsp:val=&quot;00CE2151&quot;/&gt;&lt;wsp:rsid wsp:val=&quot;00CE2662&quot;/&gt;&lt;wsp:rsid wsp:val=&quot;00CE2886&quot;/&gt;&lt;wsp:rsid wsp:val=&quot;00CE28AD&quot;/&gt;&lt;wsp:rsid wsp:val=&quot;00CE29A3&quot;/&gt;&lt;wsp:rsid wsp:val=&quot;00CE2E93&quot;/&gt;&lt;wsp:rsid wsp:val=&quot;00CE2F5F&quot;/&gt;&lt;wsp:rsid wsp:val=&quot;00CE308E&quot;/&gt;&lt;wsp:rsid wsp:val=&quot;00CE3346&quot;/&gt;&lt;wsp:rsid wsp:val=&quot;00CE33B3&quot;/&gt;&lt;wsp:rsid wsp:val=&quot;00CE35E3&quot;/&gt;&lt;wsp:rsid wsp:val=&quot;00CE3822&quot;/&gt;&lt;wsp:rsid wsp:val=&quot;00CE38C8&quot;/&gt;&lt;wsp:rsid wsp:val=&quot;00CE3967&quot;/&gt;&lt;wsp:rsid wsp:val=&quot;00CE39AE&quot;/&gt;&lt;wsp:rsid wsp:val=&quot;00CE39F4&quot;/&gt;&lt;wsp:rsid wsp:val=&quot;00CE3B71&quot;/&gt;&lt;wsp:rsid wsp:val=&quot;00CE3D31&quot;/&gt;&lt;wsp:rsid wsp:val=&quot;00CE40C9&quot;/&gt;&lt;wsp:rsid wsp:val=&quot;00CE42DB&quot;/&gt;&lt;wsp:rsid wsp:val=&quot;00CE4344&quot;/&gt;&lt;wsp:rsid wsp:val=&quot;00CE43E9&quot;/&gt;&lt;wsp:rsid wsp:val=&quot;00CE450A&quot;/&gt;&lt;wsp:rsid wsp:val=&quot;00CE456A&quot;/&gt;&lt;wsp:rsid wsp:val=&quot;00CE4940&quot;/&gt;&lt;wsp:rsid wsp:val=&quot;00CE49FF&quot;/&gt;&lt;wsp:rsid wsp:val=&quot;00CE4D6A&quot;/&gt;&lt;wsp:rsid wsp:val=&quot;00CE4F95&quot;/&gt;&lt;wsp:rsid wsp:val=&quot;00CE50AC&quot;/&gt;&lt;wsp:rsid wsp:val=&quot;00CE52A0&quot;/&gt;&lt;wsp:rsid wsp:val=&quot;00CE52E8&quot;/&gt;&lt;wsp:rsid wsp:val=&quot;00CE53F3&quot;/&gt;&lt;wsp:rsid wsp:val=&quot;00CE59A9&quot;/&gt;&lt;wsp:rsid wsp:val=&quot;00CE5AE4&quot;/&gt;&lt;wsp:rsid wsp:val=&quot;00CE5BF8&quot;/&gt;&lt;wsp:rsid wsp:val=&quot;00CE5D0F&quot;/&gt;&lt;wsp:rsid wsp:val=&quot;00CE5DB1&quot;/&gt;&lt;wsp:rsid wsp:val=&quot;00CE5DCA&quot;/&gt;&lt;wsp:rsid wsp:val=&quot;00CE61D5&quot;/&gt;&lt;wsp:rsid wsp:val=&quot;00CE634D&quot;/&gt;&lt;wsp:rsid wsp:val=&quot;00CE6494&quot;/&gt;&lt;wsp:rsid wsp:val=&quot;00CE682A&quot;/&gt;&lt;wsp:rsid wsp:val=&quot;00CE6AFC&quot;/&gt;&lt;wsp:rsid wsp:val=&quot;00CE6FFE&quot;/&gt;&lt;wsp:rsid wsp:val=&quot;00CE7027&quot;/&gt;&lt;wsp:rsid wsp:val=&quot;00CE711F&quot;/&gt;&lt;wsp:rsid wsp:val=&quot;00CE7493&quot;/&gt;&lt;wsp:rsid wsp:val=&quot;00CE756A&quot;/&gt;&lt;wsp:rsid wsp:val=&quot;00CE75AF&quot;/&gt;&lt;wsp:rsid wsp:val=&quot;00CE766D&quot;/&gt;&lt;wsp:rsid wsp:val=&quot;00CE7DA1&quot;/&gt;&lt;wsp:rsid wsp:val=&quot;00CE7DE1&quot;/&gt;&lt;wsp:rsid wsp:val=&quot;00CE7DF2&quot;/&gt;&lt;wsp:rsid wsp:val=&quot;00CF015D&quot;/&gt;&lt;wsp:rsid wsp:val=&quot;00CF0183&quot;/&gt;&lt;wsp:rsid wsp:val=&quot;00CF0235&quot;/&gt;&lt;wsp:rsid wsp:val=&quot;00CF02E3&quot;/&gt;&lt;wsp:rsid wsp:val=&quot;00CF02EC&quot;/&gt;&lt;wsp:rsid wsp:val=&quot;00CF060A&quot;/&gt;&lt;wsp:rsid wsp:val=&quot;00CF072C&quot;/&gt;&lt;wsp:rsid wsp:val=&quot;00CF0A78&quot;/&gt;&lt;wsp:rsid wsp:val=&quot;00CF0C49&quot;/&gt;&lt;wsp:rsid wsp:val=&quot;00CF0CDB&quot;/&gt;&lt;wsp:rsid wsp:val=&quot;00CF0E1C&quot;/&gt;&lt;wsp:rsid wsp:val=&quot;00CF1159&quot;/&gt;&lt;wsp:rsid wsp:val=&quot;00CF1355&quot;/&gt;&lt;wsp:rsid wsp:val=&quot;00CF1417&quot;/&gt;&lt;wsp:rsid wsp:val=&quot;00CF1623&quot;/&gt;&lt;wsp:rsid wsp:val=&quot;00CF166E&quot;/&gt;&lt;wsp:rsid wsp:val=&quot;00CF18E9&quot;/&gt;&lt;wsp:rsid wsp:val=&quot;00CF1B78&quot;/&gt;&lt;wsp:rsid wsp:val=&quot;00CF1EFA&quot;/&gt;&lt;wsp:rsid wsp:val=&quot;00CF1F45&quot;/&gt;&lt;wsp:rsid wsp:val=&quot;00CF2310&quot;/&gt;&lt;wsp:rsid wsp:val=&quot;00CF2439&quot;/&gt;&lt;wsp:rsid wsp:val=&quot;00CF24E4&quot;/&gt;&lt;wsp:rsid wsp:val=&quot;00CF2648&quot;/&gt;&lt;wsp:rsid wsp:val=&quot;00CF27A0&quot;/&gt;&lt;wsp:rsid wsp:val=&quot;00CF27BF&quot;/&gt;&lt;wsp:rsid wsp:val=&quot;00CF2BB8&quot;/&gt;&lt;wsp:rsid wsp:val=&quot;00CF2C99&quot;/&gt;&lt;wsp:rsid wsp:val=&quot;00CF2EBE&quot;/&gt;&lt;wsp:rsid wsp:val=&quot;00CF32EB&quot;/&gt;&lt;wsp:rsid wsp:val=&quot;00CF33C8&quot;/&gt;&lt;wsp:rsid wsp:val=&quot;00CF360F&quot;/&gt;&lt;wsp:rsid wsp:val=&quot;00CF3891&quot;/&gt;&lt;wsp:rsid wsp:val=&quot;00CF39AC&quot;/&gt;&lt;wsp:rsid wsp:val=&quot;00CF3ADB&quot;/&gt;&lt;wsp:rsid wsp:val=&quot;00CF3CE7&quot;/&gt;&lt;wsp:rsid wsp:val=&quot;00CF3DDA&quot;/&gt;&lt;wsp:rsid wsp:val=&quot;00CF3E7D&quot;/&gt;&lt;wsp:rsid wsp:val=&quot;00CF40A5&quot;/&gt;&lt;wsp:rsid wsp:val=&quot;00CF40CD&quot;/&gt;&lt;wsp:rsid wsp:val=&quot;00CF44BA&quot;/&gt;&lt;wsp:rsid wsp:val=&quot;00CF45BB&quot;/&gt;&lt;wsp:rsid wsp:val=&quot;00CF4624&quot;/&gt;&lt;wsp:rsid wsp:val=&quot;00CF48A3&quot;/&gt;&lt;wsp:rsid wsp:val=&quot;00CF48FB&quot;/&gt;&lt;wsp:rsid wsp:val=&quot;00CF4AA5&quot;/&gt;&lt;wsp:rsid wsp:val=&quot;00CF4C6C&quot;/&gt;&lt;wsp:rsid wsp:val=&quot;00CF4F36&quot;/&gt;&lt;wsp:rsid wsp:val=&quot;00CF5130&quot;/&gt;&lt;wsp:rsid wsp:val=&quot;00CF5206&quot;/&gt;&lt;wsp:rsid wsp:val=&quot;00CF5215&quot;/&gt;&lt;wsp:rsid wsp:val=&quot;00CF5375&quot;/&gt;&lt;wsp:rsid wsp:val=&quot;00CF57FD&quot;/&gt;&lt;wsp:rsid wsp:val=&quot;00CF5845&quot;/&gt;&lt;wsp:rsid wsp:val=&quot;00CF584C&quot;/&gt;&lt;wsp:rsid wsp:val=&quot;00CF5D12&quot;/&gt;&lt;wsp:rsid wsp:val=&quot;00CF5D21&quot;/&gt;&lt;wsp:rsid wsp:val=&quot;00CF5D66&quot;/&gt;&lt;wsp:rsid wsp:val=&quot;00CF622C&quot;/&gt;&lt;wsp:rsid wsp:val=&quot;00CF637D&quot;/&gt;&lt;wsp:rsid wsp:val=&quot;00CF63A2&quot;/&gt;&lt;wsp:rsid wsp:val=&quot;00CF64E2&quot;/&gt;&lt;wsp:rsid wsp:val=&quot;00CF6589&quot;/&gt;&lt;wsp:rsid wsp:val=&quot;00CF67D5&quot;/&gt;&lt;wsp:rsid wsp:val=&quot;00CF6A01&quot;/&gt;&lt;wsp:rsid wsp:val=&quot;00CF6B44&quot;/&gt;&lt;wsp:rsid wsp:val=&quot;00CF6C84&quot;/&gt;&lt;wsp:rsid wsp:val=&quot;00CF6FD5&quot;/&gt;&lt;wsp:rsid wsp:val=&quot;00CF724B&quot;/&gt;&lt;wsp:rsid wsp:val=&quot;00CF734A&quot;/&gt;&lt;wsp:rsid wsp:val=&quot;00CF752C&quot;/&gt;&lt;wsp:rsid wsp:val=&quot;00CF7621&quot;/&gt;&lt;wsp:rsid wsp:val=&quot;00CF772E&quot;/&gt;&lt;wsp:rsid wsp:val=&quot;00CF7875&quot;/&gt;&lt;wsp:rsid wsp:val=&quot;00CF791E&quot;/&gt;&lt;wsp:rsid wsp:val=&quot;00CF7AF6&quot;/&gt;&lt;wsp:rsid wsp:val=&quot;00CF7C19&quot;/&gt;&lt;wsp:rsid wsp:val=&quot;00CF7C3B&quot;/&gt;&lt;wsp:rsid wsp:val=&quot;00CF7CA5&quot;/&gt;&lt;wsp:rsid wsp:val=&quot;00CF7FAF&quot;/&gt;&lt;wsp:rsid wsp:val=&quot;00D0004C&quot;/&gt;&lt;wsp:rsid wsp:val=&quot;00D0018B&quot;/&gt;&lt;wsp:rsid wsp:val=&quot;00D001B3&quot;/&gt;&lt;wsp:rsid wsp:val=&quot;00D002F5&quot;/&gt;&lt;wsp:rsid wsp:val=&quot;00D00393&quot;/&gt;&lt;wsp:rsid wsp:val=&quot;00D007D4&quot;/&gt;&lt;wsp:rsid wsp:val=&quot;00D00A41&quot;/&gt;&lt;wsp:rsid wsp:val=&quot;00D00B71&quot;/&gt;&lt;wsp:rsid wsp:val=&quot;00D00DD7&quot;/&gt;&lt;wsp:rsid wsp:val=&quot;00D00E1D&quot;/&gt;&lt;wsp:rsid wsp:val=&quot;00D00ECA&quot;/&gt;&lt;wsp:rsid wsp:val=&quot;00D010D3&quot;/&gt;&lt;wsp:rsid wsp:val=&quot;00D011E5&quot;/&gt;&lt;wsp:rsid wsp:val=&quot;00D011EB&quot;/&gt;&lt;wsp:rsid wsp:val=&quot;00D012E4&quot;/&gt;&lt;wsp:rsid wsp:val=&quot;00D01660&quot;/&gt;&lt;wsp:rsid wsp:val=&quot;00D019D7&quot;/&gt;&lt;wsp:rsid wsp:val=&quot;00D01B07&quot;/&gt;&lt;wsp:rsid wsp:val=&quot;00D021AB&quot;/&gt;&lt;wsp:rsid wsp:val=&quot;00D02245&quot;/&gt;&lt;wsp:rsid wsp:val=&quot;00D02283&quot;/&gt;&lt;wsp:rsid wsp:val=&quot;00D02302&quot;/&gt;&lt;wsp:rsid wsp:val=&quot;00D02338&quot;/&gt;&lt;wsp:rsid wsp:val=&quot;00D023E0&quot;/&gt;&lt;wsp:rsid wsp:val=&quot;00D023F7&quot;/&gt;&lt;wsp:rsid wsp:val=&quot;00D026B3&quot;/&gt;&lt;wsp:rsid wsp:val=&quot;00D026EF&quot;/&gt;&lt;wsp:rsid wsp:val=&quot;00D026FD&quot;/&gt;&lt;wsp:rsid wsp:val=&quot;00D0273B&quot;/&gt;&lt;wsp:rsid wsp:val=&quot;00D027CA&quot;/&gt;&lt;wsp:rsid wsp:val=&quot;00D02842&quot;/&gt;&lt;wsp:rsid wsp:val=&quot;00D02996&quot;/&gt;&lt;wsp:rsid wsp:val=&quot;00D02A0F&quot;/&gt;&lt;wsp:rsid wsp:val=&quot;00D02C0C&quot;/&gt;&lt;wsp:rsid wsp:val=&quot;00D02C66&quot;/&gt;&lt;wsp:rsid wsp:val=&quot;00D02D81&quot;/&gt;&lt;wsp:rsid wsp:val=&quot;00D03071&quot;/&gt;&lt;wsp:rsid wsp:val=&quot;00D0312D&quot;/&gt;&lt;wsp:rsid wsp:val=&quot;00D03234&quot;/&gt;&lt;wsp:rsid wsp:val=&quot;00D032C9&quot;/&gt;&lt;wsp:rsid wsp:val=&quot;00D03363&quot;/&gt;&lt;wsp:rsid wsp:val=&quot;00D03403&quot;/&gt;&lt;wsp:rsid wsp:val=&quot;00D034A0&quot;/&gt;&lt;wsp:rsid wsp:val=&quot;00D03562&quot;/&gt;&lt;wsp:rsid wsp:val=&quot;00D035A0&quot;/&gt;&lt;wsp:rsid wsp:val=&quot;00D03A47&quot;/&gt;&lt;wsp:rsid wsp:val=&quot;00D03A92&quot;/&gt;&lt;wsp:rsid wsp:val=&quot;00D03B66&quot;/&gt;&lt;wsp:rsid wsp:val=&quot;00D03C46&quot;/&gt;&lt;wsp:rsid wsp:val=&quot;00D0414C&quot;/&gt;&lt;wsp:rsid wsp:val=&quot;00D043A0&quot;/&gt;&lt;wsp:rsid wsp:val=&quot;00D043BF&quot;/&gt;&lt;wsp:rsid wsp:val=&quot;00D044F5&quot;/&gt;&lt;wsp:rsid wsp:val=&quot;00D0456C&quot;/&gt;&lt;wsp:rsid wsp:val=&quot;00D0465C&quot;/&gt;&lt;wsp:rsid wsp:val=&quot;00D046EF&quot;/&gt;&lt;wsp:rsid wsp:val=&quot;00D047FE&quot;/&gt;&lt;wsp:rsid wsp:val=&quot;00D048D9&quot;/&gt;&lt;wsp:rsid wsp:val=&quot;00D048F8&quot;/&gt;&lt;wsp:rsid wsp:val=&quot;00D0492F&quot;/&gt;&lt;wsp:rsid wsp:val=&quot;00D049CE&quot;/&gt;&lt;wsp:rsid wsp:val=&quot;00D049E1&quot;/&gt;&lt;wsp:rsid wsp:val=&quot;00D04C48&quot;/&gt;&lt;wsp:rsid wsp:val=&quot;00D04DE4&quot;/&gt;&lt;wsp:rsid wsp:val=&quot;00D04DEE&quot;/&gt;&lt;wsp:rsid wsp:val=&quot;00D04EBC&quot;/&gt;&lt;wsp:rsid wsp:val=&quot;00D05176&quot;/&gt;&lt;wsp:rsid wsp:val=&quot;00D0580E&quot;/&gt;&lt;wsp:rsid wsp:val=&quot;00D05BD3&quot;/&gt;&lt;wsp:rsid wsp:val=&quot;00D05CD1&quot;/&gt;&lt;wsp:rsid wsp:val=&quot;00D05D59&quot;/&gt;&lt;wsp:rsid wsp:val=&quot;00D05E91&quot;/&gt;&lt;wsp:rsid wsp:val=&quot;00D05F4B&quot;/&gt;&lt;wsp:rsid wsp:val=&quot;00D0637E&quot;/&gt;&lt;wsp:rsid wsp:val=&quot;00D064AC&quot;/&gt;&lt;wsp:rsid wsp:val=&quot;00D0651F&quot;/&gt;&lt;wsp:rsid wsp:val=&quot;00D06672&quot;/&gt;&lt;wsp:rsid wsp:val=&quot;00D06695&quot;/&gt;&lt;wsp:rsid wsp:val=&quot;00D066CB&quot;/&gt;&lt;wsp:rsid wsp:val=&quot;00D06848&quot;/&gt;&lt;wsp:rsid wsp:val=&quot;00D06894&quot;/&gt;&lt;wsp:rsid wsp:val=&quot;00D06AC2&quot;/&gt;&lt;wsp:rsid wsp:val=&quot;00D06C5E&quot;/&gt;&lt;wsp:rsid wsp:val=&quot;00D06DEF&quot;/&gt;&lt;wsp:rsid wsp:val=&quot;00D06F4C&quot;/&gt;&lt;wsp:rsid wsp:val=&quot;00D07176&quot;/&gt;&lt;wsp:rsid wsp:val=&quot;00D071AA&quot;/&gt;&lt;wsp:rsid wsp:val=&quot;00D073AE&quot;/&gt;&lt;wsp:rsid wsp:val=&quot;00D073FE&quot;/&gt;&lt;wsp:rsid wsp:val=&quot;00D0752E&quot;/&gt;&lt;wsp:rsid wsp:val=&quot;00D07640&quot;/&gt;&lt;wsp:rsid wsp:val=&quot;00D076BB&quot;/&gt;&lt;wsp:rsid wsp:val=&quot;00D07854&quot;/&gt;&lt;wsp:rsid wsp:val=&quot;00D0792A&quot;/&gt;&lt;wsp:rsid wsp:val=&quot;00D07C64&quot;/&gt;&lt;wsp:rsid wsp:val=&quot;00D07E60&quot;/&gt;&lt;wsp:rsid wsp:val=&quot;00D07F86&quot;/&gt;&lt;wsp:rsid wsp:val=&quot;00D10000&quot;/&gt;&lt;wsp:rsid wsp:val=&quot;00D1025B&quot;/&gt;&lt;wsp:rsid wsp:val=&quot;00D10489&quot;/&gt;&lt;wsp:rsid wsp:val=&quot;00D1061F&quot;/&gt;&lt;wsp:rsid wsp:val=&quot;00D106DD&quot;/&gt;&lt;wsp:rsid wsp:val=&quot;00D106EF&quot;/&gt;&lt;wsp:rsid wsp:val=&quot;00D1089B&quot;/&gt;&lt;wsp:rsid wsp:val=&quot;00D108A2&quot;/&gt;&lt;wsp:rsid wsp:val=&quot;00D10AE5&quot;/&gt;&lt;wsp:rsid wsp:val=&quot;00D10DFB&quot;/&gt;&lt;wsp:rsid wsp:val=&quot;00D11190&quot;/&gt;&lt;wsp:rsid wsp:val=&quot;00D1142E&quot;/&gt;&lt;wsp:rsid wsp:val=&quot;00D115C0&quot;/&gt;&lt;wsp:rsid wsp:val=&quot;00D11833&quot;/&gt;&lt;wsp:rsid wsp:val=&quot;00D11BF6&quot;/&gt;&lt;wsp:rsid wsp:val=&quot;00D11C01&quot;/&gt;&lt;wsp:rsid wsp:val=&quot;00D11C6A&quot;/&gt;&lt;wsp:rsid wsp:val=&quot;00D11D38&quot;/&gt;&lt;wsp:rsid wsp:val=&quot;00D11F09&quot;/&gt;&lt;wsp:rsid wsp:val=&quot;00D1213C&quot;/&gt;&lt;wsp:rsid wsp:val=&quot;00D121AE&quot;/&gt;&lt;wsp:rsid wsp:val=&quot;00D12507&quot;/&gt;&lt;wsp:rsid wsp:val=&quot;00D125D4&quot;/&gt;&lt;wsp:rsid wsp:val=&quot;00D127AD&quot;/&gt;&lt;wsp:rsid wsp:val=&quot;00D129BC&quot;/&gt;&lt;wsp:rsid wsp:val=&quot;00D12A25&quot;/&gt;&lt;wsp:rsid wsp:val=&quot;00D12C1B&quot;/&gt;&lt;wsp:rsid wsp:val=&quot;00D12DAC&quot;/&gt;&lt;wsp:rsid wsp:val=&quot;00D12DE7&quot;/&gt;&lt;wsp:rsid wsp:val=&quot;00D12F34&quot;/&gt;&lt;wsp:rsid wsp:val=&quot;00D12F3C&quot;/&gt;&lt;wsp:rsid wsp:val=&quot;00D1328E&quot;/&gt;&lt;wsp:rsid wsp:val=&quot;00D133DB&quot;/&gt;&lt;wsp:rsid wsp:val=&quot;00D13499&quot;/&gt;&lt;wsp:rsid wsp:val=&quot;00D13A46&quot;/&gt;&lt;wsp:rsid wsp:val=&quot;00D13A4E&quot;/&gt;&lt;wsp:rsid wsp:val=&quot;00D13B31&quot;/&gt;&lt;wsp:rsid wsp:val=&quot;00D140FE&quot;/&gt;&lt;wsp:rsid wsp:val=&quot;00D142B2&quot;/&gt;&lt;wsp:rsid wsp:val=&quot;00D1437B&quot;/&gt;&lt;wsp:rsid wsp:val=&quot;00D1451B&quot;/&gt;&lt;wsp:rsid wsp:val=&quot;00D14521&quot;/&gt;&lt;wsp:rsid wsp:val=&quot;00D1461F&quot;/&gt;&lt;wsp:rsid wsp:val=&quot;00D14875&quot;/&gt;&lt;wsp:rsid wsp:val=&quot;00D149AF&quot;/&gt;&lt;wsp:rsid wsp:val=&quot;00D14A21&quot;/&gt;&lt;wsp:rsid wsp:val=&quot;00D14B31&quot;/&gt;&lt;wsp:rsid wsp:val=&quot;00D14B88&quot;/&gt;&lt;wsp:rsid wsp:val=&quot;00D14D27&quot;/&gt;&lt;wsp:rsid wsp:val=&quot;00D15032&quot;/&gt;&lt;wsp:rsid wsp:val=&quot;00D15069&quot;/&gt;&lt;wsp:rsid wsp:val=&quot;00D151C8&quot;/&gt;&lt;wsp:rsid wsp:val=&quot;00D15249&quot;/&gt;&lt;wsp:rsid wsp:val=&quot;00D15513&quot;/&gt;&lt;wsp:rsid wsp:val=&quot;00D15649&quot;/&gt;&lt;wsp:rsid wsp:val=&quot;00D15834&quot;/&gt;&lt;wsp:rsid wsp:val=&quot;00D15844&quot;/&gt;&lt;wsp:rsid wsp:val=&quot;00D1598D&quot;/&gt;&lt;wsp:rsid wsp:val=&quot;00D15BCA&quot;/&gt;&lt;wsp:rsid wsp:val=&quot;00D15CB9&quot;/&gt;&lt;wsp:rsid wsp:val=&quot;00D15E0A&quot;/&gt;&lt;wsp:rsid wsp:val=&quot;00D15F3B&quot;/&gt;&lt;wsp:rsid wsp:val=&quot;00D16062&quot;/&gt;&lt;wsp:rsid wsp:val=&quot;00D16153&quot;/&gt;&lt;wsp:rsid wsp:val=&quot;00D164A4&quot;/&gt;&lt;wsp:rsid wsp:val=&quot;00D16548&quot;/&gt;&lt;wsp:rsid wsp:val=&quot;00D1661F&quot;/&gt;&lt;wsp:rsid wsp:val=&quot;00D16668&quot;/&gt;&lt;wsp:rsid wsp:val=&quot;00D16AF7&quot;/&gt;&lt;wsp:rsid wsp:val=&quot;00D16BA3&quot;/&gt;&lt;wsp:rsid wsp:val=&quot;00D16D2D&quot;/&gt;&lt;wsp:rsid wsp:val=&quot;00D16DA4&quot;/&gt;&lt;wsp:rsid wsp:val=&quot;00D16DBA&quot;/&gt;&lt;wsp:rsid wsp:val=&quot;00D16F87&quot;/&gt;&lt;wsp:rsid wsp:val=&quot;00D172E6&quot;/&gt;&lt;wsp:rsid wsp:val=&quot;00D173F9&quot;/&gt;&lt;wsp:rsid wsp:val=&quot;00D174DD&quot;/&gt;&lt;wsp:rsid wsp:val=&quot;00D1763A&quot;/&gt;&lt;wsp:rsid wsp:val=&quot;00D17C0E&quot;/&gt;&lt;wsp:rsid wsp:val=&quot;00D17C3E&quot;/&gt;&lt;wsp:rsid wsp:val=&quot;00D17CA4&quot;/&gt;&lt;wsp:rsid wsp:val=&quot;00D17D3C&quot;/&gt;&lt;wsp:rsid wsp:val=&quot;00D17F54&quot;/&gt;&lt;wsp:rsid wsp:val=&quot;00D2018E&quot;/&gt;&lt;wsp:rsid wsp:val=&quot;00D2029F&quot;/&gt;&lt;wsp:rsid wsp:val=&quot;00D2055A&quot;/&gt;&lt;wsp:rsid wsp:val=&quot;00D2062F&quot;/&gt;&lt;wsp:rsid wsp:val=&quot;00D20AC6&quot;/&gt;&lt;wsp:rsid wsp:val=&quot;00D20B38&quot;/&gt;&lt;wsp:rsid wsp:val=&quot;00D20B5B&quot;/&gt;&lt;wsp:rsid wsp:val=&quot;00D20C45&quot;/&gt;&lt;wsp:rsid wsp:val=&quot;00D20C7D&quot;/&gt;&lt;wsp:rsid wsp:val=&quot;00D20E30&quot;/&gt;&lt;wsp:rsid wsp:val=&quot;00D20E68&quot;/&gt;&lt;wsp:rsid wsp:val=&quot;00D2111A&quot;/&gt;&lt;wsp:rsid wsp:val=&quot;00D212CB&quot;/&gt;&lt;wsp:rsid wsp:val=&quot;00D2146F&quot;/&gt;&lt;wsp:rsid wsp:val=&quot;00D2150F&quot;/&gt;&lt;wsp:rsid wsp:val=&quot;00D21543&quot;/&gt;&lt;wsp:rsid wsp:val=&quot;00D215EF&quot;/&gt;&lt;wsp:rsid wsp:val=&quot;00D21615&quot;/&gt;&lt;wsp:rsid wsp:val=&quot;00D216B8&quot;/&gt;&lt;wsp:rsid wsp:val=&quot;00D2170D&quot;/&gt;&lt;wsp:rsid wsp:val=&quot;00D21721&quot;/&gt;&lt;wsp:rsid wsp:val=&quot;00D21725&quot;/&gt;&lt;wsp:rsid wsp:val=&quot;00D2175F&quot;/&gt;&lt;wsp:rsid wsp:val=&quot;00D217C4&quot;/&gt;&lt;wsp:rsid wsp:val=&quot;00D21A2A&quot;/&gt;&lt;wsp:rsid wsp:val=&quot;00D21D47&quot;/&gt;&lt;wsp:rsid wsp:val=&quot;00D22157&quot;/&gt;&lt;wsp:rsid wsp:val=&quot;00D221E2&quot;/&gt;&lt;wsp:rsid wsp:val=&quot;00D2254D&quot;/&gt;&lt;wsp:rsid wsp:val=&quot;00D22674&quot;/&gt;&lt;wsp:rsid wsp:val=&quot;00D22BE5&quot;/&gt;&lt;wsp:rsid wsp:val=&quot;00D22DE5&quot;/&gt;&lt;wsp:rsid wsp:val=&quot;00D2335A&quot;/&gt;&lt;wsp:rsid wsp:val=&quot;00D233DA&quot;/&gt;&lt;wsp:rsid wsp:val=&quot;00D235BC&quot;/&gt;&lt;wsp:rsid wsp:val=&quot;00D2366E&quot;/&gt;&lt;wsp:rsid wsp:val=&quot;00D2370B&quot;/&gt;&lt;wsp:rsid wsp:val=&quot;00D23717&quot;/&gt;&lt;wsp:rsid wsp:val=&quot;00D23890&quot;/&gt;&lt;wsp:rsid wsp:val=&quot;00D23C6E&quot;/&gt;&lt;wsp:rsid wsp:val=&quot;00D23D6E&quot;/&gt;&lt;wsp:rsid wsp:val=&quot;00D23E99&quot;/&gt;&lt;wsp:rsid wsp:val=&quot;00D24050&quot;/&gt;&lt;wsp:rsid wsp:val=&quot;00D24314&quot;/&gt;&lt;wsp:rsid wsp:val=&quot;00D2442B&quot;/&gt;&lt;wsp:rsid wsp:val=&quot;00D24503&quot;/&gt;&lt;wsp:rsid wsp:val=&quot;00D2483A&quot;/&gt;&lt;wsp:rsid wsp:val=&quot;00D2485D&quot;/&gt;&lt;wsp:rsid wsp:val=&quot;00D248A0&quot;/&gt;&lt;wsp:rsid wsp:val=&quot;00D248D2&quot;/&gt;&lt;wsp:rsid wsp:val=&quot;00D24999&quot;/&gt;&lt;wsp:rsid wsp:val=&quot;00D24B13&quot;/&gt;&lt;wsp:rsid wsp:val=&quot;00D24C68&quot;/&gt;&lt;wsp:rsid wsp:val=&quot;00D24E9E&quot;/&gt;&lt;wsp:rsid wsp:val=&quot;00D25011&quot;/&gt;&lt;wsp:rsid wsp:val=&quot;00D255D3&quot;/&gt;&lt;wsp:rsid wsp:val=&quot;00D255DF&quot;/&gt;&lt;wsp:rsid wsp:val=&quot;00D255F3&quot;/&gt;&lt;wsp:rsid wsp:val=&quot;00D25715&quot;/&gt;&lt;wsp:rsid wsp:val=&quot;00D257EE&quot;/&gt;&lt;wsp:rsid wsp:val=&quot;00D25990&quot;/&gt;&lt;wsp:rsid wsp:val=&quot;00D25AE0&quot;/&gt;&lt;wsp:rsid wsp:val=&quot;00D25BEE&quot;/&gt;&lt;wsp:rsid wsp:val=&quot;00D25D54&quot;/&gt;&lt;wsp:rsid wsp:val=&quot;00D25E23&quot;/&gt;&lt;wsp:rsid wsp:val=&quot;00D25F78&quot;/&gt;&lt;wsp:rsid wsp:val=&quot;00D260BB&quot;/&gt;&lt;wsp:rsid wsp:val=&quot;00D2646B&quot;/&gt;&lt;wsp:rsid wsp:val=&quot;00D26985&quot;/&gt;&lt;wsp:rsid wsp:val=&quot;00D26BAA&quot;/&gt;&lt;wsp:rsid wsp:val=&quot;00D26CF2&quot;/&gt;&lt;wsp:rsid wsp:val=&quot;00D26DE6&quot;/&gt;&lt;wsp:rsid wsp:val=&quot;00D26DE8&quot;/&gt;&lt;wsp:rsid wsp:val=&quot;00D26EC7&quot;/&gt;&lt;wsp:rsid wsp:val=&quot;00D27594&quot;/&gt;&lt;wsp:rsid wsp:val=&quot;00D2780E&quot;/&gt;&lt;wsp:rsid wsp:val=&quot;00D27A8E&quot;/&gt;&lt;wsp:rsid wsp:val=&quot;00D27B08&quot;/&gt;&lt;wsp:rsid wsp:val=&quot;00D27BF5&quot;/&gt;&lt;wsp:rsid wsp:val=&quot;00D27DA8&quot;/&gt;&lt;wsp:rsid wsp:val=&quot;00D27E14&quot;/&gt;&lt;wsp:rsid wsp:val=&quot;00D27E63&quot;/&gt;&lt;wsp:rsid wsp:val=&quot;00D3006D&quot;/&gt;&lt;wsp:rsid wsp:val=&quot;00D301CE&quot;/&gt;&lt;wsp:rsid wsp:val=&quot;00D303B1&quot;/&gt;&lt;wsp:rsid wsp:val=&quot;00D303F1&quot;/&gt;&lt;wsp:rsid wsp:val=&quot;00D30455&quot;/&gt;&lt;wsp:rsid wsp:val=&quot;00D30A81&quot;/&gt;&lt;wsp:rsid wsp:val=&quot;00D30DCC&quot;/&gt;&lt;wsp:rsid wsp:val=&quot;00D31027&quot;/&gt;&lt;wsp:rsid wsp:val=&quot;00D3103D&quot;/&gt;&lt;wsp:rsid wsp:val=&quot;00D31090&quot;/&gt;&lt;wsp:rsid wsp:val=&quot;00D311A4&quot;/&gt;&lt;wsp:rsid wsp:val=&quot;00D31245&quot;/&gt;&lt;wsp:rsid wsp:val=&quot;00D31395&quot;/&gt;&lt;wsp:rsid wsp:val=&quot;00D313D0&quot;/&gt;&lt;wsp:rsid wsp:val=&quot;00D315E3&quot;/&gt;&lt;wsp:rsid wsp:val=&quot;00D3170A&quot;/&gt;&lt;wsp:rsid wsp:val=&quot;00D31731&quot;/&gt;&lt;wsp:rsid wsp:val=&quot;00D31867&quot;/&gt;&lt;wsp:rsid wsp:val=&quot;00D319E4&quot;/&gt;&lt;wsp:rsid wsp:val=&quot;00D31B48&quot;/&gt;&lt;wsp:rsid wsp:val=&quot;00D31BB8&quot;/&gt;&lt;wsp:rsid wsp:val=&quot;00D31C10&quot;/&gt;&lt;wsp:rsid wsp:val=&quot;00D31C9B&quot;/&gt;&lt;wsp:rsid wsp:val=&quot;00D31DEA&quot;/&gt;&lt;wsp:rsid wsp:val=&quot;00D3203A&quot;/&gt;&lt;wsp:rsid wsp:val=&quot;00D320B4&quot;/&gt;&lt;wsp:rsid wsp:val=&quot;00D323EC&quot;/&gt;&lt;wsp:rsid wsp:val=&quot;00D324B0&quot;/&gt;&lt;wsp:rsid wsp:val=&quot;00D324D3&quot;/&gt;&lt;wsp:rsid wsp:val=&quot;00D32E2C&quot;/&gt;&lt;wsp:rsid wsp:val=&quot;00D3340B&quot;/&gt;&lt;wsp:rsid wsp:val=&quot;00D3342F&quot;/&gt;&lt;wsp:rsid wsp:val=&quot;00D335A8&quot;/&gt;&lt;wsp:rsid wsp:val=&quot;00D336E2&quot;/&gt;&lt;wsp:rsid wsp:val=&quot;00D3380E&quot;/&gt;&lt;wsp:rsid wsp:val=&quot;00D33B28&quot;/&gt;&lt;wsp:rsid wsp:val=&quot;00D33D67&quot;/&gt;&lt;wsp:rsid wsp:val=&quot;00D33DED&quot;/&gt;&lt;wsp:rsid wsp:val=&quot;00D34048&quot;/&gt;&lt;wsp:rsid wsp:val=&quot;00D34078&quot;/&gt;&lt;wsp:rsid wsp:val=&quot;00D34238&quot;/&gt;&lt;wsp:rsid wsp:val=&quot;00D344AA&quot;/&gt;&lt;wsp:rsid wsp:val=&quot;00D34645&quot;/&gt;&lt;wsp:rsid wsp:val=&quot;00D346B5&quot;/&gt;&lt;wsp:rsid wsp:val=&quot;00D34828&quot;/&gt;&lt;wsp:rsid wsp:val=&quot;00D348CA&quot;/&gt;&lt;wsp:rsid wsp:val=&quot;00D349DA&quot;/&gt;&lt;wsp:rsid wsp:val=&quot;00D34B74&quot;/&gt;&lt;wsp:rsid wsp:val=&quot;00D34BFF&quot;/&gt;&lt;wsp:rsid wsp:val=&quot;00D34EBC&quot;/&gt;&lt;wsp:rsid wsp:val=&quot;00D34EE4&quot;/&gt;&lt;wsp:rsid wsp:val=&quot;00D35059&quot;/&gt;&lt;wsp:rsid wsp:val=&quot;00D356BF&quot;/&gt;&lt;wsp:rsid wsp:val=&quot;00D356D7&quot;/&gt;&lt;wsp:rsid wsp:val=&quot;00D35830&quot;/&gt;&lt;wsp:rsid wsp:val=&quot;00D35A44&quot;/&gt;&lt;wsp:rsid wsp:val=&quot;00D35A7B&quot;/&gt;&lt;wsp:rsid wsp:val=&quot;00D35B73&quot;/&gt;&lt;wsp:rsid wsp:val=&quot;00D35D4A&quot;/&gt;&lt;wsp:rsid wsp:val=&quot;00D35E37&quot;/&gt;&lt;wsp:rsid wsp:val=&quot;00D35EEB&quot;/&gt;&lt;wsp:rsid wsp:val=&quot;00D35F2D&quot;/&gt;&lt;wsp:rsid wsp:val=&quot;00D3633D&quot;/&gt;&lt;wsp:rsid wsp:val=&quot;00D36465&quot;/&gt;&lt;wsp:rsid wsp:val=&quot;00D369D6&quot;/&gt;&lt;wsp:rsid wsp:val=&quot;00D36AFE&quot;/&gt;&lt;wsp:rsid wsp:val=&quot;00D36B5C&quot;/&gt;&lt;wsp:rsid wsp:val=&quot;00D36C7F&quot;/&gt;&lt;wsp:rsid wsp:val=&quot;00D36D67&quot;/&gt;&lt;wsp:rsid wsp:val=&quot;00D36E00&quot;/&gt;&lt;wsp:rsid wsp:val=&quot;00D36F68&quot;/&gt;&lt;wsp:rsid wsp:val=&quot;00D36F9E&quot;/&gt;&lt;wsp:rsid wsp:val=&quot;00D3705F&quot;/&gt;&lt;wsp:rsid wsp:val=&quot;00D370C8&quot;/&gt;&lt;wsp:rsid wsp:val=&quot;00D37115&quot;/&gt;&lt;wsp:rsid wsp:val=&quot;00D372FC&quot;/&gt;&lt;wsp:rsid wsp:val=&quot;00D37623&quot;/&gt;&lt;wsp:rsid wsp:val=&quot;00D3776E&quot;/&gt;&lt;wsp:rsid wsp:val=&quot;00D377C8&quot;/&gt;&lt;wsp:rsid wsp:val=&quot;00D37A6C&quot;/&gt;&lt;wsp:rsid wsp:val=&quot;00D37B45&quot;/&gt;&lt;wsp:rsid wsp:val=&quot;00D37BC5&quot;/&gt;&lt;wsp:rsid wsp:val=&quot;00D37BED&quot;/&gt;&lt;wsp:rsid wsp:val=&quot;00D37D4F&quot;/&gt;&lt;wsp:rsid wsp:val=&quot;00D37DBE&quot;/&gt;&lt;wsp:rsid wsp:val=&quot;00D37FD9&quot;/&gt;&lt;wsp:rsid wsp:val=&quot;00D402C2&quot;/&gt;&lt;wsp:rsid wsp:val=&quot;00D4030A&quot;/&gt;&lt;wsp:rsid wsp:val=&quot;00D4055D&quot;/&gt;&lt;wsp:rsid wsp:val=&quot;00D40582&quot;/&gt;&lt;wsp:rsid wsp:val=&quot;00D405F3&quot;/&gt;&lt;wsp:rsid wsp:val=&quot;00D4061E&quot;/&gt;&lt;wsp:rsid wsp:val=&quot;00D4064D&quot;/&gt;&lt;wsp:rsid wsp:val=&quot;00D40654&quot;/&gt;&lt;wsp:rsid wsp:val=&quot;00D4079C&quot;/&gt;&lt;wsp:rsid wsp:val=&quot;00D408D3&quot;/&gt;&lt;wsp:rsid wsp:val=&quot;00D409AB&quot;/&gt;&lt;wsp:rsid wsp:val=&quot;00D409AE&quot;/&gt;&lt;wsp:rsid wsp:val=&quot;00D40A4D&quot;/&gt;&lt;wsp:rsid wsp:val=&quot;00D40B67&quot;/&gt;&lt;wsp:rsid wsp:val=&quot;00D40CF7&quot;/&gt;&lt;wsp:rsid wsp:val=&quot;00D40EB8&quot;/&gt;&lt;wsp:rsid wsp:val=&quot;00D411C0&quot;/&gt;&lt;wsp:rsid wsp:val=&quot;00D413DF&quot;/&gt;&lt;wsp:rsid wsp:val=&quot;00D41644&quot;/&gt;&lt;wsp:rsid wsp:val=&quot;00D4168F&quot;/&gt;&lt;wsp:rsid wsp:val=&quot;00D41CAA&quot;/&gt;&lt;wsp:rsid wsp:val=&quot;00D41D9E&quot;/&gt;&lt;wsp:rsid wsp:val=&quot;00D41F15&quot;/&gt;&lt;wsp:rsid wsp:val=&quot;00D41FB0&quot;/&gt;&lt;wsp:rsid wsp:val=&quot;00D41FE1&quot;/&gt;&lt;wsp:rsid wsp:val=&quot;00D42091&quot;/&gt;&lt;wsp:rsid wsp:val=&quot;00D42146&quot;/&gt;&lt;wsp:rsid wsp:val=&quot;00D42457&quot;/&gt;&lt;wsp:rsid wsp:val=&quot;00D42544&quot;/&gt;&lt;wsp:rsid wsp:val=&quot;00D427DA&quot;/&gt;&lt;wsp:rsid wsp:val=&quot;00D427DE&quot;/&gt;&lt;wsp:rsid wsp:val=&quot;00D42988&quot;/&gt;&lt;wsp:rsid wsp:val=&quot;00D42A26&quot;/&gt;&lt;wsp:rsid wsp:val=&quot;00D42D2C&quot;/&gt;&lt;wsp:rsid wsp:val=&quot;00D42D53&quot;/&gt;&lt;wsp:rsid wsp:val=&quot;00D42D9D&quot;/&gt;&lt;wsp:rsid wsp:val=&quot;00D42DF8&quot;/&gt;&lt;wsp:rsid wsp:val=&quot;00D430AA&quot;/&gt;&lt;wsp:rsid wsp:val=&quot;00D431E5&quot;/&gt;&lt;wsp:rsid wsp:val=&quot;00D432D7&quot;/&gt;&lt;wsp:rsid wsp:val=&quot;00D4358E&quot;/&gt;&lt;wsp:rsid wsp:val=&quot;00D436A6&quot;/&gt;&lt;wsp:rsid wsp:val=&quot;00D438B7&quot;/&gt;&lt;wsp:rsid wsp:val=&quot;00D43B90&quot;/&gt;&lt;wsp:rsid wsp:val=&quot;00D43D3A&quot;/&gt;&lt;wsp:rsid wsp:val=&quot;00D4406C&quot;/&gt;&lt;wsp:rsid wsp:val=&quot;00D440E2&quot;/&gt;&lt;wsp:rsid wsp:val=&quot;00D440FC&quot;/&gt;&lt;wsp:rsid wsp:val=&quot;00D444B1&quot;/&gt;&lt;wsp:rsid wsp:val=&quot;00D444B5&quot;/&gt;&lt;wsp:rsid wsp:val=&quot;00D445BB&quot;/&gt;&lt;wsp:rsid wsp:val=&quot;00D445E8&quot;/&gt;&lt;wsp:rsid wsp:val=&quot;00D44805&quot;/&gt;&lt;wsp:rsid wsp:val=&quot;00D44811&quot;/&gt;&lt;wsp:rsid wsp:val=&quot;00D44856&quot;/&gt;&lt;wsp:rsid wsp:val=&quot;00D44892&quot;/&gt;&lt;wsp:rsid wsp:val=&quot;00D448C9&quot;/&gt;&lt;wsp:rsid wsp:val=&quot;00D44ABD&quot;/&gt;&lt;wsp:rsid wsp:val=&quot;00D44B0B&quot;/&gt;&lt;wsp:rsid wsp:val=&quot;00D44BDF&quot;/&gt;&lt;wsp:rsid wsp:val=&quot;00D44C06&quot;/&gt;&lt;wsp:rsid wsp:val=&quot;00D44D66&quot;/&gt;&lt;wsp:rsid wsp:val=&quot;00D44E15&quot;/&gt;&lt;wsp:rsid wsp:val=&quot;00D44E73&quot;/&gt;&lt;wsp:rsid wsp:val=&quot;00D4507A&quot;/&gt;&lt;wsp:rsid wsp:val=&quot;00D450AA&quot;/&gt;&lt;wsp:rsid wsp:val=&quot;00D45112&quot;/&gt;&lt;wsp:rsid wsp:val=&quot;00D45141&quot;/&gt;&lt;wsp:rsid wsp:val=&quot;00D45239&quot;/&gt;&lt;wsp:rsid wsp:val=&quot;00D45333&quot;/&gt;&lt;wsp:rsid wsp:val=&quot;00D45552&quot;/&gt;&lt;wsp:rsid wsp:val=&quot;00D455C7&quot;/&gt;&lt;wsp:rsid wsp:val=&quot;00D455E8&quot;/&gt;&lt;wsp:rsid wsp:val=&quot;00D45619&quot;/&gt;&lt;wsp:rsid wsp:val=&quot;00D45849&quot;/&gt;&lt;wsp:rsid wsp:val=&quot;00D45888&quot;/&gt;&lt;wsp:rsid wsp:val=&quot;00D458F4&quot;/&gt;&lt;wsp:rsid wsp:val=&quot;00D45936&quot;/&gt;&lt;wsp:rsid wsp:val=&quot;00D45C42&quot;/&gt;&lt;wsp:rsid wsp:val=&quot;00D45FFD&quot;/&gt;&lt;wsp:rsid wsp:val=&quot;00D46090&quot;/&gt;&lt;wsp:rsid wsp:val=&quot;00D460BB&quot;/&gt;&lt;wsp:rsid wsp:val=&quot;00D460BE&quot;/&gt;&lt;wsp:rsid wsp:val=&quot;00D46146&quot;/&gt;&lt;wsp:rsid wsp:val=&quot;00D4690E&quot;/&gt;&lt;wsp:rsid wsp:val=&quot;00D46AC4&quot;/&gt;&lt;wsp:rsid wsp:val=&quot;00D46ACB&quot;/&gt;&lt;wsp:rsid wsp:val=&quot;00D46D85&quot;/&gt;&lt;wsp:rsid wsp:val=&quot;00D47290&quot;/&gt;&lt;wsp:rsid wsp:val=&quot;00D474C4&quot;/&gt;&lt;wsp:rsid wsp:val=&quot;00D4774C&quot;/&gt;&lt;wsp:rsid wsp:val=&quot;00D47773&quot;/&gt;&lt;wsp:rsid wsp:val=&quot;00D47980&quot;/&gt;&lt;wsp:rsid wsp:val=&quot;00D47BD8&quot;/&gt;&lt;wsp:rsid wsp:val=&quot;00D47CC5&quot;/&gt;&lt;wsp:rsid wsp:val=&quot;00D50154&quot;/&gt;&lt;wsp:rsid wsp:val=&quot;00D50157&quot;/&gt;&lt;wsp:rsid wsp:val=&quot;00D5028A&quot;/&gt;&lt;wsp:rsid wsp:val=&quot;00D505EA&quot;/&gt;&lt;wsp:rsid wsp:val=&quot;00D50652&quot;/&gt;&lt;wsp:rsid wsp:val=&quot;00D506B4&quot;/&gt;&lt;wsp:rsid wsp:val=&quot;00D507D7&quot;/&gt;&lt;wsp:rsid wsp:val=&quot;00D5089D&quot;/&gt;&lt;wsp:rsid wsp:val=&quot;00D50960&quot;/&gt;&lt;wsp:rsid wsp:val=&quot;00D50ABC&quot;/&gt;&lt;wsp:rsid wsp:val=&quot;00D50FAB&quot;/&gt;&lt;wsp:rsid wsp:val=&quot;00D5124C&quot;/&gt;&lt;wsp:rsid wsp:val=&quot;00D5137E&quot;/&gt;&lt;wsp:rsid wsp:val=&quot;00D51418&quot;/&gt;&lt;wsp:rsid wsp:val=&quot;00D514E0&quot;/&gt;&lt;wsp:rsid wsp:val=&quot;00D5153C&quot;/&gt;&lt;wsp:rsid wsp:val=&quot;00D51BE2&quot;/&gt;&lt;wsp:rsid wsp:val=&quot;00D51E42&quot;/&gt;&lt;wsp:rsid wsp:val=&quot;00D51E5F&quot;/&gt;&lt;wsp:rsid wsp:val=&quot;00D52131&quot;/&gt;&lt;wsp:rsid wsp:val=&quot;00D5233E&quot;/&gt;&lt;wsp:rsid wsp:val=&quot;00D525F9&quot;/&gt;&lt;wsp:rsid wsp:val=&quot;00D526AC&quot;/&gt;&lt;wsp:rsid wsp:val=&quot;00D527DD&quot;/&gt;&lt;wsp:rsid wsp:val=&quot;00D5295C&quot;/&gt;&lt;wsp:rsid wsp:val=&quot;00D52993&quot;/&gt;&lt;wsp:rsid wsp:val=&quot;00D52B90&quot;/&gt;&lt;wsp:rsid wsp:val=&quot;00D52FF9&quot;/&gt;&lt;wsp:rsid wsp:val=&quot;00D532CB&quot;/&gt;&lt;wsp:rsid wsp:val=&quot;00D53337&quot;/&gt;&lt;wsp:rsid wsp:val=&quot;00D53378&quot;/&gt;&lt;wsp:rsid wsp:val=&quot;00D53421&quot;/&gt;&lt;wsp:rsid wsp:val=&quot;00D5344A&quot;/&gt;&lt;wsp:rsid wsp:val=&quot;00D534E2&quot;/&gt;&lt;wsp:rsid wsp:val=&quot;00D53756&quot;/&gt;&lt;wsp:rsid wsp:val=&quot;00D53D5B&quot;/&gt;&lt;wsp:rsid wsp:val=&quot;00D53EDA&quot;/&gt;&lt;wsp:rsid wsp:val=&quot;00D54149&quot;/&gt;&lt;wsp:rsid wsp:val=&quot;00D54195&quot;/&gt;&lt;wsp:rsid wsp:val=&quot;00D5421C&quot;/&gt;&lt;wsp:rsid wsp:val=&quot;00D5431A&quot;/&gt;&lt;wsp:rsid wsp:val=&quot;00D543DC&quot;/&gt;&lt;wsp:rsid wsp:val=&quot;00D54536&quot;/&gt;&lt;wsp:rsid wsp:val=&quot;00D548F8&quot;/&gt;&lt;wsp:rsid wsp:val=&quot;00D54A33&quot;/&gt;&lt;wsp:rsid wsp:val=&quot;00D54B11&quot;/&gt;&lt;wsp:rsid wsp:val=&quot;00D54D34&quot;/&gt;&lt;wsp:rsid wsp:val=&quot;00D54E19&quot;/&gt;&lt;wsp:rsid wsp:val=&quot;00D54E68&quot;/&gt;&lt;wsp:rsid wsp:val=&quot;00D54F36&quot;/&gt;&lt;wsp:rsid wsp:val=&quot;00D5533D&quot;/&gt;&lt;wsp:rsid wsp:val=&quot;00D55460&quot;/&gt;&lt;wsp:rsid wsp:val=&quot;00D555A9&quot;/&gt;&lt;wsp:rsid wsp:val=&quot;00D55946&quot;/&gt;&lt;wsp:rsid wsp:val=&quot;00D55B84&quot;/&gt;&lt;wsp:rsid wsp:val=&quot;00D55BAB&quot;/&gt;&lt;wsp:rsid wsp:val=&quot;00D55CE5&quot;/&gt;&lt;wsp:rsid wsp:val=&quot;00D55D32&quot;/&gt;&lt;wsp:rsid wsp:val=&quot;00D55DD7&quot;/&gt;&lt;wsp:rsid wsp:val=&quot;00D55EA8&quot;/&gt;&lt;wsp:rsid wsp:val=&quot;00D5681E&quot;/&gt;&lt;wsp:rsid wsp:val=&quot;00D56AAD&quot;/&gt;&lt;wsp:rsid wsp:val=&quot;00D56DEB&quot;/&gt;&lt;wsp:rsid wsp:val=&quot;00D56E1D&quot;/&gt;&lt;wsp:rsid wsp:val=&quot;00D56FCF&quot;/&gt;&lt;wsp:rsid wsp:val=&quot;00D572AD&quot;/&gt;&lt;wsp:rsid wsp:val=&quot;00D573F7&quot;/&gt;&lt;wsp:rsid wsp:val=&quot;00D5742E&quot;/&gt;&lt;wsp:rsid wsp:val=&quot;00D574EC&quot;/&gt;&lt;wsp:rsid wsp:val=&quot;00D57593&quot;/&gt;&lt;wsp:rsid wsp:val=&quot;00D575CE&quot;/&gt;&lt;wsp:rsid wsp:val=&quot;00D575F0&quot;/&gt;&lt;wsp:rsid wsp:val=&quot;00D57786&quot;/&gt;&lt;wsp:rsid wsp:val=&quot;00D57DCC&quot;/&gt;&lt;wsp:rsid wsp:val=&quot;00D57E02&quot;/&gt;&lt;wsp:rsid wsp:val=&quot;00D57F29&quot;/&gt;&lt;wsp:rsid wsp:val=&quot;00D57FE0&quot;/&gt;&lt;wsp:rsid wsp:val=&quot;00D6006E&quot;/&gt;&lt;wsp:rsid wsp:val=&quot;00D603EB&quot;/&gt;&lt;wsp:rsid wsp:val=&quot;00D60457&quot;/&gt;&lt;wsp:rsid wsp:val=&quot;00D608F5&quot;/&gt;&lt;wsp:rsid wsp:val=&quot;00D60909&quot;/&gt;&lt;wsp:rsid wsp:val=&quot;00D60B97&quot;/&gt;&lt;wsp:rsid wsp:val=&quot;00D60CAC&quot;/&gt;&lt;wsp:rsid wsp:val=&quot;00D60E99&quot;/&gt;&lt;wsp:rsid wsp:val=&quot;00D60F34&quot;/&gt;&lt;wsp:rsid wsp:val=&quot;00D612C5&quot;/&gt;&lt;wsp:rsid wsp:val=&quot;00D61435&quot;/&gt;&lt;wsp:rsid wsp:val=&quot;00D6180D&quot;/&gt;&lt;wsp:rsid wsp:val=&quot;00D6186F&quot;/&gt;&lt;wsp:rsid wsp:val=&quot;00D61957&quot;/&gt;&lt;wsp:rsid wsp:val=&quot;00D61A97&quot;/&gt;&lt;wsp:rsid wsp:val=&quot;00D61CE9&quot;/&gt;&lt;wsp:rsid wsp:val=&quot;00D61D0F&quot;/&gt;&lt;wsp:rsid wsp:val=&quot;00D61D9D&quot;/&gt;&lt;wsp:rsid wsp:val=&quot;00D61DC5&quot;/&gt;&lt;wsp:rsid wsp:val=&quot;00D61EB9&quot;/&gt;&lt;wsp:rsid wsp:val=&quot;00D61F0E&quot;/&gt;&lt;wsp:rsid wsp:val=&quot;00D6203F&quot;/&gt;&lt;wsp:rsid wsp:val=&quot;00D620D0&quot;/&gt;&lt;wsp:rsid wsp:val=&quot;00D621DD&quot;/&gt;&lt;wsp:rsid wsp:val=&quot;00D62263&quot;/&gt;&lt;wsp:rsid wsp:val=&quot;00D62265&quot;/&gt;&lt;wsp:rsid wsp:val=&quot;00D62349&quot;/&gt;&lt;wsp:rsid wsp:val=&quot;00D624A4&quot;/&gt;&lt;wsp:rsid wsp:val=&quot;00D624C8&quot;/&gt;&lt;wsp:rsid wsp:val=&quot;00D62699&quot;/&gt;&lt;wsp:rsid wsp:val=&quot;00D626BE&quot;/&gt;&lt;wsp:rsid wsp:val=&quot;00D62A1E&quot;/&gt;&lt;wsp:rsid wsp:val=&quot;00D62E57&quot;/&gt;&lt;wsp:rsid wsp:val=&quot;00D62EEF&quot;/&gt;&lt;wsp:rsid wsp:val=&quot;00D630CF&quot;/&gt;&lt;wsp:rsid wsp:val=&quot;00D63129&quot;/&gt;&lt;wsp:rsid wsp:val=&quot;00D63391&quot;/&gt;&lt;wsp:rsid wsp:val=&quot;00D639F5&quot;/&gt;&lt;wsp:rsid wsp:val=&quot;00D63A1E&quot;/&gt;&lt;wsp:rsid wsp:val=&quot;00D63B85&quot;/&gt;&lt;wsp:rsid wsp:val=&quot;00D63BC7&quot;/&gt;&lt;wsp:rsid wsp:val=&quot;00D63DAA&quot;/&gt;&lt;wsp:rsid wsp:val=&quot;00D63EFB&quot;/&gt;&lt;wsp:rsid wsp:val=&quot;00D6406C&quot;/&gt;&lt;wsp:rsid wsp:val=&quot;00D64186&quot;/&gt;&lt;wsp:rsid wsp:val=&quot;00D643FC&quot;/&gt;&lt;wsp:rsid wsp:val=&quot;00D64669&quot;/&gt;&lt;wsp:rsid wsp:val=&quot;00D649BA&quot;/&gt;&lt;wsp:rsid wsp:val=&quot;00D64BDF&quot;/&gt;&lt;wsp:rsid wsp:val=&quot;00D6568C&quot;/&gt;&lt;wsp:rsid wsp:val=&quot;00D6586D&quot;/&gt;&lt;wsp:rsid wsp:val=&quot;00D65878&quot;/&gt;&lt;wsp:rsid wsp:val=&quot;00D65966&quot;/&gt;&lt;wsp:rsid wsp:val=&quot;00D65A52&quot;/&gt;&lt;wsp:rsid wsp:val=&quot;00D65CC7&quot;/&gt;&lt;wsp:rsid wsp:val=&quot;00D65CD3&quot;/&gt;&lt;wsp:rsid wsp:val=&quot;00D65EE9&quot;/&gt;&lt;wsp:rsid wsp:val=&quot;00D66068&quot;/&gt;&lt;wsp:rsid wsp:val=&quot;00D6618A&quot;/&gt;&lt;wsp:rsid wsp:val=&quot;00D663F5&quot;/&gt;&lt;wsp:rsid wsp:val=&quot;00D6655A&quot;/&gt;&lt;wsp:rsid wsp:val=&quot;00D66C02&quot;/&gt;&lt;wsp:rsid wsp:val=&quot;00D66D57&quot;/&gt;&lt;wsp:rsid wsp:val=&quot;00D66D6C&quot;/&gt;&lt;wsp:rsid wsp:val=&quot;00D66EC0&quot;/&gt;&lt;wsp:rsid wsp:val=&quot;00D670B4&quot;/&gt;&lt;wsp:rsid wsp:val=&quot;00D67294&quot;/&gt;&lt;wsp:rsid wsp:val=&quot;00D672AD&quot;/&gt;&lt;wsp:rsid wsp:val=&quot;00D67537&quot;/&gt;&lt;wsp:rsid wsp:val=&quot;00D675EE&quot;/&gt;&lt;wsp:rsid wsp:val=&quot;00D679C2&quot;/&gt;&lt;wsp:rsid wsp:val=&quot;00D67A08&quot;/&gt;&lt;wsp:rsid wsp:val=&quot;00D67B66&quot;/&gt;&lt;wsp:rsid wsp:val=&quot;00D67C96&quot;/&gt;&lt;wsp:rsid wsp:val=&quot;00D70011&quot;/&gt;&lt;wsp:rsid wsp:val=&quot;00D700C8&quot;/&gt;&lt;wsp:rsid wsp:val=&quot;00D7026B&quot;/&gt;&lt;wsp:rsid wsp:val=&quot;00D705FC&quot;/&gt;&lt;wsp:rsid wsp:val=&quot;00D70788&quot;/&gt;&lt;wsp:rsid wsp:val=&quot;00D70AD3&quot;/&gt;&lt;wsp:rsid wsp:val=&quot;00D70C01&quot;/&gt;&lt;wsp:rsid wsp:val=&quot;00D70C76&quot;/&gt;&lt;wsp:rsid wsp:val=&quot;00D70CDF&quot;/&gt;&lt;wsp:rsid wsp:val=&quot;00D71078&quot;/&gt;&lt;wsp:rsid wsp:val=&quot;00D710C2&quot;/&gt;&lt;wsp:rsid wsp:val=&quot;00D71603&quot;/&gt;&lt;wsp:rsid wsp:val=&quot;00D71840&quot;/&gt;&lt;wsp:rsid wsp:val=&quot;00D71841&quot;/&gt;&lt;wsp:rsid wsp:val=&quot;00D7185E&quot;/&gt;&lt;wsp:rsid wsp:val=&quot;00D7197C&quot;/&gt;&lt;wsp:rsid wsp:val=&quot;00D71A2F&quot;/&gt;&lt;wsp:rsid wsp:val=&quot;00D71DE1&quot;/&gt;&lt;wsp:rsid wsp:val=&quot;00D72146&quot;/&gt;&lt;wsp:rsid wsp:val=&quot;00D72234&quot;/&gt;&lt;wsp:rsid wsp:val=&quot;00D7297D&quot;/&gt;&lt;wsp:rsid wsp:val=&quot;00D72DB5&quot;/&gt;&lt;wsp:rsid wsp:val=&quot;00D72DD4&quot;/&gt;&lt;wsp:rsid wsp:val=&quot;00D72E69&quot;/&gt;&lt;wsp:rsid wsp:val=&quot;00D72EF0&quot;/&gt;&lt;wsp:rsid wsp:val=&quot;00D7317E&quot;/&gt;&lt;wsp:rsid wsp:val=&quot;00D731EA&quot;/&gt;&lt;wsp:rsid wsp:val=&quot;00D731F2&quot;/&gt;&lt;wsp:rsid wsp:val=&quot;00D7335A&quot;/&gt;&lt;wsp:rsid wsp:val=&quot;00D733B0&quot;/&gt;&lt;wsp:rsid wsp:val=&quot;00D7353C&quot;/&gt;&lt;wsp:rsid wsp:val=&quot;00D73781&quot;/&gt;&lt;wsp:rsid wsp:val=&quot;00D73ADD&quot;/&gt;&lt;wsp:rsid wsp:val=&quot;00D73B7F&quot;/&gt;&lt;wsp:rsid wsp:val=&quot;00D73D9C&quot;/&gt;&lt;wsp:rsid wsp:val=&quot;00D73DE5&quot;/&gt;&lt;wsp:rsid wsp:val=&quot;00D7402A&quot;/&gt;&lt;wsp:rsid wsp:val=&quot;00D7424E&quot;/&gt;&lt;wsp:rsid wsp:val=&quot;00D743AA&quot;/&gt;&lt;wsp:rsid wsp:val=&quot;00D746BF&quot;/&gt;&lt;wsp:rsid wsp:val=&quot;00D747DF&quot;/&gt;&lt;wsp:rsid wsp:val=&quot;00D7482E&quot;/&gt;&lt;wsp:rsid wsp:val=&quot;00D749BA&quot;/&gt;&lt;wsp:rsid wsp:val=&quot;00D74A96&quot;/&gt;&lt;wsp:rsid wsp:val=&quot;00D74BCC&quot;/&gt;&lt;wsp:rsid wsp:val=&quot;00D74DC5&quot;/&gt;&lt;wsp:rsid wsp:val=&quot;00D74E0C&quot;/&gt;&lt;wsp:rsid wsp:val=&quot;00D74E42&quot;/&gt;&lt;wsp:rsid wsp:val=&quot;00D750DE&quot;/&gt;&lt;wsp:rsid wsp:val=&quot;00D7513E&quot;/&gt;&lt;wsp:rsid wsp:val=&quot;00D7517B&quot;/&gt;&lt;wsp:rsid wsp:val=&quot;00D75183&quot;/&gt;&lt;wsp:rsid wsp:val=&quot;00D7518F&quot;/&gt;&lt;wsp:rsid wsp:val=&quot;00D753A6&quot;/&gt;&lt;wsp:rsid wsp:val=&quot;00D754CE&quot;/&gt;&lt;wsp:rsid wsp:val=&quot;00D7570D&quot;/&gt;&lt;wsp:rsid wsp:val=&quot;00D757F7&quot;/&gt;&lt;wsp:rsid wsp:val=&quot;00D7582D&quot;/&gt;&lt;wsp:rsid wsp:val=&quot;00D7585B&quot;/&gt;&lt;wsp:rsid wsp:val=&quot;00D758A7&quot;/&gt;&lt;wsp:rsid wsp:val=&quot;00D758EB&quot;/&gt;&lt;wsp:rsid wsp:val=&quot;00D7591A&quot;/&gt;&lt;wsp:rsid wsp:val=&quot;00D759EB&quot;/&gt;&lt;wsp:rsid wsp:val=&quot;00D75AA9&quot;/&gt;&lt;wsp:rsid wsp:val=&quot;00D75C97&quot;/&gt;&lt;wsp:rsid wsp:val=&quot;00D75EE4&quot;/&gt;&lt;wsp:rsid wsp:val=&quot;00D75F5C&quot;/&gt;&lt;wsp:rsid wsp:val=&quot;00D76023&quot;/&gt;&lt;wsp:rsid wsp:val=&quot;00D761F9&quot;/&gt;&lt;wsp:rsid wsp:val=&quot;00D762C7&quot;/&gt;&lt;wsp:rsid wsp:val=&quot;00D76529&quot;/&gt;&lt;wsp:rsid wsp:val=&quot;00D76594&quot;/&gt;&lt;wsp:rsid wsp:val=&quot;00D7696B&quot;/&gt;&lt;wsp:rsid wsp:val=&quot;00D76AF3&quot;/&gt;&lt;wsp:rsid wsp:val=&quot;00D76F09&quot;/&gt;&lt;wsp:rsid wsp:val=&quot;00D76FD2&quot;/&gt;&lt;wsp:rsid wsp:val=&quot;00D771DE&quot;/&gt;&lt;wsp:rsid wsp:val=&quot;00D77387&quot;/&gt;&lt;wsp:rsid wsp:val=&quot;00D774B7&quot;/&gt;&lt;wsp:rsid wsp:val=&quot;00D77613&quot;/&gt;&lt;wsp:rsid wsp:val=&quot;00D77855&quot;/&gt;&lt;wsp:rsid wsp:val=&quot;00D77DB0&quot;/&gt;&lt;wsp:rsid wsp:val=&quot;00D800C3&quot;/&gt;&lt;wsp:rsid wsp:val=&quot;00D8014A&quot;/&gt;&lt;wsp:rsid wsp:val=&quot;00D802DF&quot;/&gt;&lt;wsp:rsid wsp:val=&quot;00D80617&quot;/&gt;&lt;wsp:rsid wsp:val=&quot;00D80AA3&quot;/&gt;&lt;wsp:rsid wsp:val=&quot;00D80AD0&quot;/&gt;&lt;wsp:rsid wsp:val=&quot;00D80C1E&quot;/&gt;&lt;wsp:rsid wsp:val=&quot;00D80E15&quot;/&gt;&lt;wsp:rsid wsp:val=&quot;00D80F4E&quot;/&gt;&lt;wsp:rsid wsp:val=&quot;00D80FD9&quot;/&gt;&lt;wsp:rsid wsp:val=&quot;00D80FEF&quot;/&gt;&lt;wsp:rsid wsp:val=&quot;00D810EA&quot;/&gt;&lt;wsp:rsid wsp:val=&quot;00D815C3&quot;/&gt;&lt;wsp:rsid wsp:val=&quot;00D816A6&quot;/&gt;&lt;wsp:rsid wsp:val=&quot;00D817C0&quot;/&gt;&lt;wsp:rsid wsp:val=&quot;00D81BA8&quot;/&gt;&lt;wsp:rsid wsp:val=&quot;00D81C01&quot;/&gt;&lt;wsp:rsid wsp:val=&quot;00D81C24&quot;/&gt;&lt;wsp:rsid wsp:val=&quot;00D81C78&quot;/&gt;&lt;wsp:rsid wsp:val=&quot;00D81E8C&quot;/&gt;&lt;wsp:rsid wsp:val=&quot;00D81EB6&quot;/&gt;&lt;wsp:rsid wsp:val=&quot;00D82092&quot;/&gt;&lt;wsp:rsid wsp:val=&quot;00D8235C&quot;/&gt;&lt;wsp:rsid wsp:val=&quot;00D82452&quot;/&gt;&lt;wsp:rsid wsp:val=&quot;00D82587&quot;/&gt;&lt;wsp:rsid wsp:val=&quot;00D82612&quot;/&gt;&lt;wsp:rsid wsp:val=&quot;00D826F5&quot;/&gt;&lt;wsp:rsid wsp:val=&quot;00D82ABD&quot;/&gt;&lt;wsp:rsid wsp:val=&quot;00D82DF4&quot;/&gt;&lt;wsp:rsid wsp:val=&quot;00D82F28&quot;/&gt;&lt;wsp:rsid wsp:val=&quot;00D82FB9&quot;/&gt;&lt;wsp:rsid wsp:val=&quot;00D8305F&quot;/&gt;&lt;wsp:rsid wsp:val=&quot;00D830B5&quot;/&gt;&lt;wsp:rsid wsp:val=&quot;00D831F3&quot;/&gt;&lt;wsp:rsid wsp:val=&quot;00D83372&quot;/&gt;&lt;wsp:rsid wsp:val=&quot;00D8347A&quot;/&gt;&lt;wsp:rsid wsp:val=&quot;00D8358E&quot;/&gt;&lt;wsp:rsid wsp:val=&quot;00D83785&quot;/&gt;&lt;wsp:rsid wsp:val=&quot;00D837A9&quot;/&gt;&lt;wsp:rsid wsp:val=&quot;00D83847&quot;/&gt;&lt;wsp:rsid wsp:val=&quot;00D83909&quot;/&gt;&lt;wsp:rsid wsp:val=&quot;00D83ABD&quot;/&gt;&lt;wsp:rsid wsp:val=&quot;00D83DF6&quot;/&gt;&lt;wsp:rsid wsp:val=&quot;00D83EAE&quot;/&gt;&lt;wsp:rsid wsp:val=&quot;00D83F73&quot;/&gt;&lt;wsp:rsid wsp:val=&quot;00D83FC7&quot;/&gt;&lt;wsp:rsid wsp:val=&quot;00D841AE&quot;/&gt;&lt;wsp:rsid wsp:val=&quot;00D84646&quot;/&gt;&lt;wsp:rsid wsp:val=&quot;00D8482C&quot;/&gt;&lt;wsp:rsid wsp:val=&quot;00D84BCE&quot;/&gt;&lt;wsp:rsid wsp:val=&quot;00D84C32&quot;/&gt;&lt;wsp:rsid wsp:val=&quot;00D84EFE&quot;/&gt;&lt;wsp:rsid wsp:val=&quot;00D851CA&quot;/&gt;&lt;wsp:rsid wsp:val=&quot;00D853C7&quot;/&gt;&lt;wsp:rsid wsp:val=&quot;00D854D4&quot;/&gt;&lt;wsp:rsid wsp:val=&quot;00D8553F&quot;/&gt;&lt;wsp:rsid wsp:val=&quot;00D85A31&quot;/&gt;&lt;wsp:rsid wsp:val=&quot;00D85A7F&quot;/&gt;&lt;wsp:rsid wsp:val=&quot;00D86108&quot;/&gt;&lt;wsp:rsid wsp:val=&quot;00D863C6&quot;/&gt;&lt;wsp:rsid wsp:val=&quot;00D86442&quot;/&gt;&lt;wsp:rsid wsp:val=&quot;00D8646B&quot;/&gt;&lt;wsp:rsid wsp:val=&quot;00D864CF&quot;/&gt;&lt;wsp:rsid wsp:val=&quot;00D86637&quot;/&gt;&lt;wsp:rsid wsp:val=&quot;00D8667B&quot;/&gt;&lt;wsp:rsid wsp:val=&quot;00D86790&quot;/&gt;&lt;wsp:rsid wsp:val=&quot;00D8689B&quot;/&gt;&lt;wsp:rsid wsp:val=&quot;00D868E0&quot;/&gt;&lt;wsp:rsid wsp:val=&quot;00D86A3D&quot;/&gt;&lt;wsp:rsid wsp:val=&quot;00D86AE9&quot;/&gt;&lt;wsp:rsid wsp:val=&quot;00D86B48&quot;/&gt;&lt;wsp:rsid wsp:val=&quot;00D86FF6&quot;/&gt;&lt;wsp:rsid wsp:val=&quot;00D8708B&quot;/&gt;&lt;wsp:rsid wsp:val=&quot;00D872A0&quot;/&gt;&lt;wsp:rsid wsp:val=&quot;00D872BE&quot;/&gt;&lt;wsp:rsid wsp:val=&quot;00D87333&quot;/&gt;&lt;wsp:rsid wsp:val=&quot;00D87570&quot;/&gt;&lt;wsp:rsid wsp:val=&quot;00D87762&quot;/&gt;&lt;wsp:rsid wsp:val=&quot;00D87AA5&quot;/&gt;&lt;wsp:rsid wsp:val=&quot;00D87B26&quot;/&gt;&lt;wsp:rsid wsp:val=&quot;00D87C3A&quot;/&gt;&lt;wsp:rsid wsp:val=&quot;00D90214&quot;/&gt;&lt;wsp:rsid wsp:val=&quot;00D9024D&quot;/&gt;&lt;wsp:rsid wsp:val=&quot;00D90407&quot;/&gt;&lt;wsp:rsid wsp:val=&quot;00D90512&quot;/&gt;&lt;wsp:rsid wsp:val=&quot;00D9070B&quot;/&gt;&lt;wsp:rsid wsp:val=&quot;00D907A0&quot;/&gt;&lt;wsp:rsid wsp:val=&quot;00D90817&quot;/&gt;&lt;wsp:rsid wsp:val=&quot;00D90819&quot;/&gt;&lt;wsp:rsid wsp:val=&quot;00D909D3&quot;/&gt;&lt;wsp:rsid wsp:val=&quot;00D90A48&quot;/&gt;&lt;wsp:rsid wsp:val=&quot;00D90CB1&quot;/&gt;&lt;wsp:rsid wsp:val=&quot;00D90FEE&quot;/&gt;&lt;wsp:rsid wsp:val=&quot;00D911AA&quot;/&gt;&lt;wsp:rsid wsp:val=&quot;00D911EF&quot;/&gt;&lt;wsp:rsid wsp:val=&quot;00D912DC&quot;/&gt;&lt;wsp:rsid wsp:val=&quot;00D9133A&quot;/&gt;&lt;wsp:rsid wsp:val=&quot;00D91680&quot;/&gt;&lt;wsp:rsid wsp:val=&quot;00D916C9&quot;/&gt;&lt;wsp:rsid wsp:val=&quot;00D91B5A&quot;/&gt;&lt;wsp:rsid wsp:val=&quot;00D91BD5&quot;/&gt;&lt;wsp:rsid wsp:val=&quot;00D91D81&quot;/&gt;&lt;wsp:rsid wsp:val=&quot;00D91DF5&quot;/&gt;&lt;wsp:rsid wsp:val=&quot;00D91E20&quot;/&gt;&lt;wsp:rsid wsp:val=&quot;00D91EF2&quot;/&gt;&lt;wsp:rsid wsp:val=&quot;00D920C6&quot;/&gt;&lt;wsp:rsid wsp:val=&quot;00D92205&quot;/&gt;&lt;wsp:rsid wsp:val=&quot;00D92510&quot;/&gt;&lt;wsp:rsid wsp:val=&quot;00D927A8&quot;/&gt;&lt;wsp:rsid wsp:val=&quot;00D92B68&quot;/&gt;&lt;wsp:rsid wsp:val=&quot;00D92B6D&quot;/&gt;&lt;wsp:rsid wsp:val=&quot;00D92CF6&quot;/&gt;&lt;wsp:rsid wsp:val=&quot;00D92D28&quot;/&gt;&lt;wsp:rsid wsp:val=&quot;00D92E28&quot;/&gt;&lt;wsp:rsid wsp:val=&quot;00D93098&quot;/&gt;&lt;wsp:rsid wsp:val=&quot;00D93323&quot;/&gt;&lt;wsp:rsid wsp:val=&quot;00D933FB&quot;/&gt;&lt;wsp:rsid wsp:val=&quot;00D9341A&quot;/&gt;&lt;wsp:rsid wsp:val=&quot;00D936D1&quot;/&gt;&lt;wsp:rsid wsp:val=&quot;00D93750&quot;/&gt;&lt;wsp:rsid wsp:val=&quot;00D93933&quot;/&gt;&lt;wsp:rsid wsp:val=&quot;00D9395F&quot;/&gt;&lt;wsp:rsid wsp:val=&quot;00D9396B&quot;/&gt;&lt;wsp:rsid wsp:val=&quot;00D93CA5&quot;/&gt;&lt;wsp:rsid wsp:val=&quot;00D93DE0&quot;/&gt;&lt;wsp:rsid wsp:val=&quot;00D93E7E&quot;/&gt;&lt;wsp:rsid wsp:val=&quot;00D93FF5&quot;/&gt;&lt;wsp:rsid wsp:val=&quot;00D9423E&quot;/&gt;&lt;wsp:rsid wsp:val=&quot;00D9447D&quot;/&gt;&lt;wsp:rsid wsp:val=&quot;00D94539&quot;/&gt;&lt;wsp:rsid wsp:val=&quot;00D94B45&quot;/&gt;&lt;wsp:rsid wsp:val=&quot;00D94B7E&quot;/&gt;&lt;wsp:rsid wsp:val=&quot;00D94C31&quot;/&gt;&lt;wsp:rsid wsp:val=&quot;00D94DE8&quot;/&gt;&lt;wsp:rsid wsp:val=&quot;00D94E73&quot;/&gt;&lt;wsp:rsid wsp:val=&quot;00D94EA3&quot;/&gt;&lt;wsp:rsid wsp:val=&quot;00D94F19&quot;/&gt;&lt;wsp:rsid wsp:val=&quot;00D9550F&quot;/&gt;&lt;wsp:rsid wsp:val=&quot;00D95C8E&quot;/&gt;&lt;wsp:rsid wsp:val=&quot;00D95D25&quot;/&gt;&lt;wsp:rsid wsp:val=&quot;00D96298&quot;/&gt;&lt;wsp:rsid wsp:val=&quot;00D964FC&quot;/&gt;&lt;wsp:rsid wsp:val=&quot;00D966F8&quot;/&gt;&lt;wsp:rsid wsp:val=&quot;00D9680E&quot;/&gt;&lt;wsp:rsid wsp:val=&quot;00D96920&quot;/&gt;&lt;wsp:rsid wsp:val=&quot;00D96B22&quot;/&gt;&lt;wsp:rsid wsp:val=&quot;00D96B32&quot;/&gt;&lt;wsp:rsid wsp:val=&quot;00D96D5C&quot;/&gt;&lt;wsp:rsid wsp:val=&quot;00D96DA7&quot;/&gt;&lt;wsp:rsid wsp:val=&quot;00D96FD2&quot;/&gt;&lt;wsp:rsid wsp:val=&quot;00D972EA&quot;/&gt;&lt;wsp:rsid wsp:val=&quot;00D973BF&quot;/&gt;&lt;wsp:rsid wsp:val=&quot;00D9754A&quot;/&gt;&lt;wsp:rsid wsp:val=&quot;00D975A9&quot;/&gt;&lt;wsp:rsid wsp:val=&quot;00D975F3&quot;/&gt;&lt;wsp:rsid wsp:val=&quot;00D975FE&quot;/&gt;&lt;wsp:rsid wsp:val=&quot;00D97699&quot;/&gt;&lt;wsp:rsid wsp:val=&quot;00D97795&quot;/&gt;&lt;wsp:rsid wsp:val=&quot;00D97824&quot;/&gt;&lt;wsp:rsid wsp:val=&quot;00D97879&quot;/&gt;&lt;wsp:rsid wsp:val=&quot;00D97B94&quot;/&gt;&lt;wsp:rsid wsp:val=&quot;00D97CB4&quot;/&gt;&lt;wsp:rsid wsp:val=&quot;00D97EDF&quot;/&gt;&lt;wsp:rsid wsp:val=&quot;00DA0027&quot;/&gt;&lt;wsp:rsid wsp:val=&quot;00DA0613&quot;/&gt;&lt;wsp:rsid wsp:val=&quot;00DA06EE&quot;/&gt;&lt;wsp:rsid wsp:val=&quot;00DA09C8&quot;/&gt;&lt;wsp:rsid wsp:val=&quot;00DA0A45&quot;/&gt;&lt;wsp:rsid wsp:val=&quot;00DA0BF0&quot;/&gt;&lt;wsp:rsid wsp:val=&quot;00DA0D7A&quot;/&gt;&lt;wsp:rsid wsp:val=&quot;00DA0F5C&quot;/&gt;&lt;wsp:rsid wsp:val=&quot;00DA1067&quot;/&gt;&lt;wsp:rsid wsp:val=&quot;00DA1244&quot;/&gt;&lt;wsp:rsid wsp:val=&quot;00DA14A4&quot;/&gt;&lt;wsp:rsid wsp:val=&quot;00DA16EA&quot;/&gt;&lt;wsp:rsid wsp:val=&quot;00DA1763&quot;/&gt;&lt;wsp:rsid wsp:val=&quot;00DA17CC&quot;/&gt;&lt;wsp:rsid wsp:val=&quot;00DA1A20&quot;/&gt;&lt;wsp:rsid wsp:val=&quot;00DA1C86&quot;/&gt;&lt;wsp:rsid wsp:val=&quot;00DA1D10&quot;/&gt;&lt;wsp:rsid wsp:val=&quot;00DA1E78&quot;/&gt;&lt;wsp:rsid wsp:val=&quot;00DA1E82&quot;/&gt;&lt;wsp:rsid wsp:val=&quot;00DA230C&quot;/&gt;&lt;wsp:rsid wsp:val=&quot;00DA251F&quot;/&gt;&lt;wsp:rsid wsp:val=&quot;00DA256F&quot;/&gt;&lt;wsp:rsid wsp:val=&quot;00DA25C0&quot;/&gt;&lt;wsp:rsid wsp:val=&quot;00DA26CF&quot;/&gt;&lt;wsp:rsid wsp:val=&quot;00DA28C2&quot;/&gt;&lt;wsp:rsid wsp:val=&quot;00DA2945&quot;/&gt;&lt;wsp:rsid wsp:val=&quot;00DA2C2D&quot;/&gt;&lt;wsp:rsid wsp:val=&quot;00DA2D1C&quot;/&gt;&lt;wsp:rsid wsp:val=&quot;00DA2D4C&quot;/&gt;&lt;wsp:rsid wsp:val=&quot;00DA2E70&quot;/&gt;&lt;wsp:rsid wsp:val=&quot;00DA2E90&quot;/&gt;&lt;wsp:rsid wsp:val=&quot;00DA3010&quot;/&gt;&lt;wsp:rsid wsp:val=&quot;00DA3373&quot;/&gt;&lt;wsp:rsid wsp:val=&quot;00DA3507&quot;/&gt;&lt;wsp:rsid wsp:val=&quot;00DA3703&quot;/&gt;&lt;wsp:rsid wsp:val=&quot;00DA3728&quot;/&gt;&lt;wsp:rsid wsp:val=&quot;00DA38C7&quot;/&gt;&lt;wsp:rsid wsp:val=&quot;00DA3A78&quot;/&gt;&lt;wsp:rsid wsp:val=&quot;00DA3AA2&quot;/&gt;&lt;wsp:rsid wsp:val=&quot;00DA3C9F&quot;/&gt;&lt;wsp:rsid wsp:val=&quot;00DA3E8C&quot;/&gt;&lt;wsp:rsid wsp:val=&quot;00DA3ED3&quot;/&gt;&lt;wsp:rsid wsp:val=&quot;00DA3F33&quot;/&gt;&lt;wsp:rsid wsp:val=&quot;00DA3F7A&quot;/&gt;&lt;wsp:rsid wsp:val=&quot;00DA3F8E&quot;/&gt;&lt;wsp:rsid wsp:val=&quot;00DA3FE9&quot;/&gt;&lt;wsp:rsid wsp:val=&quot;00DA4067&quot;/&gt;&lt;wsp:rsid wsp:val=&quot;00DA4255&quot;/&gt;&lt;wsp:rsid wsp:val=&quot;00DA467A&quot;/&gt;&lt;wsp:rsid wsp:val=&quot;00DA472D&quot;/&gt;&lt;wsp:rsid wsp:val=&quot;00DA486C&quot;/&gt;&lt;wsp:rsid wsp:val=&quot;00DA49E9&quot;/&gt;&lt;wsp:rsid wsp:val=&quot;00DA4A33&quot;/&gt;&lt;wsp:rsid wsp:val=&quot;00DA4D03&quot;/&gt;&lt;wsp:rsid wsp:val=&quot;00DA4EDF&quot;/&gt;&lt;wsp:rsid wsp:val=&quot;00DA5068&quot;/&gt;&lt;wsp:rsid wsp:val=&quot;00DA508F&quot;/&gt;&lt;wsp:rsid wsp:val=&quot;00DA51C7&quot;/&gt;&lt;wsp:rsid wsp:val=&quot;00DA5615&quot;/&gt;&lt;wsp:rsid wsp:val=&quot;00DA5741&quot;/&gt;&lt;wsp:rsid wsp:val=&quot;00DA5819&quot;/&gt;&lt;wsp:rsid wsp:val=&quot;00DA58FA&quot;/&gt;&lt;wsp:rsid wsp:val=&quot;00DA593D&quot;/&gt;&lt;wsp:rsid wsp:val=&quot;00DA5970&quot;/&gt;&lt;wsp:rsid wsp:val=&quot;00DA5AA6&quot;/&gt;&lt;wsp:rsid wsp:val=&quot;00DA5B77&quot;/&gt;&lt;wsp:rsid wsp:val=&quot;00DA5D93&quot;/&gt;&lt;wsp:rsid wsp:val=&quot;00DA5E19&quot;/&gt;&lt;wsp:rsid wsp:val=&quot;00DA600B&quot;/&gt;&lt;wsp:rsid wsp:val=&quot;00DA611C&quot;/&gt;&lt;wsp:rsid wsp:val=&quot;00DA6154&quot;/&gt;&lt;wsp:rsid wsp:val=&quot;00DA6233&quot;/&gt;&lt;wsp:rsid wsp:val=&quot;00DA6390&quot;/&gt;&lt;wsp:rsid wsp:val=&quot;00DA6489&quot;/&gt;&lt;wsp:rsid wsp:val=&quot;00DA6506&quot;/&gt;&lt;wsp:rsid wsp:val=&quot;00DA6664&quot;/&gt;&lt;wsp:rsid wsp:val=&quot;00DA68FC&quot;/&gt;&lt;wsp:rsid wsp:val=&quot;00DA6A05&quot;/&gt;&lt;wsp:rsid wsp:val=&quot;00DA6A88&quot;/&gt;&lt;wsp:rsid wsp:val=&quot;00DA6C00&quot;/&gt;&lt;wsp:rsid wsp:val=&quot;00DA6D50&quot;/&gt;&lt;wsp:rsid wsp:val=&quot;00DA7202&quot;/&gt;&lt;wsp:rsid wsp:val=&quot;00DA76BC&quot;/&gt;&lt;wsp:rsid wsp:val=&quot;00DA76F7&quot;/&gt;&lt;wsp:rsid wsp:val=&quot;00DA77E7&quot;/&gt;&lt;wsp:rsid wsp:val=&quot;00DA7A4D&quot;/&gt;&lt;wsp:rsid wsp:val=&quot;00DA7B2F&quot;/&gt;&lt;wsp:rsid wsp:val=&quot;00DA7DE8&quot;/&gt;&lt;wsp:rsid wsp:val=&quot;00DA7DED&quot;/&gt;&lt;wsp:rsid wsp:val=&quot;00DA7E5B&quot;/&gt;&lt;wsp:rsid wsp:val=&quot;00DB004F&quot;/&gt;&lt;wsp:rsid wsp:val=&quot;00DB0328&quot;/&gt;&lt;wsp:rsid wsp:val=&quot;00DB0545&quot;/&gt;&lt;wsp:rsid wsp:val=&quot;00DB07F1&quot;/&gt;&lt;wsp:rsid wsp:val=&quot;00DB0939&quot;/&gt;&lt;wsp:rsid wsp:val=&quot;00DB0A38&quot;/&gt;&lt;wsp:rsid wsp:val=&quot;00DB0B03&quot;/&gt;&lt;wsp:rsid wsp:val=&quot;00DB0B59&quot;/&gt;&lt;wsp:rsid wsp:val=&quot;00DB0F25&quot;/&gt;&lt;wsp:rsid wsp:val=&quot;00DB0FA3&quot;/&gt;&lt;wsp:rsid wsp:val=&quot;00DB102E&quot;/&gt;&lt;wsp:rsid wsp:val=&quot;00DB1053&quot;/&gt;&lt;wsp:rsid wsp:val=&quot;00DB1279&quot;/&gt;&lt;wsp:rsid wsp:val=&quot;00DB12E2&quot;/&gt;&lt;wsp:rsid wsp:val=&quot;00DB14C4&quot;/&gt;&lt;wsp:rsid wsp:val=&quot;00DB1740&quot;/&gt;&lt;wsp:rsid wsp:val=&quot;00DB1B55&quot;/&gt;&lt;wsp:rsid wsp:val=&quot;00DB1C7C&quot;/&gt;&lt;wsp:rsid wsp:val=&quot;00DB1CE0&quot;/&gt;&lt;wsp:rsid wsp:val=&quot;00DB1E0A&quot;/&gt;&lt;wsp:rsid wsp:val=&quot;00DB1EB5&quot;/&gt;&lt;wsp:rsid wsp:val=&quot;00DB1F34&quot;/&gt;&lt;wsp:rsid wsp:val=&quot;00DB2083&quot;/&gt;&lt;wsp:rsid wsp:val=&quot;00DB2407&quot;/&gt;&lt;wsp:rsid wsp:val=&quot;00DB2445&quot;/&gt;&lt;wsp:rsid wsp:val=&quot;00DB2604&quot;/&gt;&lt;wsp:rsid wsp:val=&quot;00DB269A&quot;/&gt;&lt;wsp:rsid wsp:val=&quot;00DB2764&quot;/&gt;&lt;wsp:rsid wsp:val=&quot;00DB2A7A&quot;/&gt;&lt;wsp:rsid wsp:val=&quot;00DB2BD1&quot;/&gt;&lt;wsp:rsid wsp:val=&quot;00DB2C6F&quot;/&gt;&lt;wsp:rsid wsp:val=&quot;00DB2E89&quot;/&gt;&lt;wsp:rsid wsp:val=&quot;00DB2EC2&quot;/&gt;&lt;wsp:rsid wsp:val=&quot;00DB2FD7&quot;/&gt;&lt;wsp:rsid wsp:val=&quot;00DB349E&quot;/&gt;&lt;wsp:rsid wsp:val=&quot;00DB3687&quot;/&gt;&lt;wsp:rsid wsp:val=&quot;00DB36EA&quot;/&gt;&lt;wsp:rsid wsp:val=&quot;00DB36FE&quot;/&gt;&lt;wsp:rsid wsp:val=&quot;00DB3710&quot;/&gt;&lt;wsp:rsid wsp:val=&quot;00DB3744&quot;/&gt;&lt;wsp:rsid wsp:val=&quot;00DB37ED&quot;/&gt;&lt;wsp:rsid wsp:val=&quot;00DB384E&quot;/&gt;&lt;wsp:rsid wsp:val=&quot;00DB3A62&quot;/&gt;&lt;wsp:rsid wsp:val=&quot;00DB3BE5&quot;/&gt;&lt;wsp:rsid wsp:val=&quot;00DB3CA6&quot;/&gt;&lt;wsp:rsid wsp:val=&quot;00DB3D2C&quot;/&gt;&lt;wsp:rsid wsp:val=&quot;00DB3D98&quot;/&gt;&lt;wsp:rsid wsp:val=&quot;00DB3F0F&quot;/&gt;&lt;wsp:rsid wsp:val=&quot;00DB404B&quot;/&gt;&lt;wsp:rsid wsp:val=&quot;00DB4124&quot;/&gt;&lt;wsp:rsid wsp:val=&quot;00DB4201&quot;/&gt;&lt;wsp:rsid wsp:val=&quot;00DB4392&quot;/&gt;&lt;wsp:rsid wsp:val=&quot;00DB4466&quot;/&gt;&lt;wsp:rsid wsp:val=&quot;00DB46BC&quot;/&gt;&lt;wsp:rsid wsp:val=&quot;00DB4775&quot;/&gt;&lt;wsp:rsid wsp:val=&quot;00DB4B4A&quot;/&gt;&lt;wsp:rsid wsp:val=&quot;00DB4E65&quot;/&gt;&lt;wsp:rsid wsp:val=&quot;00DB4F80&quot;/&gt;&lt;wsp:rsid wsp:val=&quot;00DB502B&quot;/&gt;&lt;wsp:rsid wsp:val=&quot;00DB51EF&quot;/&gt;&lt;wsp:rsid wsp:val=&quot;00DB59D5&quot;/&gt;&lt;wsp:rsid wsp:val=&quot;00DB5A61&quot;/&gt;&lt;wsp:rsid wsp:val=&quot;00DB5AB7&quot;/&gt;&lt;wsp:rsid wsp:val=&quot;00DB5ABD&quot;/&gt;&lt;wsp:rsid wsp:val=&quot;00DB5C3D&quot;/&gt;&lt;wsp:rsid wsp:val=&quot;00DB5DDB&quot;/&gt;&lt;wsp:rsid wsp:val=&quot;00DB5FD0&quot;/&gt;&lt;wsp:rsid wsp:val=&quot;00DB602E&quot;/&gt;&lt;wsp:rsid wsp:val=&quot;00DB60ED&quot;/&gt;&lt;wsp:rsid wsp:val=&quot;00DB6448&quot;/&gt;&lt;wsp:rsid wsp:val=&quot;00DB66B0&quot;/&gt;&lt;wsp:rsid wsp:val=&quot;00DB68A3&quot;/&gt;&lt;wsp:rsid wsp:val=&quot;00DB68BE&quot;/&gt;&lt;wsp:rsid wsp:val=&quot;00DB6A9B&quot;/&gt;&lt;wsp:rsid wsp:val=&quot;00DB7031&quot;/&gt;&lt;wsp:rsid wsp:val=&quot;00DB7313&quot;/&gt;&lt;wsp:rsid wsp:val=&quot;00DB74D6&quot;/&gt;&lt;wsp:rsid wsp:val=&quot;00DB7505&quot;/&gt;&lt;wsp:rsid wsp:val=&quot;00DB758A&quot;/&gt;&lt;wsp:rsid wsp:val=&quot;00DB75D5&quot;/&gt;&lt;wsp:rsid wsp:val=&quot;00DB7754&quot;/&gt;&lt;wsp:rsid wsp:val=&quot;00DB77E8&quot;/&gt;&lt;wsp:rsid wsp:val=&quot;00DB77EE&quot;/&gt;&lt;wsp:rsid wsp:val=&quot;00DB792B&quot;/&gt;&lt;wsp:rsid wsp:val=&quot;00DB7B1E&quot;/&gt;&lt;wsp:rsid wsp:val=&quot;00DB7C0D&quot;/&gt;&lt;wsp:rsid wsp:val=&quot;00DB7C48&quot;/&gt;&lt;wsp:rsid wsp:val=&quot;00DB7F7B&quot;/&gt;&lt;wsp:rsid wsp:val=&quot;00DC022A&quot;/&gt;&lt;wsp:rsid wsp:val=&quot;00DC031F&quot;/&gt;&lt;wsp:rsid wsp:val=&quot;00DC0368&quot;/&gt;&lt;wsp:rsid wsp:val=&quot;00DC04E2&quot;/&gt;&lt;wsp:rsid wsp:val=&quot;00DC0677&quot;/&gt;&lt;wsp:rsid wsp:val=&quot;00DC06ED&quot;/&gt;&lt;wsp:rsid wsp:val=&quot;00DC0782&quot;/&gt;&lt;wsp:rsid wsp:val=&quot;00DC0A52&quot;/&gt;&lt;wsp:rsid wsp:val=&quot;00DC0B16&quot;/&gt;&lt;wsp:rsid wsp:val=&quot;00DC0CE5&quot;/&gt;&lt;wsp:rsid wsp:val=&quot;00DC0FFB&quot;/&gt;&lt;wsp:rsid wsp:val=&quot;00DC1295&quot;/&gt;&lt;wsp:rsid wsp:val=&quot;00DC186F&quot;/&gt;&lt;wsp:rsid wsp:val=&quot;00DC1983&quot;/&gt;&lt;wsp:rsid wsp:val=&quot;00DC1DC6&quot;/&gt;&lt;wsp:rsid wsp:val=&quot;00DC1F3D&quot;/&gt;&lt;wsp:rsid wsp:val=&quot;00DC2087&quot;/&gt;&lt;wsp:rsid wsp:val=&quot;00DC210D&quot;/&gt;&lt;wsp:rsid wsp:val=&quot;00DC227A&quot;/&gt;&lt;wsp:rsid wsp:val=&quot;00DC232A&quot;/&gt;&lt;wsp:rsid wsp:val=&quot;00DC25A0&quot;/&gt;&lt;wsp:rsid wsp:val=&quot;00DC25B6&quot;/&gt;&lt;wsp:rsid wsp:val=&quot;00DC26E2&quot;/&gt;&lt;wsp:rsid wsp:val=&quot;00DC26F2&quot;/&gt;&lt;wsp:rsid wsp:val=&quot;00DC2704&quot;/&gt;&lt;wsp:rsid wsp:val=&quot;00DC2757&quot;/&gt;&lt;wsp:rsid wsp:val=&quot;00DC2913&quot;/&gt;&lt;wsp:rsid wsp:val=&quot;00DC295C&quot;/&gt;&lt;wsp:rsid wsp:val=&quot;00DC2C5D&quot;/&gt;&lt;wsp:rsid wsp:val=&quot;00DC2CC5&quot;/&gt;&lt;wsp:rsid wsp:val=&quot;00DC2ECB&quot;/&gt;&lt;wsp:rsid wsp:val=&quot;00DC2F81&quot;/&gt;&lt;wsp:rsid wsp:val=&quot;00DC2FDE&quot;/&gt;&lt;wsp:rsid wsp:val=&quot;00DC3058&quot;/&gt;&lt;wsp:rsid wsp:val=&quot;00DC31DB&quot;/&gt;&lt;wsp:rsid wsp:val=&quot;00DC3338&quot;/&gt;&lt;wsp:rsid wsp:val=&quot;00DC3616&quot;/&gt;&lt;wsp:rsid wsp:val=&quot;00DC3724&quot;/&gt;&lt;wsp:rsid wsp:val=&quot;00DC3A2E&quot;/&gt;&lt;wsp:rsid wsp:val=&quot;00DC3BF2&quot;/&gt;&lt;wsp:rsid wsp:val=&quot;00DC3E55&quot;/&gt;&lt;wsp:rsid wsp:val=&quot;00DC3FB2&quot;/&gt;&lt;wsp:rsid wsp:val=&quot;00DC400E&quot;/&gt;&lt;wsp:rsid wsp:val=&quot;00DC403B&quot;/&gt;&lt;wsp:rsid wsp:val=&quot;00DC41CC&quot;/&gt;&lt;wsp:rsid wsp:val=&quot;00DC4226&quot;/&gt;&lt;wsp:rsid wsp:val=&quot;00DC4227&quot;/&gt;&lt;wsp:rsid wsp:val=&quot;00DC4269&quot;/&gt;&lt;wsp:rsid wsp:val=&quot;00DC4717&quot;/&gt;&lt;wsp:rsid wsp:val=&quot;00DC47EC&quot;/&gt;&lt;wsp:rsid wsp:val=&quot;00DC497D&quot;/&gt;&lt;wsp:rsid wsp:val=&quot;00DC4B43&quot;/&gt;&lt;wsp:rsid wsp:val=&quot;00DC4F77&quot;/&gt;&lt;wsp:rsid wsp:val=&quot;00DC4F8B&quot;/&gt;&lt;wsp:rsid wsp:val=&quot;00DC4F93&quot;/&gt;&lt;wsp:rsid wsp:val=&quot;00DC501E&quot;/&gt;&lt;wsp:rsid wsp:val=&quot;00DC50BE&quot;/&gt;&lt;wsp:rsid wsp:val=&quot;00DC5343&quot;/&gt;&lt;wsp:rsid wsp:val=&quot;00DC5464&quot;/&gt;&lt;wsp:rsid wsp:val=&quot;00DC55A8&quot;/&gt;&lt;wsp:rsid wsp:val=&quot;00DC55AA&quot;/&gt;&lt;wsp:rsid wsp:val=&quot;00DC568B&quot;/&gt;&lt;wsp:rsid wsp:val=&quot;00DC56B5&quot;/&gt;&lt;wsp:rsid wsp:val=&quot;00DC574F&quot;/&gt;&lt;wsp:rsid wsp:val=&quot;00DC5817&quot;/&gt;&lt;wsp:rsid wsp:val=&quot;00DC592D&quot;/&gt;&lt;wsp:rsid wsp:val=&quot;00DC5CBF&quot;/&gt;&lt;wsp:rsid wsp:val=&quot;00DC5CEB&quot;/&gt;&lt;wsp:rsid wsp:val=&quot;00DC5DFC&quot;/&gt;&lt;wsp:rsid wsp:val=&quot;00DC5F9B&quot;/&gt;&lt;wsp:rsid wsp:val=&quot;00DC5FA4&quot;/&gt;&lt;wsp:rsid wsp:val=&quot;00DC60E0&quot;/&gt;&lt;wsp:rsid wsp:val=&quot;00DC62F9&quot;/&gt;&lt;wsp:rsid wsp:val=&quot;00DC63BB&quot;/&gt;&lt;wsp:rsid wsp:val=&quot;00DC66BC&quot;/&gt;&lt;wsp:rsid wsp:val=&quot;00DC67A4&quot;/&gt;&lt;wsp:rsid wsp:val=&quot;00DC67BA&quot;/&gt;&lt;wsp:rsid wsp:val=&quot;00DC6824&quot;/&gt;&lt;wsp:rsid wsp:val=&quot;00DC6D47&quot;/&gt;&lt;wsp:rsid wsp:val=&quot;00DC6D79&quot;/&gt;&lt;wsp:rsid wsp:val=&quot;00DC6E30&quot;/&gt;&lt;wsp:rsid wsp:val=&quot;00DC6E66&quot;/&gt;&lt;wsp:rsid wsp:val=&quot;00DC6EDD&quot;/&gt;&lt;wsp:rsid wsp:val=&quot;00DC7175&quot;/&gt;&lt;wsp:rsid wsp:val=&quot;00DC730D&quot;/&gt;&lt;wsp:rsid wsp:val=&quot;00DC73CB&quot;/&gt;&lt;wsp:rsid wsp:val=&quot;00DC74E2&quot;/&gt;&lt;wsp:rsid wsp:val=&quot;00DC754B&quot;/&gt;&lt;wsp:rsid wsp:val=&quot;00DC785B&quot;/&gt;&lt;wsp:rsid wsp:val=&quot;00DC7A88&quot;/&gt;&lt;wsp:rsid wsp:val=&quot;00DC7D11&quot;/&gt;&lt;wsp:rsid wsp:val=&quot;00DD00BC&quot;/&gt;&lt;wsp:rsid wsp:val=&quot;00DD0180&quot;/&gt;&lt;wsp:rsid wsp:val=&quot;00DD0383&quot;/&gt;&lt;wsp:rsid wsp:val=&quot;00DD04D6&quot;/&gt;&lt;wsp:rsid wsp:val=&quot;00DD08EB&quot;/&gt;&lt;wsp:rsid wsp:val=&quot;00DD0948&quot;/&gt;&lt;wsp:rsid wsp:val=&quot;00DD0962&quot;/&gt;&lt;wsp:rsid wsp:val=&quot;00DD0973&quot;/&gt;&lt;wsp:rsid wsp:val=&quot;00DD0AC6&quot;/&gt;&lt;wsp:rsid wsp:val=&quot;00DD0AD1&quot;/&gt;&lt;wsp:rsid wsp:val=&quot;00DD0C06&quot;/&gt;&lt;wsp:rsid wsp:val=&quot;00DD0F86&quot;/&gt;&lt;wsp:rsid wsp:val=&quot;00DD1056&quot;/&gt;&lt;wsp:rsid wsp:val=&quot;00DD105E&quot;/&gt;&lt;wsp:rsid wsp:val=&quot;00DD132E&quot;/&gt;&lt;wsp:rsid wsp:val=&quot;00DD1448&quot;/&gt;&lt;wsp:rsid wsp:val=&quot;00DD15CB&quot;/&gt;&lt;wsp:rsid wsp:val=&quot;00DD162C&quot;/&gt;&lt;wsp:rsid wsp:val=&quot;00DD1743&quot;/&gt;&lt;wsp:rsid wsp:val=&quot;00DD17DE&quot;/&gt;&lt;wsp:rsid wsp:val=&quot;00DD1B75&quot;/&gt;&lt;wsp:rsid wsp:val=&quot;00DD1BDD&quot;/&gt;&lt;wsp:rsid wsp:val=&quot;00DD1E24&quot;/&gt;&lt;wsp:rsid wsp:val=&quot;00DD1EC0&quot;/&gt;&lt;wsp:rsid wsp:val=&quot;00DD1F30&quot;/&gt;&lt;wsp:rsid wsp:val=&quot;00DD210F&quot;/&gt;&lt;wsp:rsid wsp:val=&quot;00DD21A7&quot;/&gt;&lt;wsp:rsid wsp:val=&quot;00DD21C4&quot;/&gt;&lt;wsp:rsid wsp:val=&quot;00DD2785&quot;/&gt;&lt;wsp:rsid wsp:val=&quot;00DD2809&quot;/&gt;&lt;wsp:rsid wsp:val=&quot;00DD298C&quot;/&gt;&lt;wsp:rsid wsp:val=&quot;00DD29C3&quot;/&gt;&lt;wsp:rsid wsp:val=&quot;00DD2A3C&quot;/&gt;&lt;wsp:rsid wsp:val=&quot;00DD2BFA&quot;/&gt;&lt;wsp:rsid wsp:val=&quot;00DD2C3F&quot;/&gt;&lt;wsp:rsid wsp:val=&quot;00DD2C6D&quot;/&gt;&lt;wsp:rsid wsp:val=&quot;00DD31AC&quot;/&gt;&lt;wsp:rsid wsp:val=&quot;00DD32C7&quot;/&gt;&lt;wsp:rsid wsp:val=&quot;00DD3466&quot;/&gt;&lt;wsp:rsid wsp:val=&quot;00DD34C0&quot;/&gt;&lt;wsp:rsid wsp:val=&quot;00DD3903&quot;/&gt;&lt;wsp:rsid wsp:val=&quot;00DD3A1E&quot;/&gt;&lt;wsp:rsid wsp:val=&quot;00DD3A7D&quot;/&gt;&lt;wsp:rsid wsp:val=&quot;00DD3C26&quot;/&gt;&lt;wsp:rsid wsp:val=&quot;00DD3C38&quot;/&gt;&lt;wsp:rsid wsp:val=&quot;00DD3D08&quot;/&gt;&lt;wsp:rsid wsp:val=&quot;00DD3DC4&quot;/&gt;&lt;wsp:rsid wsp:val=&quot;00DD3E43&quot;/&gt;&lt;wsp:rsid wsp:val=&quot;00DD40E0&quot;/&gt;&lt;wsp:rsid wsp:val=&quot;00DD430F&quot;/&gt;&lt;wsp:rsid wsp:val=&quot;00DD43D8&quot;/&gt;&lt;wsp:rsid wsp:val=&quot;00DD43E2&quot;/&gt;&lt;wsp:rsid wsp:val=&quot;00DD4480&quot;/&gt;&lt;wsp:rsid wsp:val=&quot;00DD44CC&quot;/&gt;&lt;wsp:rsid wsp:val=&quot;00DD454B&quot;/&gt;&lt;wsp:rsid wsp:val=&quot;00DD4596&quot;/&gt;&lt;wsp:rsid wsp:val=&quot;00DD45EE&quot;/&gt;&lt;wsp:rsid wsp:val=&quot;00DD46E7&quot;/&gt;&lt;wsp:rsid wsp:val=&quot;00DD4746&quot;/&gt;&lt;wsp:rsid wsp:val=&quot;00DD491C&quot;/&gt;&lt;wsp:rsid wsp:val=&quot;00DD4A04&quot;/&gt;&lt;wsp:rsid wsp:val=&quot;00DD4E2F&quot;/&gt;&lt;wsp:rsid wsp:val=&quot;00DD5406&quot;/&gt;&lt;wsp:rsid wsp:val=&quot;00DD5501&quot;/&gt;&lt;wsp:rsid wsp:val=&quot;00DD5692&quot;/&gt;&lt;wsp:rsid wsp:val=&quot;00DD56B6&quot;/&gt;&lt;wsp:rsid wsp:val=&quot;00DD5731&quot;/&gt;&lt;wsp:rsid wsp:val=&quot;00DD590B&quot;/&gt;&lt;wsp:rsid wsp:val=&quot;00DD5C93&quot;/&gt;&lt;wsp:rsid wsp:val=&quot;00DD5DD5&quot;/&gt;&lt;wsp:rsid wsp:val=&quot;00DD5E0B&quot;/&gt;&lt;wsp:rsid wsp:val=&quot;00DD5FCF&quot;/&gt;&lt;wsp:rsid wsp:val=&quot;00DD5FEB&quot;/&gt;&lt;wsp:rsid wsp:val=&quot;00DD609E&quot;/&gt;&lt;wsp:rsid wsp:val=&quot;00DD60A9&quot;/&gt;&lt;wsp:rsid wsp:val=&quot;00DD6216&quot;/&gt;&lt;wsp:rsid wsp:val=&quot;00DD635A&quot;/&gt;&lt;wsp:rsid wsp:val=&quot;00DD64CA&quot;/&gt;&lt;wsp:rsid wsp:val=&quot;00DD6780&quot;/&gt;&lt;wsp:rsid wsp:val=&quot;00DD6964&quot;/&gt;&lt;wsp:rsid wsp:val=&quot;00DD6AF1&quot;/&gt;&lt;wsp:rsid wsp:val=&quot;00DD6CD2&quot;/&gt;&lt;wsp:rsid wsp:val=&quot;00DD6E72&quot;/&gt;&lt;wsp:rsid wsp:val=&quot;00DD70D5&quot;/&gt;&lt;wsp:rsid wsp:val=&quot;00DD7378&quot;/&gt;&lt;wsp:rsid wsp:val=&quot;00DD7454&quot;/&gt;&lt;wsp:rsid wsp:val=&quot;00DD751B&quot;/&gt;&lt;wsp:rsid wsp:val=&quot;00DD7589&quot;/&gt;&lt;wsp:rsid wsp:val=&quot;00DD7651&quot;/&gt;&lt;wsp:rsid wsp:val=&quot;00DD7664&quot;/&gt;&lt;wsp:rsid wsp:val=&quot;00DD76CC&quot;/&gt;&lt;wsp:rsid wsp:val=&quot;00DD77BC&quot;/&gt;&lt;wsp:rsid wsp:val=&quot;00DD7A76&quot;/&gt;&lt;wsp:rsid wsp:val=&quot;00DD7BF7&quot;/&gt;&lt;wsp:rsid wsp:val=&quot;00DD7CC0&quot;/&gt;&lt;wsp:rsid wsp:val=&quot;00DD7E93&quot;/&gt;&lt;wsp:rsid wsp:val=&quot;00DD7F5A&quot;/&gt;&lt;wsp:rsid wsp:val=&quot;00DD7F66&quot;/&gt;&lt;wsp:rsid wsp:val=&quot;00DD7F85&quot;/&gt;&lt;wsp:rsid wsp:val=&quot;00DE0087&quot;/&gt;&lt;wsp:rsid wsp:val=&quot;00DE04BE&quot;/&gt;&lt;wsp:rsid wsp:val=&quot;00DE04C2&quot;/&gt;&lt;wsp:rsid wsp:val=&quot;00DE0526&quot;/&gt;&lt;wsp:rsid wsp:val=&quot;00DE066F&quot;/&gt;&lt;wsp:rsid wsp:val=&quot;00DE083A&quot;/&gt;&lt;wsp:rsid wsp:val=&quot;00DE0BD8&quot;/&gt;&lt;wsp:rsid wsp:val=&quot;00DE0C97&quot;/&gt;&lt;wsp:rsid wsp:val=&quot;00DE1088&quot;/&gt;&lt;wsp:rsid wsp:val=&quot;00DE1286&quot;/&gt;&lt;wsp:rsid wsp:val=&quot;00DE13F5&quot;/&gt;&lt;wsp:rsid wsp:val=&quot;00DE14F5&quot;/&gt;&lt;wsp:rsid wsp:val=&quot;00DE15F0&quot;/&gt;&lt;wsp:rsid wsp:val=&quot;00DE16EB&quot;/&gt;&lt;wsp:rsid wsp:val=&quot;00DE16F1&quot;/&gt;&lt;wsp:rsid wsp:val=&quot;00DE17CB&quot;/&gt;&lt;wsp:rsid wsp:val=&quot;00DE18CA&quot;/&gt;&lt;wsp:rsid wsp:val=&quot;00DE1B57&quot;/&gt;&lt;wsp:rsid wsp:val=&quot;00DE1C02&quot;/&gt;&lt;wsp:rsid wsp:val=&quot;00DE1CFD&quot;/&gt;&lt;wsp:rsid wsp:val=&quot;00DE1E06&quot;/&gt;&lt;wsp:rsid wsp:val=&quot;00DE1E3A&quot;/&gt;&lt;wsp:rsid wsp:val=&quot;00DE1EA7&quot;/&gt;&lt;wsp:rsid wsp:val=&quot;00DE1F3C&quot;/&gt;&lt;wsp:rsid wsp:val=&quot;00DE2038&quot;/&gt;&lt;wsp:rsid wsp:val=&quot;00DE24CC&quot;/&gt;&lt;wsp:rsid wsp:val=&quot;00DE255A&quot;/&gt;&lt;wsp:rsid wsp:val=&quot;00DE269F&quot;/&gt;&lt;wsp:rsid wsp:val=&quot;00DE27AB&quot;/&gt;&lt;wsp:rsid wsp:val=&quot;00DE28A7&quot;/&gt;&lt;wsp:rsid wsp:val=&quot;00DE2A42&quot;/&gt;&lt;wsp:rsid wsp:val=&quot;00DE2CA2&quot;/&gt;&lt;wsp:rsid wsp:val=&quot;00DE2CF4&quot;/&gt;&lt;wsp:rsid wsp:val=&quot;00DE304E&quot;/&gt;&lt;wsp:rsid wsp:val=&quot;00DE3335&quot;/&gt;&lt;wsp:rsid wsp:val=&quot;00DE34F7&quot;/&gt;&lt;wsp:rsid wsp:val=&quot;00DE366D&quot;/&gt;&lt;wsp:rsid wsp:val=&quot;00DE36DB&quot;/&gt;&lt;wsp:rsid wsp:val=&quot;00DE3826&quot;/&gt;&lt;wsp:rsid wsp:val=&quot;00DE3B0E&quot;/&gt;&lt;wsp:rsid wsp:val=&quot;00DE3B44&quot;/&gt;&lt;wsp:rsid wsp:val=&quot;00DE3BE4&quot;/&gt;&lt;wsp:rsid wsp:val=&quot;00DE3D1A&quot;/&gt;&lt;wsp:rsid wsp:val=&quot;00DE4005&quot;/&gt;&lt;wsp:rsid wsp:val=&quot;00DE4260&quot;/&gt;&lt;wsp:rsid wsp:val=&quot;00DE44F6&quot;/&gt;&lt;wsp:rsid wsp:val=&quot;00DE452C&quot;/&gt;&lt;wsp:rsid wsp:val=&quot;00DE456B&quot;/&gt;&lt;wsp:rsid wsp:val=&quot;00DE4721&quot;/&gt;&lt;wsp:rsid wsp:val=&quot;00DE482F&quot;/&gt;&lt;wsp:rsid wsp:val=&quot;00DE4947&quot;/&gt;&lt;wsp:rsid wsp:val=&quot;00DE4C6F&quot;/&gt;&lt;wsp:rsid wsp:val=&quot;00DE4DF3&quot;/&gt;&lt;wsp:rsid wsp:val=&quot;00DE521F&quot;/&gt;&lt;wsp:rsid wsp:val=&quot;00DE5228&quot;/&gt;&lt;wsp:rsid wsp:val=&quot;00DE5495&quot;/&gt;&lt;wsp:rsid wsp:val=&quot;00DE56A2&quot;/&gt;&lt;wsp:rsid wsp:val=&quot;00DE5796&quot;/&gt;&lt;wsp:rsid wsp:val=&quot;00DE59FF&quot;/&gt;&lt;wsp:rsid wsp:val=&quot;00DE5D60&quot;/&gt;&lt;wsp:rsid wsp:val=&quot;00DE5DEA&quot;/&gt;&lt;wsp:rsid wsp:val=&quot;00DE5F36&quot;/&gt;&lt;wsp:rsid wsp:val=&quot;00DE5FC9&quot;/&gt;&lt;wsp:rsid wsp:val=&quot;00DE61AC&quot;/&gt;&lt;wsp:rsid wsp:val=&quot;00DE63FD&quot;/&gt;&lt;wsp:rsid wsp:val=&quot;00DE65D6&quot;/&gt;&lt;wsp:rsid wsp:val=&quot;00DE6736&quot;/&gt;&lt;wsp:rsid wsp:val=&quot;00DE6885&quot;/&gt;&lt;wsp:rsid wsp:val=&quot;00DE69A3&quot;/&gt;&lt;wsp:rsid wsp:val=&quot;00DE69CD&quot;/&gt;&lt;wsp:rsid wsp:val=&quot;00DE69EB&quot;/&gt;&lt;wsp:rsid wsp:val=&quot;00DE6ABE&quot;/&gt;&lt;wsp:rsid wsp:val=&quot;00DE6B50&quot;/&gt;&lt;wsp:rsid wsp:val=&quot;00DE6C01&quot;/&gt;&lt;wsp:rsid wsp:val=&quot;00DE6CB9&quot;/&gt;&lt;wsp:rsid wsp:val=&quot;00DE6E28&quot;/&gt;&lt;wsp:rsid wsp:val=&quot;00DE6F55&quot;/&gt;&lt;wsp:rsid wsp:val=&quot;00DE704B&quot;/&gt;&lt;wsp:rsid wsp:val=&quot;00DE71D9&quot;/&gt;&lt;wsp:rsid wsp:val=&quot;00DE74B6&quot;/&gt;&lt;wsp:rsid wsp:val=&quot;00DE74C5&quot;/&gt;&lt;wsp:rsid wsp:val=&quot;00DE754E&quot;/&gt;&lt;wsp:rsid wsp:val=&quot;00DE77EE&quot;/&gt;&lt;wsp:rsid wsp:val=&quot;00DE78E1&quot;/&gt;&lt;wsp:rsid wsp:val=&quot;00DE7A59&quot;/&gt;&lt;wsp:rsid wsp:val=&quot;00DE7AB7&quot;/&gt;&lt;wsp:rsid wsp:val=&quot;00DE7C48&quot;/&gt;&lt;wsp:rsid wsp:val=&quot;00DE7ED0&quot;/&gt;&lt;wsp:rsid wsp:val=&quot;00DE7F57&quot;/&gt;&lt;wsp:rsid wsp:val=&quot;00DF0041&quot;/&gt;&lt;wsp:rsid wsp:val=&quot;00DF03BF&quot;/&gt;&lt;wsp:rsid wsp:val=&quot;00DF03E5&quot;/&gt;&lt;wsp:rsid wsp:val=&quot;00DF046F&quot;/&gt;&lt;wsp:rsid wsp:val=&quot;00DF0650&quot;/&gt;&lt;wsp:rsid wsp:val=&quot;00DF0652&quot;/&gt;&lt;wsp:rsid wsp:val=&quot;00DF06DB&quot;/&gt;&lt;wsp:rsid wsp:val=&quot;00DF06E2&quot;/&gt;&lt;wsp:rsid wsp:val=&quot;00DF08BA&quot;/&gt;&lt;wsp:rsid wsp:val=&quot;00DF0BC9&quot;/&gt;&lt;wsp:rsid wsp:val=&quot;00DF0C04&quot;/&gt;&lt;wsp:rsid wsp:val=&quot;00DF0D16&quot;/&gt;&lt;wsp:rsid wsp:val=&quot;00DF0F60&quot;/&gt;&lt;wsp:rsid wsp:val=&quot;00DF1202&quot;/&gt;&lt;wsp:rsid wsp:val=&quot;00DF127B&quot;/&gt;&lt;wsp:rsid wsp:val=&quot;00DF1529&quot;/&gt;&lt;wsp:rsid wsp:val=&quot;00DF1751&quot;/&gt;&lt;wsp:rsid wsp:val=&quot;00DF1A64&quot;/&gt;&lt;wsp:rsid wsp:val=&quot;00DF1A88&quot;/&gt;&lt;wsp:rsid wsp:val=&quot;00DF1AA5&quot;/&gt;&lt;wsp:rsid wsp:val=&quot;00DF1B59&quot;/&gt;&lt;wsp:rsid wsp:val=&quot;00DF1DE7&quot;/&gt;&lt;wsp:rsid wsp:val=&quot;00DF1DFE&quot;/&gt;&lt;wsp:rsid wsp:val=&quot;00DF1E9C&quot;/&gt;&lt;wsp:rsid wsp:val=&quot;00DF21B1&quot;/&gt;&lt;wsp:rsid wsp:val=&quot;00DF21F7&quot;/&gt;&lt;wsp:rsid wsp:val=&quot;00DF22A1&quot;/&gt;&lt;wsp:rsid wsp:val=&quot;00DF25C7&quot;/&gt;&lt;wsp:rsid wsp:val=&quot;00DF271C&quot;/&gt;&lt;wsp:rsid wsp:val=&quot;00DF273F&quot;/&gt;&lt;wsp:rsid wsp:val=&quot;00DF2835&quot;/&gt;&lt;wsp:rsid wsp:val=&quot;00DF2875&quot;/&gt;&lt;wsp:rsid wsp:val=&quot;00DF2917&quot;/&gt;&lt;wsp:rsid wsp:val=&quot;00DF2A7F&quot;/&gt;&lt;wsp:rsid wsp:val=&quot;00DF3069&quot;/&gt;&lt;wsp:rsid wsp:val=&quot;00DF308B&quot;/&gt;&lt;wsp:rsid wsp:val=&quot;00DF332D&quot;/&gt;&lt;wsp:rsid wsp:val=&quot;00DF35C7&quot;/&gt;&lt;wsp:rsid wsp:val=&quot;00DF3632&quot;/&gt;&lt;wsp:rsid wsp:val=&quot;00DF3656&quot;/&gt;&lt;wsp:rsid wsp:val=&quot;00DF3A5D&quot;/&gt;&lt;wsp:rsid wsp:val=&quot;00DF3AA6&quot;/&gt;&lt;wsp:rsid wsp:val=&quot;00DF3AE2&quot;/&gt;&lt;wsp:rsid wsp:val=&quot;00DF3B0A&quot;/&gt;&lt;wsp:rsid wsp:val=&quot;00DF3B4D&quot;/&gt;&lt;wsp:rsid wsp:val=&quot;00DF3B6C&quot;/&gt;&lt;wsp:rsid wsp:val=&quot;00DF3C85&quot;/&gt;&lt;wsp:rsid wsp:val=&quot;00DF3DC6&quot;/&gt;&lt;wsp:rsid wsp:val=&quot;00DF3FA7&quot;/&gt;&lt;wsp:rsid wsp:val=&quot;00DF437B&quot;/&gt;&lt;wsp:rsid wsp:val=&quot;00DF43C0&quot;/&gt;&lt;wsp:rsid wsp:val=&quot;00DF4401&quot;/&gt;&lt;wsp:rsid wsp:val=&quot;00DF44F0&quot;/&gt;&lt;wsp:rsid wsp:val=&quot;00DF465D&quot;/&gt;&lt;wsp:rsid wsp:val=&quot;00DF4699&quot;/&gt;&lt;wsp:rsid wsp:val=&quot;00DF46D6&quot;/&gt;&lt;wsp:rsid wsp:val=&quot;00DF483D&quot;/&gt;&lt;wsp:rsid wsp:val=&quot;00DF4923&quot;/&gt;&lt;wsp:rsid wsp:val=&quot;00DF4DF8&quot;/&gt;&lt;wsp:rsid wsp:val=&quot;00DF4E0B&quot;/&gt;&lt;wsp:rsid wsp:val=&quot;00DF4EED&quot;/&gt;&lt;wsp:rsid wsp:val=&quot;00DF4F8F&quot;/&gt;&lt;wsp:rsid wsp:val=&quot;00DF4F9C&quot;/&gt;&lt;wsp:rsid wsp:val=&quot;00DF5212&quot;/&gt;&lt;wsp:rsid wsp:val=&quot;00DF527F&quot;/&gt;&lt;wsp:rsid wsp:val=&quot;00DF5329&quot;/&gt;&lt;wsp:rsid wsp:val=&quot;00DF53E9&quot;/&gt;&lt;wsp:rsid wsp:val=&quot;00DF55CD&quot;/&gt;&lt;wsp:rsid wsp:val=&quot;00DF5662&quot;/&gt;&lt;wsp:rsid wsp:val=&quot;00DF575E&quot;/&gt;&lt;wsp:rsid wsp:val=&quot;00DF5D32&quot;/&gt;&lt;wsp:rsid wsp:val=&quot;00DF5D7B&quot;/&gt;&lt;wsp:rsid wsp:val=&quot;00DF5ECA&quot;/&gt;&lt;wsp:rsid wsp:val=&quot;00DF5FF9&quot;/&gt;&lt;wsp:rsid wsp:val=&quot;00DF60DE&quot;/&gt;&lt;wsp:rsid wsp:val=&quot;00DF60E2&quot;/&gt;&lt;wsp:rsid wsp:val=&quot;00DF619C&quot;/&gt;&lt;wsp:rsid wsp:val=&quot;00DF62F2&quot;/&gt;&lt;wsp:rsid wsp:val=&quot;00DF6303&quot;/&gt;&lt;wsp:rsid wsp:val=&quot;00DF63B5&quot;/&gt;&lt;wsp:rsid wsp:val=&quot;00DF6632&quot;/&gt;&lt;wsp:rsid wsp:val=&quot;00DF67A6&quot;/&gt;&lt;wsp:rsid wsp:val=&quot;00DF682B&quot;/&gt;&lt;wsp:rsid wsp:val=&quot;00DF6AAE&quot;/&gt;&lt;wsp:rsid wsp:val=&quot;00DF6D2F&quot;/&gt;&lt;wsp:rsid wsp:val=&quot;00DF6DB3&quot;/&gt;&lt;wsp:rsid wsp:val=&quot;00DF7170&quot;/&gt;&lt;wsp:rsid wsp:val=&quot;00DF71A2&quot;/&gt;&lt;wsp:rsid wsp:val=&quot;00DF76DE&quot;/&gt;&lt;wsp:rsid wsp:val=&quot;00DF781B&quot;/&gt;&lt;wsp:rsid wsp:val=&quot;00DF795D&quot;/&gt;&lt;wsp:rsid wsp:val=&quot;00DF7D1A&quot;/&gt;&lt;wsp:rsid wsp:val=&quot;00E0001B&quot;/&gt;&lt;wsp:rsid wsp:val=&quot;00E001A3&quot;/&gt;&lt;wsp:rsid wsp:val=&quot;00E001EA&quot;/&gt;&lt;wsp:rsid wsp:val=&quot;00E0025C&quot;/&gt;&lt;wsp:rsid wsp:val=&quot;00E002AF&quot;/&gt;&lt;wsp:rsid wsp:val=&quot;00E005D5&quot;/&gt;&lt;wsp:rsid wsp:val=&quot;00E00604&quot;/&gt;&lt;wsp:rsid wsp:val=&quot;00E00760&quot;/&gt;&lt;wsp:rsid wsp:val=&quot;00E0094B&quot;/&gt;&lt;wsp:rsid wsp:val=&quot;00E00EFD&quot;/&gt;&lt;wsp:rsid wsp:val=&quot;00E00F0B&quot;/&gt;&lt;wsp:rsid wsp:val=&quot;00E01046&quot;/&gt;&lt;wsp:rsid wsp:val=&quot;00E010DC&quot;/&gt;&lt;wsp:rsid wsp:val=&quot;00E01178&quot;/&gt;&lt;wsp:rsid wsp:val=&quot;00E01255&quot;/&gt;&lt;wsp:rsid wsp:val=&quot;00E012F5&quot;/&gt;&lt;wsp:rsid wsp:val=&quot;00E01A59&quot;/&gt;&lt;wsp:rsid wsp:val=&quot;00E01B66&quot;/&gt;&lt;wsp:rsid wsp:val=&quot;00E01D6F&quot;/&gt;&lt;wsp:rsid wsp:val=&quot;00E022E6&quot;/&gt;&lt;wsp:rsid wsp:val=&quot;00E0240C&quot;/&gt;&lt;wsp:rsid wsp:val=&quot;00E02941&quot;/&gt;&lt;wsp:rsid wsp:val=&quot;00E029A9&quot;/&gt;&lt;wsp:rsid wsp:val=&quot;00E02A38&quot;/&gt;&lt;wsp:rsid wsp:val=&quot;00E02C4E&quot;/&gt;&lt;wsp:rsid wsp:val=&quot;00E02D09&quot;/&gt;&lt;wsp:rsid wsp:val=&quot;00E03255&quot;/&gt;&lt;wsp:rsid wsp:val=&quot;00E033AC&quot;/&gt;&lt;wsp:rsid wsp:val=&quot;00E033E5&quot;/&gt;&lt;wsp:rsid wsp:val=&quot;00E0342F&quot;/&gt;&lt;wsp:rsid wsp:val=&quot;00E038C8&quot;/&gt;&lt;wsp:rsid wsp:val=&quot;00E03A6C&quot;/&gt;&lt;wsp:rsid wsp:val=&quot;00E03AEC&quot;/&gt;&lt;wsp:rsid wsp:val=&quot;00E03B15&quot;/&gt;&lt;wsp:rsid wsp:val=&quot;00E03D94&quot;/&gt;&lt;wsp:rsid wsp:val=&quot;00E03DCF&quot;/&gt;&lt;wsp:rsid wsp:val=&quot;00E03E2A&quot;/&gt;&lt;wsp:rsid wsp:val=&quot;00E03E45&quot;/&gt;&lt;wsp:rsid wsp:val=&quot;00E0404F&quot;/&gt;&lt;wsp:rsid wsp:val=&quot;00E04125&quot;/&gt;&lt;wsp:rsid wsp:val=&quot;00E04385&quot;/&gt;&lt;wsp:rsid wsp:val=&quot;00E0440C&quot;/&gt;&lt;wsp:rsid wsp:val=&quot;00E0472F&quot;/&gt;&lt;wsp:rsid wsp:val=&quot;00E04904&quot;/&gt;&lt;wsp:rsid wsp:val=&quot;00E04E42&quot;/&gt;&lt;wsp:rsid wsp:val=&quot;00E04EFC&quot;/&gt;&lt;wsp:rsid wsp:val=&quot;00E05167&quot;/&gt;&lt;wsp:rsid wsp:val=&quot;00E0542B&quot;/&gt;&lt;wsp:rsid wsp:val=&quot;00E05738&quot;/&gt;&lt;wsp:rsid wsp:val=&quot;00E05813&quot;/&gt;&lt;wsp:rsid wsp:val=&quot;00E05B2A&quot;/&gt;&lt;wsp:rsid wsp:val=&quot;00E05B86&quot;/&gt;&lt;wsp:rsid wsp:val=&quot;00E05BFA&quot;/&gt;&lt;wsp:rsid wsp:val=&quot;00E05CEE&quot;/&gt;&lt;wsp:rsid wsp:val=&quot;00E05D23&quot;/&gt;&lt;wsp:rsid wsp:val=&quot;00E06120&quot;/&gt;&lt;wsp:rsid wsp:val=&quot;00E06381&quot;/&gt;&lt;wsp:rsid wsp:val=&quot;00E0641F&quot;/&gt;&lt;wsp:rsid wsp:val=&quot;00E06441&quot;/&gt;&lt;wsp:rsid wsp:val=&quot;00E06474&quot;/&gt;&lt;wsp:rsid wsp:val=&quot;00E064F7&quot;/&gt;&lt;wsp:rsid wsp:val=&quot;00E066D3&quot;/&gt;&lt;wsp:rsid wsp:val=&quot;00E066D7&quot;/&gt;&lt;wsp:rsid wsp:val=&quot;00E0687F&quot;/&gt;&lt;wsp:rsid wsp:val=&quot;00E069A6&quot;/&gt;&lt;wsp:rsid wsp:val=&quot;00E06A37&quot;/&gt;&lt;wsp:rsid wsp:val=&quot;00E071D1&quot;/&gt;&lt;wsp:rsid wsp:val=&quot;00E07224&quot;/&gt;&lt;wsp:rsid wsp:val=&quot;00E072B6&quot;/&gt;&lt;wsp:rsid wsp:val=&quot;00E072B9&quot;/&gt;&lt;wsp:rsid wsp:val=&quot;00E07302&quot;/&gt;&lt;wsp:rsid wsp:val=&quot;00E07331&quot;/&gt;&lt;wsp:rsid wsp:val=&quot;00E074E4&quot;/&gt;&lt;wsp:rsid wsp:val=&quot;00E076CC&quot;/&gt;&lt;wsp:rsid wsp:val=&quot;00E077E4&quot;/&gt;&lt;wsp:rsid wsp:val=&quot;00E078A3&quot;/&gt;&lt;wsp:rsid wsp:val=&quot;00E07B51&quot;/&gt;&lt;wsp:rsid wsp:val=&quot;00E07B6F&quot;/&gt;&lt;wsp:rsid wsp:val=&quot;00E07C18&quot;/&gt;&lt;wsp:rsid wsp:val=&quot;00E07F0B&quot;/&gt;&lt;wsp:rsid wsp:val=&quot;00E07F4C&quot;/&gt;&lt;wsp:rsid wsp:val=&quot;00E07F56&quot;/&gt;&lt;wsp:rsid wsp:val=&quot;00E1006E&quot;/&gt;&lt;wsp:rsid wsp:val=&quot;00E101DF&quot;/&gt;&lt;wsp:rsid wsp:val=&quot;00E103D8&quot;/&gt;&lt;wsp:rsid wsp:val=&quot;00E1045B&quot;/&gt;&lt;wsp:rsid wsp:val=&quot;00E106B6&quot;/&gt;&lt;wsp:rsid wsp:val=&quot;00E1071B&quot;/&gt;&lt;wsp:rsid wsp:val=&quot;00E10AE5&quot;/&gt;&lt;wsp:rsid wsp:val=&quot;00E10B45&quot;/&gt;&lt;wsp:rsid wsp:val=&quot;00E10D18&quot;/&gt;&lt;wsp:rsid wsp:val=&quot;00E10E6C&quot;/&gt;&lt;wsp:rsid wsp:val=&quot;00E110CA&quot;/&gt;&lt;wsp:rsid wsp:val=&quot;00E11191&quot;/&gt;&lt;wsp:rsid wsp:val=&quot;00E11197&quot;/&gt;&lt;wsp:rsid wsp:val=&quot;00E1136F&quot;/&gt;&lt;wsp:rsid wsp:val=&quot;00E11378&quot;/&gt;&lt;wsp:rsid wsp:val=&quot;00E11454&quot;/&gt;&lt;wsp:rsid wsp:val=&quot;00E115EA&quot;/&gt;&lt;wsp:rsid wsp:val=&quot;00E1170C&quot;/&gt;&lt;wsp:rsid wsp:val=&quot;00E11898&quot;/&gt;&lt;wsp:rsid wsp:val=&quot;00E11C1B&quot;/&gt;&lt;wsp:rsid wsp:val=&quot;00E11D06&quot;/&gt;&lt;wsp:rsid wsp:val=&quot;00E11D0D&quot;/&gt;&lt;wsp:rsid wsp:val=&quot;00E11D35&quot;/&gt;&lt;wsp:rsid wsp:val=&quot;00E11D8D&quot;/&gt;&lt;wsp:rsid wsp:val=&quot;00E1252F&quot;/&gt;&lt;wsp:rsid wsp:val=&quot;00E125DA&quot;/&gt;&lt;wsp:rsid wsp:val=&quot;00E12609&quot;/&gt;&lt;wsp:rsid wsp:val=&quot;00E127D2&quot;/&gt;&lt;wsp:rsid wsp:val=&quot;00E128B2&quot;/&gt;&lt;wsp:rsid wsp:val=&quot;00E129D7&quot;/&gt;&lt;wsp:rsid wsp:val=&quot;00E12A21&quot;/&gt;&lt;wsp:rsid wsp:val=&quot;00E12A65&quot;/&gt;&lt;wsp:rsid wsp:val=&quot;00E12CB2&quot;/&gt;&lt;wsp:rsid wsp:val=&quot;00E12ED7&quot;/&gt;&lt;wsp:rsid wsp:val=&quot;00E1304D&quot;/&gt;&lt;wsp:rsid wsp:val=&quot;00E130D6&quot;/&gt;&lt;wsp:rsid wsp:val=&quot;00E13361&quot;/&gt;&lt;wsp:rsid wsp:val=&quot;00E13843&quot;/&gt;&lt;wsp:rsid wsp:val=&quot;00E13998&quot;/&gt;&lt;wsp:rsid wsp:val=&quot;00E13A65&quot;/&gt;&lt;wsp:rsid wsp:val=&quot;00E13A8F&quot;/&gt;&lt;wsp:rsid wsp:val=&quot;00E13C1B&quot;/&gt;&lt;wsp:rsid wsp:val=&quot;00E13D1C&quot;/&gt;&lt;wsp:rsid wsp:val=&quot;00E13FC6&quot;/&gt;&lt;wsp:rsid wsp:val=&quot;00E13FDF&quot;/&gt;&lt;wsp:rsid wsp:val=&quot;00E140B1&quot;/&gt;&lt;wsp:rsid wsp:val=&quot;00E14495&quot;/&gt;&lt;wsp:rsid wsp:val=&quot;00E14916&quot;/&gt;&lt;wsp:rsid wsp:val=&quot;00E14969&quot;/&gt;&lt;wsp:rsid wsp:val=&quot;00E149FA&quot;/&gt;&lt;wsp:rsid wsp:val=&quot;00E14AD2&quot;/&gt;&lt;wsp:rsid wsp:val=&quot;00E14C24&quot;/&gt;&lt;wsp:rsid wsp:val=&quot;00E14D75&quot;/&gt;&lt;wsp:rsid wsp:val=&quot;00E14E2A&quot;/&gt;&lt;wsp:rsid wsp:val=&quot;00E14FC9&quot;/&gt;&lt;wsp:rsid wsp:val=&quot;00E1500E&quot;/&gt;&lt;wsp:rsid wsp:val=&quot;00E15031&quot;/&gt;&lt;wsp:rsid wsp:val=&quot;00E1529E&quot;/&gt;&lt;wsp:rsid wsp:val=&quot;00E153AC&quot;/&gt;&lt;wsp:rsid wsp:val=&quot;00E153CD&quot;/&gt;&lt;wsp:rsid wsp:val=&quot;00E15661&quot;/&gt;&lt;wsp:rsid wsp:val=&quot;00E159E2&quot;/&gt;&lt;wsp:rsid wsp:val=&quot;00E15DCC&quot;/&gt;&lt;wsp:rsid wsp:val=&quot;00E15EEC&quot;/&gt;&lt;wsp:rsid wsp:val=&quot;00E15FA5&quot;/&gt;&lt;wsp:rsid wsp:val=&quot;00E161B5&quot;/&gt;&lt;wsp:rsid wsp:val=&quot;00E16519&quot;/&gt;&lt;wsp:rsid wsp:val=&quot;00E165FD&quot;/&gt;&lt;wsp:rsid wsp:val=&quot;00E16821&quot;/&gt;&lt;wsp:rsid wsp:val=&quot;00E16897&quot;/&gt;&lt;wsp:rsid wsp:val=&quot;00E168E0&quot;/&gt;&lt;wsp:rsid wsp:val=&quot;00E16B7B&quot;/&gt;&lt;wsp:rsid wsp:val=&quot;00E16BB6&quot;/&gt;&lt;wsp:rsid wsp:val=&quot;00E16C72&quot;/&gt;&lt;wsp:rsid wsp:val=&quot;00E16EFF&quot;/&gt;&lt;wsp:rsid wsp:val=&quot;00E16F5F&quot;/&gt;&lt;wsp:rsid wsp:val=&quot;00E17239&quot;/&gt;&lt;wsp:rsid wsp:val=&quot;00E1771A&quot;/&gt;&lt;wsp:rsid wsp:val=&quot;00E17AE6&quot;/&gt;&lt;wsp:rsid wsp:val=&quot;00E17BDE&quot;/&gt;&lt;wsp:rsid wsp:val=&quot;00E17C3B&quot;/&gt;&lt;wsp:rsid wsp:val=&quot;00E17E90&quot;/&gt;&lt;wsp:rsid wsp:val=&quot;00E202A1&quot;/&gt;&lt;wsp:rsid wsp:val=&quot;00E203FD&quot;/&gt;&lt;wsp:rsid wsp:val=&quot;00E204B0&quot;/&gt;&lt;wsp:rsid wsp:val=&quot;00E204C0&quot;/&gt;&lt;wsp:rsid wsp:val=&quot;00E204E7&quot;/&gt;&lt;wsp:rsid wsp:val=&quot;00E205DE&quot;/&gt;&lt;wsp:rsid wsp:val=&quot;00E206BE&quot;/&gt;&lt;wsp:rsid wsp:val=&quot;00E208D4&quot;/&gt;&lt;wsp:rsid wsp:val=&quot;00E20A6C&quot;/&gt;&lt;wsp:rsid wsp:val=&quot;00E20AC4&quot;/&gt;&lt;wsp:rsid wsp:val=&quot;00E20B76&quot;/&gt;&lt;wsp:rsid wsp:val=&quot;00E20CF0&quot;/&gt;&lt;wsp:rsid wsp:val=&quot;00E20FF6&quot;/&gt;&lt;wsp:rsid wsp:val=&quot;00E210BD&quot;/&gt;&lt;wsp:rsid wsp:val=&quot;00E21219&quot;/&gt;&lt;wsp:rsid wsp:val=&quot;00E21270&quot;/&gt;&lt;wsp:rsid wsp:val=&quot;00E2137A&quot;/&gt;&lt;wsp:rsid wsp:val=&quot;00E213B5&quot;/&gt;&lt;wsp:rsid wsp:val=&quot;00E21472&quot;/&gt;&lt;wsp:rsid wsp:val=&quot;00E215AC&quot;/&gt;&lt;wsp:rsid wsp:val=&quot;00E21736&quot;/&gt;&lt;wsp:rsid wsp:val=&quot;00E21785&quot;/&gt;&lt;wsp:rsid wsp:val=&quot;00E219EC&quot;/&gt;&lt;wsp:rsid wsp:val=&quot;00E21C22&quot;/&gt;&lt;wsp:rsid wsp:val=&quot;00E21DDE&quot;/&gt;&lt;wsp:rsid wsp:val=&quot;00E21E30&quot;/&gt;&lt;wsp:rsid wsp:val=&quot;00E21ECB&quot;/&gt;&lt;wsp:rsid wsp:val=&quot;00E22031&quot;/&gt;&lt;wsp:rsid wsp:val=&quot;00E22074&quot;/&gt;&lt;wsp:rsid wsp:val=&quot;00E221A8&quot;/&gt;&lt;wsp:rsid wsp:val=&quot;00E22780&quot;/&gt;&lt;wsp:rsid wsp:val=&quot;00E22818&quot;/&gt;&lt;wsp:rsid wsp:val=&quot;00E2296B&quot;/&gt;&lt;wsp:rsid wsp:val=&quot;00E229F0&quot;/&gt;&lt;wsp:rsid wsp:val=&quot;00E22BA7&quot;/&gt;&lt;wsp:rsid wsp:val=&quot;00E22C44&quot;/&gt;&lt;wsp:rsid wsp:val=&quot;00E22CEB&quot;/&gt;&lt;wsp:rsid wsp:val=&quot;00E22D1C&quot;/&gt;&lt;wsp:rsid wsp:val=&quot;00E22D5A&quot;/&gt;&lt;wsp:rsid wsp:val=&quot;00E22D6B&quot;/&gt;&lt;wsp:rsid wsp:val=&quot;00E23098&quot;/&gt;&lt;wsp:rsid wsp:val=&quot;00E230A8&quot;/&gt;&lt;wsp:rsid wsp:val=&quot;00E23361&quot;/&gt;&lt;wsp:rsid wsp:val=&quot;00E236E1&quot;/&gt;&lt;wsp:rsid wsp:val=&quot;00E2371C&quot;/&gt;&lt;wsp:rsid wsp:val=&quot;00E237D8&quot;/&gt;&lt;wsp:rsid wsp:val=&quot;00E237F6&quot;/&gt;&lt;wsp:rsid wsp:val=&quot;00E23880&quot;/&gt;&lt;wsp:rsid wsp:val=&quot;00E239C6&quot;/&gt;&lt;wsp:rsid wsp:val=&quot;00E23A75&quot;/&gt;&lt;wsp:rsid wsp:val=&quot;00E23B1A&quot;/&gt;&lt;wsp:rsid wsp:val=&quot;00E23B53&quot;/&gt;&lt;wsp:rsid wsp:val=&quot;00E23B88&quot;/&gt;&lt;wsp:rsid wsp:val=&quot;00E23BBC&quot;/&gt;&lt;wsp:rsid wsp:val=&quot;00E23C57&quot;/&gt;&lt;wsp:rsid wsp:val=&quot;00E23F70&quot;/&gt;&lt;wsp:rsid wsp:val=&quot;00E240B2&quot;/&gt;&lt;wsp:rsid wsp:val=&quot;00E2413D&quot;/&gt;&lt;wsp:rsid wsp:val=&quot;00E241BB&quot;/&gt;&lt;wsp:rsid wsp:val=&quot;00E2447C&quot;/&gt;&lt;wsp:rsid wsp:val=&quot;00E24511&quot;/&gt;&lt;wsp:rsid wsp:val=&quot;00E24712&quot;/&gt;&lt;wsp:rsid wsp:val=&quot;00E24767&quot;/&gt;&lt;wsp:rsid wsp:val=&quot;00E24BFB&quot;/&gt;&lt;wsp:rsid wsp:val=&quot;00E24D66&quot;/&gt;&lt;wsp:rsid wsp:val=&quot;00E24DD9&quot;/&gt;&lt;wsp:rsid wsp:val=&quot;00E25019&quot;/&gt;&lt;wsp:rsid wsp:val=&quot;00E2539C&quot;/&gt;&lt;wsp:rsid wsp:val=&quot;00E25520&quot;/&gt;&lt;wsp:rsid wsp:val=&quot;00E25768&quot;/&gt;&lt;wsp:rsid wsp:val=&quot;00E257E2&quot;/&gt;&lt;wsp:rsid wsp:val=&quot;00E258CA&quot;/&gt;&lt;wsp:rsid wsp:val=&quot;00E25CF0&quot;/&gt;&lt;wsp:rsid wsp:val=&quot;00E25D5A&quot;/&gt;&lt;wsp:rsid wsp:val=&quot;00E25DC6&quot;/&gt;&lt;wsp:rsid wsp:val=&quot;00E25EF2&quot;/&gt;&lt;wsp:rsid wsp:val=&quot;00E26786&quot;/&gt;&lt;wsp:rsid wsp:val=&quot;00E26909&quot;/&gt;&lt;wsp:rsid wsp:val=&quot;00E26A9D&quot;/&gt;&lt;wsp:rsid wsp:val=&quot;00E26B2F&quot;/&gt;&lt;wsp:rsid wsp:val=&quot;00E26BCA&quot;/&gt;&lt;wsp:rsid wsp:val=&quot;00E26C05&quot;/&gt;&lt;wsp:rsid wsp:val=&quot;00E27032&quot;/&gt;&lt;wsp:rsid wsp:val=&quot;00E2719D&quot;/&gt;&lt;wsp:rsid wsp:val=&quot;00E273E0&quot;/&gt;&lt;wsp:rsid wsp:val=&quot;00E27802&quot;/&gt;&lt;wsp:rsid wsp:val=&quot;00E278A3&quot;/&gt;&lt;wsp:rsid wsp:val=&quot;00E278EB&quot;/&gt;&lt;wsp:rsid wsp:val=&quot;00E279A2&quot;/&gt;&lt;wsp:rsid wsp:val=&quot;00E27DAE&quot;/&gt;&lt;wsp:rsid wsp:val=&quot;00E27DD2&quot;/&gt;&lt;wsp:rsid wsp:val=&quot;00E27DEC&quot;/&gt;&lt;wsp:rsid wsp:val=&quot;00E27FB1&quot;/&gt;&lt;wsp:rsid wsp:val=&quot;00E30163&quot;/&gt;&lt;wsp:rsid wsp:val=&quot;00E30481&quot;/&gt;&lt;wsp:rsid wsp:val=&quot;00E30AE3&quot;/&gt;&lt;wsp:rsid wsp:val=&quot;00E30FA5&quot;/&gt;&lt;wsp:rsid wsp:val=&quot;00E3101C&quot;/&gt;&lt;wsp:rsid wsp:val=&quot;00E3104F&quot;/&gt;&lt;wsp:rsid wsp:val=&quot;00E310FC&quot;/&gt;&lt;wsp:rsid wsp:val=&quot;00E31117&quot;/&gt;&lt;wsp:rsid wsp:val=&quot;00E311FC&quot;/&gt;&lt;wsp:rsid wsp:val=&quot;00E31243&quot;/&gt;&lt;wsp:rsid wsp:val=&quot;00E31271&quot;/&gt;&lt;wsp:rsid wsp:val=&quot;00E31290&quot;/&gt;&lt;wsp:rsid wsp:val=&quot;00E3157D&quot;/&gt;&lt;wsp:rsid wsp:val=&quot;00E31856&quot;/&gt;&lt;wsp:rsid wsp:val=&quot;00E31922&quot;/&gt;&lt;wsp:rsid wsp:val=&quot;00E3198C&quot;/&gt;&lt;wsp:rsid wsp:val=&quot;00E3199E&quot;/&gt;&lt;wsp:rsid wsp:val=&quot;00E31A92&quot;/&gt;&lt;wsp:rsid wsp:val=&quot;00E31AFE&quot;/&gt;&lt;wsp:rsid wsp:val=&quot;00E31CE1&quot;/&gt;&lt;wsp:rsid wsp:val=&quot;00E31D6A&quot;/&gt;&lt;wsp:rsid wsp:val=&quot;00E31E27&quot;/&gt;&lt;wsp:rsid wsp:val=&quot;00E31F45&quot;/&gt;&lt;wsp:rsid wsp:val=&quot;00E3215A&quot;/&gt;&lt;wsp:rsid wsp:val=&quot;00E32168&quot;/&gt;&lt;wsp:rsid wsp:val=&quot;00E32274&quot;/&gt;&lt;wsp:rsid wsp:val=&quot;00E323C4&quot;/&gt;&lt;wsp:rsid wsp:val=&quot;00E32483&quot;/&gt;&lt;wsp:rsid wsp:val=&quot;00E32503&quot;/&gt;&lt;wsp:rsid wsp:val=&quot;00E32531&quot;/&gt;&lt;wsp:rsid wsp:val=&quot;00E32566&quot;/&gt;&lt;wsp:rsid wsp:val=&quot;00E3274A&quot;/&gt;&lt;wsp:rsid wsp:val=&quot;00E32750&quot;/&gt;&lt;wsp:rsid wsp:val=&quot;00E32846&quot;/&gt;&lt;wsp:rsid wsp:val=&quot;00E32878&quot;/&gt;&lt;wsp:rsid wsp:val=&quot;00E32F85&quot;/&gt;&lt;wsp:rsid wsp:val=&quot;00E32FA8&quot;/&gt;&lt;wsp:rsid wsp:val=&quot;00E3305E&quot;/&gt;&lt;wsp:rsid wsp:val=&quot;00E333DE&quot;/&gt;&lt;wsp:rsid wsp:val=&quot;00E3343D&quot;/&gt;&lt;wsp:rsid wsp:val=&quot;00E335D7&quot;/&gt;&lt;wsp:rsid wsp:val=&quot;00E336A2&quot;/&gt;&lt;wsp:rsid wsp:val=&quot;00E338B2&quot;/&gt;&lt;wsp:rsid wsp:val=&quot;00E33F9E&quot;/&gt;&lt;wsp:rsid wsp:val=&quot;00E341C0&quot;/&gt;&lt;wsp:rsid wsp:val=&quot;00E341C9&quot;/&gt;&lt;wsp:rsid wsp:val=&quot;00E34354&quot;/&gt;&lt;wsp:rsid wsp:val=&quot;00E34498&quot;/&gt;&lt;wsp:rsid wsp:val=&quot;00E344B8&quot;/&gt;&lt;wsp:rsid wsp:val=&quot;00E34543&quot;/&gt;&lt;wsp:rsid wsp:val=&quot;00E34631&quot;/&gt;&lt;wsp:rsid wsp:val=&quot;00E34750&quot;/&gt;&lt;wsp:rsid wsp:val=&quot;00E34854&quot;/&gt;&lt;wsp:rsid wsp:val=&quot;00E3485B&quot;/&gt;&lt;wsp:rsid wsp:val=&quot;00E34B7D&quot;/&gt;&lt;wsp:rsid wsp:val=&quot;00E34C66&quot;/&gt;&lt;wsp:rsid wsp:val=&quot;00E34CD3&quot;/&gt;&lt;wsp:rsid wsp:val=&quot;00E34D68&quot;/&gt;&lt;wsp:rsid wsp:val=&quot;00E34DC5&quot;/&gt;&lt;wsp:rsid wsp:val=&quot;00E34EC9&quot;/&gt;&lt;wsp:rsid wsp:val=&quot;00E34FBD&quot;/&gt;&lt;wsp:rsid wsp:val=&quot;00E34FCB&quot;/&gt;&lt;wsp:rsid wsp:val=&quot;00E3509C&quot;/&gt;&lt;wsp:rsid wsp:val=&quot;00E35108&quot;/&gt;&lt;wsp:rsid wsp:val=&quot;00E35249&quot;/&gt;&lt;wsp:rsid wsp:val=&quot;00E35261&quot;/&gt;&lt;wsp:rsid wsp:val=&quot;00E3528F&quot;/&gt;&lt;wsp:rsid wsp:val=&quot;00E357B1&quot;/&gt;&lt;wsp:rsid wsp:val=&quot;00E359D7&quot;/&gt;&lt;wsp:rsid wsp:val=&quot;00E35A6F&quot;/&gt;&lt;wsp:rsid wsp:val=&quot;00E35ACA&quot;/&gt;&lt;wsp:rsid wsp:val=&quot;00E35C56&quot;/&gt;&lt;wsp:rsid wsp:val=&quot;00E3612B&quot;/&gt;&lt;wsp:rsid wsp:val=&quot;00E361DF&quot;/&gt;&lt;wsp:rsid wsp:val=&quot;00E36278&quot;/&gt;&lt;wsp:rsid wsp:val=&quot;00E362CC&quot;/&gt;&lt;wsp:rsid wsp:val=&quot;00E363CD&quot;/&gt;&lt;wsp:rsid wsp:val=&quot;00E366C4&quot;/&gt;&lt;wsp:rsid wsp:val=&quot;00E3680A&quot;/&gt;&lt;wsp:rsid wsp:val=&quot;00E368CB&quot;/&gt;&lt;wsp:rsid wsp:val=&quot;00E36983&quot;/&gt;&lt;wsp:rsid wsp:val=&quot;00E36C23&quot;/&gt;&lt;wsp:rsid wsp:val=&quot;00E36C6C&quot;/&gt;&lt;wsp:rsid wsp:val=&quot;00E36D93&quot;/&gt;&lt;wsp:rsid wsp:val=&quot;00E37254&quot;/&gt;&lt;wsp:rsid wsp:val=&quot;00E373AB&quot;/&gt;&lt;wsp:rsid wsp:val=&quot;00E373C7&quot;/&gt;&lt;wsp:rsid wsp:val=&quot;00E376D5&quot;/&gt;&lt;wsp:rsid wsp:val=&quot;00E3775C&quot;/&gt;&lt;wsp:rsid wsp:val=&quot;00E3798B&quot;/&gt;&lt;wsp:rsid wsp:val=&quot;00E37F13&quot;/&gt;&lt;wsp:rsid wsp:val=&quot;00E40255&quot;/&gt;&lt;wsp:rsid wsp:val=&quot;00E40269&quot;/&gt;&lt;wsp:rsid wsp:val=&quot;00E4058C&quot;/&gt;&lt;wsp:rsid wsp:val=&quot;00E40896&quot;/&gt;&lt;wsp:rsid wsp:val=&quot;00E40BBB&quot;/&gt;&lt;wsp:rsid wsp:val=&quot;00E40D62&quot;/&gt;&lt;wsp:rsid wsp:val=&quot;00E40DF8&quot;/&gt;&lt;wsp:rsid wsp:val=&quot;00E41288&quot;/&gt;&lt;wsp:rsid wsp:val=&quot;00E4171F&quot;/&gt;&lt;wsp:rsid wsp:val=&quot;00E418B7&quot;/&gt;&lt;wsp:rsid wsp:val=&quot;00E41A55&quot;/&gt;&lt;wsp:rsid wsp:val=&quot;00E41E54&quot;/&gt;&lt;wsp:rsid wsp:val=&quot;00E41F0B&quot;/&gt;&lt;wsp:rsid wsp:val=&quot;00E421EB&quot;/&gt;&lt;wsp:rsid wsp:val=&quot;00E42238&quot;/&gt;&lt;wsp:rsid wsp:val=&quot;00E42338&quot;/&gt;&lt;wsp:rsid wsp:val=&quot;00E42430&quot;/&gt;&lt;wsp:rsid wsp:val=&quot;00E424F0&quot;/&gt;&lt;wsp:rsid wsp:val=&quot;00E42646&quot;/&gt;&lt;wsp:rsid wsp:val=&quot;00E42814&quot;/&gt;&lt;wsp:rsid wsp:val=&quot;00E428BA&quot;/&gt;&lt;wsp:rsid wsp:val=&quot;00E4298A&quot;/&gt;&lt;wsp:rsid wsp:val=&quot;00E42A5A&quot;/&gt;&lt;wsp:rsid wsp:val=&quot;00E42DDA&quot;/&gt;&lt;wsp:rsid wsp:val=&quot;00E42E93&quot;/&gt;&lt;wsp:rsid wsp:val=&quot;00E42EFE&quot;/&gt;&lt;wsp:rsid wsp:val=&quot;00E43042&quot;/&gt;&lt;wsp:rsid wsp:val=&quot;00E4307E&quot;/&gt;&lt;wsp:rsid wsp:val=&quot;00E430DE&quot;/&gt;&lt;wsp:rsid wsp:val=&quot;00E43296&quot;/&gt;&lt;wsp:rsid wsp:val=&quot;00E43418&quot;/&gt;&lt;wsp:rsid wsp:val=&quot;00E43481&quot;/&gt;&lt;wsp:rsid wsp:val=&quot;00E4358C&quot;/&gt;&lt;wsp:rsid wsp:val=&quot;00E435AD&quot;/&gt;&lt;wsp:rsid wsp:val=&quot;00E4370D&quot;/&gt;&lt;wsp:rsid wsp:val=&quot;00E43DDE&quot;/&gt;&lt;wsp:rsid wsp:val=&quot;00E4406A&quot;/&gt;&lt;wsp:rsid wsp:val=&quot;00E4412B&quot;/&gt;&lt;wsp:rsid wsp:val=&quot;00E44145&quot;/&gt;&lt;wsp:rsid wsp:val=&quot;00E44254&quot;/&gt;&lt;wsp:rsid wsp:val=&quot;00E446C3&quot;/&gt;&lt;wsp:rsid wsp:val=&quot;00E44878&quot;/&gt;&lt;wsp:rsid wsp:val=&quot;00E449B9&quot;/&gt;&lt;wsp:rsid wsp:val=&quot;00E449DF&quot;/&gt;&lt;wsp:rsid wsp:val=&quot;00E449FD&quot;/&gt;&lt;wsp:rsid wsp:val=&quot;00E44A42&quot;/&gt;&lt;wsp:rsid wsp:val=&quot;00E44D64&quot;/&gt;&lt;wsp:rsid wsp:val=&quot;00E45084&quot;/&gt;&lt;wsp:rsid wsp:val=&quot;00E45318&quot;/&gt;&lt;wsp:rsid wsp:val=&quot;00E45409&quot;/&gt;&lt;wsp:rsid wsp:val=&quot;00E45735&quot;/&gt;&lt;wsp:rsid wsp:val=&quot;00E45988&quot;/&gt;&lt;wsp:rsid wsp:val=&quot;00E459C7&quot;/&gt;&lt;wsp:rsid wsp:val=&quot;00E45BC6&quot;/&gt;&lt;wsp:rsid wsp:val=&quot;00E45C6F&quot;/&gt;&lt;wsp:rsid wsp:val=&quot;00E45E3E&quot;/&gt;&lt;wsp:rsid wsp:val=&quot;00E45E49&quot;/&gt;&lt;wsp:rsid wsp:val=&quot;00E45FF7&quot;/&gt;&lt;wsp:rsid wsp:val=&quot;00E46044&quot;/&gt;&lt;wsp:rsid wsp:val=&quot;00E460E5&quot;/&gt;&lt;wsp:rsid wsp:val=&quot;00E462DD&quot;/&gt;&lt;wsp:rsid wsp:val=&quot;00E462E2&quot;/&gt;&lt;wsp:rsid wsp:val=&quot;00E462F9&quot;/&gt;&lt;wsp:rsid wsp:val=&quot;00E46479&quot;/&gt;&lt;wsp:rsid wsp:val=&quot;00E46571&quot;/&gt;&lt;wsp:rsid wsp:val=&quot;00E465B6&quot;/&gt;&lt;wsp:rsid wsp:val=&quot;00E468DE&quot;/&gt;&lt;wsp:rsid wsp:val=&quot;00E46AAA&quot;/&gt;&lt;wsp:rsid wsp:val=&quot;00E46B4D&quot;/&gt;&lt;wsp:rsid wsp:val=&quot;00E46BCE&quot;/&gt;&lt;wsp:rsid wsp:val=&quot;00E46FE8&quot;/&gt;&lt;wsp:rsid wsp:val=&quot;00E470DF&quot;/&gt;&lt;wsp:rsid wsp:val=&quot;00E47339&quot;/&gt;&lt;wsp:rsid wsp:val=&quot;00E4742B&quot;/&gt;&lt;wsp:rsid wsp:val=&quot;00E475F0&quot;/&gt;&lt;wsp:rsid wsp:val=&quot;00E47606&quot;/&gt;&lt;wsp:rsid wsp:val=&quot;00E47646&quot;/&gt;&lt;wsp:rsid wsp:val=&quot;00E47720&quot;/&gt;&lt;wsp:rsid wsp:val=&quot;00E478F0&quot;/&gt;&lt;wsp:rsid wsp:val=&quot;00E47951&quot;/&gt;&lt;wsp:rsid wsp:val=&quot;00E47B00&quot;/&gt;&lt;wsp:rsid wsp:val=&quot;00E47BC5&quot;/&gt;&lt;wsp:rsid wsp:val=&quot;00E47FAD&quot;/&gt;&lt;wsp:rsid wsp:val=&quot;00E500D6&quot;/&gt;&lt;wsp:rsid wsp:val=&quot;00E500FC&quot;/&gt;&lt;wsp:rsid wsp:val=&quot;00E50281&quot;/&gt;&lt;wsp:rsid wsp:val=&quot;00E505D5&quot;/&gt;&lt;wsp:rsid wsp:val=&quot;00E50806&quot;/&gt;&lt;wsp:rsid wsp:val=&quot;00E5094C&quot;/&gt;&lt;wsp:rsid wsp:val=&quot;00E50971&quot;/&gt;&lt;wsp:rsid wsp:val=&quot;00E50A4E&quot;/&gt;&lt;wsp:rsid wsp:val=&quot;00E50CDA&quot;/&gt;&lt;wsp:rsid wsp:val=&quot;00E50DFE&quot;/&gt;&lt;wsp:rsid wsp:val=&quot;00E50F9E&quot;/&gt;&lt;wsp:rsid wsp:val=&quot;00E51372&quot;/&gt;&lt;wsp:rsid wsp:val=&quot;00E513BC&quot;/&gt;&lt;wsp:rsid wsp:val=&quot;00E51450&quot;/&gt;&lt;wsp:rsid wsp:val=&quot;00E5165F&quot;/&gt;&lt;wsp:rsid wsp:val=&quot;00E5184A&quot;/&gt;&lt;wsp:rsid wsp:val=&quot;00E5189B&quot;/&gt;&lt;wsp:rsid wsp:val=&quot;00E5190E&quot;/&gt;&lt;wsp:rsid wsp:val=&quot;00E51936&quot;/&gt;&lt;wsp:rsid wsp:val=&quot;00E51B54&quot;/&gt;&lt;wsp:rsid wsp:val=&quot;00E51D0E&quot;/&gt;&lt;wsp:rsid wsp:val=&quot;00E51D63&quot;/&gt;&lt;wsp:rsid wsp:val=&quot;00E51E66&quot;/&gt;&lt;wsp:rsid wsp:val=&quot;00E5203D&quot;/&gt;&lt;wsp:rsid wsp:val=&quot;00E520E1&quot;/&gt;&lt;wsp:rsid wsp:val=&quot;00E5269D&quot;/&gt;&lt;wsp:rsid wsp:val=&quot;00E52A71&quot;/&gt;&lt;wsp:rsid wsp:val=&quot;00E52D76&quot;/&gt;&lt;wsp:rsid wsp:val=&quot;00E52DD3&quot;/&gt;&lt;wsp:rsid wsp:val=&quot;00E52F1F&quot;/&gt;&lt;wsp:rsid wsp:val=&quot;00E52F72&quot;/&gt;&lt;wsp:rsid wsp:val=&quot;00E531AA&quot;/&gt;&lt;wsp:rsid wsp:val=&quot;00E53350&quot;/&gt;&lt;wsp:rsid wsp:val=&quot;00E534AC&quot;/&gt;&lt;wsp:rsid wsp:val=&quot;00E534C8&quot;/&gt;&lt;wsp:rsid wsp:val=&quot;00E535BF&quot;/&gt;&lt;wsp:rsid wsp:val=&quot;00E539CF&quot;/&gt;&lt;wsp:rsid wsp:val=&quot;00E53DBA&quot;/&gt;&lt;wsp:rsid wsp:val=&quot;00E541C6&quot;/&gt;&lt;wsp:rsid wsp:val=&quot;00E54297&quot;/&gt;&lt;wsp:rsid wsp:val=&quot;00E5449C&quot;/&gt;&lt;wsp:rsid wsp:val=&quot;00E5449F&quot;/&gt;&lt;wsp:rsid wsp:val=&quot;00E5454B&quot;/&gt;&lt;wsp:rsid wsp:val=&quot;00E5498A&quot;/&gt;&lt;wsp:rsid wsp:val=&quot;00E54A8F&quot;/&gt;&lt;wsp:rsid wsp:val=&quot;00E54AEC&quot;/&gt;&lt;wsp:rsid wsp:val=&quot;00E54B43&quot;/&gt;&lt;wsp:rsid wsp:val=&quot;00E54B95&quot;/&gt;&lt;wsp:rsid wsp:val=&quot;00E54C4A&quot;/&gt;&lt;wsp:rsid wsp:val=&quot;00E54F34&quot;/&gt;&lt;wsp:rsid wsp:val=&quot;00E54FF7&quot;/&gt;&lt;wsp:rsid wsp:val=&quot;00E550E0&quot;/&gt;&lt;wsp:rsid wsp:val=&quot;00E555A1&quot;/&gt;&lt;wsp:rsid wsp:val=&quot;00E5569E&quot;/&gt;&lt;wsp:rsid wsp:val=&quot;00E55748&quot;/&gt;&lt;wsp:rsid wsp:val=&quot;00E5599B&quot;/&gt;&lt;wsp:rsid wsp:val=&quot;00E55B75&quot;/&gt;&lt;wsp:rsid wsp:val=&quot;00E55DAF&quot;/&gt;&lt;wsp:rsid wsp:val=&quot;00E55E3A&quot;/&gt;&lt;wsp:rsid wsp:val=&quot;00E55E42&quot;/&gt;&lt;wsp:rsid wsp:val=&quot;00E55E57&quot;/&gt;&lt;wsp:rsid wsp:val=&quot;00E55F9E&quot;/&gt;&lt;wsp:rsid wsp:val=&quot;00E5604E&quot;/&gt;&lt;wsp:rsid wsp:val=&quot;00E56151&quot;/&gt;&lt;wsp:rsid wsp:val=&quot;00E56259&quot;/&gt;&lt;wsp:rsid wsp:val=&quot;00E5636C&quot;/&gt;&lt;wsp:rsid wsp:val=&quot;00E56757&quot;/&gt;&lt;wsp:rsid wsp:val=&quot;00E56843&quot;/&gt;&lt;wsp:rsid wsp:val=&quot;00E56872&quot;/&gt;&lt;wsp:rsid wsp:val=&quot;00E568A5&quot;/&gt;&lt;wsp:rsid wsp:val=&quot;00E56BB7&quot;/&gt;&lt;wsp:rsid wsp:val=&quot;00E56D5B&quot;/&gt;&lt;wsp:rsid wsp:val=&quot;00E56DAB&quot;/&gt;&lt;wsp:rsid wsp:val=&quot;00E57621&quot;/&gt;&lt;wsp:rsid wsp:val=&quot;00E577B9&quot;/&gt;&lt;wsp:rsid wsp:val=&quot;00E578B5&quot;/&gt;&lt;wsp:rsid wsp:val=&quot;00E57CB4&quot;/&gt;&lt;wsp:rsid wsp:val=&quot;00E57CC5&quot;/&gt;&lt;wsp:rsid wsp:val=&quot;00E57E4F&quot;/&gt;&lt;wsp:rsid wsp:val=&quot;00E57E84&quot;/&gt;&lt;wsp:rsid wsp:val=&quot;00E60051&quot;/&gt;&lt;wsp:rsid wsp:val=&quot;00E603C9&quot;/&gt;&lt;wsp:rsid wsp:val=&quot;00E603E3&quot;/&gt;&lt;wsp:rsid wsp:val=&quot;00E60454&quot;/&gt;&lt;wsp:rsid wsp:val=&quot;00E60770&quot;/&gt;&lt;wsp:rsid wsp:val=&quot;00E607C9&quot;/&gt;&lt;wsp:rsid wsp:val=&quot;00E609FD&quot;/&gt;&lt;wsp:rsid wsp:val=&quot;00E610C5&quot;/&gt;&lt;wsp:rsid wsp:val=&quot;00E6116B&quot;/&gt;&lt;wsp:rsid wsp:val=&quot;00E6138A&quot;/&gt;&lt;wsp:rsid wsp:val=&quot;00E613FC&quot;/&gt;&lt;wsp:rsid wsp:val=&quot;00E6158F&quot;/&gt;&lt;wsp:rsid wsp:val=&quot;00E61734&quot;/&gt;&lt;wsp:rsid wsp:val=&quot;00E6191D&quot;/&gt;&lt;wsp:rsid wsp:val=&quot;00E61E56&quot;/&gt;&lt;wsp:rsid wsp:val=&quot;00E61FD7&quot;/&gt;&lt;wsp:rsid wsp:val=&quot;00E6205F&quot;/&gt;&lt;wsp:rsid wsp:val=&quot;00E620A7&quot;/&gt;&lt;wsp:rsid wsp:val=&quot;00E6245A&quot;/&gt;&lt;wsp:rsid wsp:val=&quot;00E6262C&quot;/&gt;&lt;wsp:rsid wsp:val=&quot;00E626B1&quot;/&gt;&lt;wsp:rsid wsp:val=&quot;00E6277B&quot;/&gt;&lt;wsp:rsid wsp:val=&quot;00E627E5&quot;/&gt;&lt;wsp:rsid wsp:val=&quot;00E62979&quot;/&gt;&lt;wsp:rsid wsp:val=&quot;00E62C42&quot;/&gt;&lt;wsp:rsid wsp:val=&quot;00E6324F&quot;/&gt;&lt;wsp:rsid wsp:val=&quot;00E636D0&quot;/&gt;&lt;wsp:rsid wsp:val=&quot;00E63829&quot;/&gt;&lt;wsp:rsid wsp:val=&quot;00E6387F&quot;/&gt;&lt;wsp:rsid wsp:val=&quot;00E63972&quot;/&gt;&lt;wsp:rsid wsp:val=&quot;00E63D83&quot;/&gt;&lt;wsp:rsid wsp:val=&quot;00E63DA2&quot;/&gt;&lt;wsp:rsid wsp:val=&quot;00E63E19&quot;/&gt;&lt;wsp:rsid wsp:val=&quot;00E63E79&quot;/&gt;&lt;wsp:rsid wsp:val=&quot;00E64147&quot;/&gt;&lt;wsp:rsid wsp:val=&quot;00E6465D&quot;/&gt;&lt;wsp:rsid wsp:val=&quot;00E647AF&quot;/&gt;&lt;wsp:rsid wsp:val=&quot;00E648D5&quot;/&gt;&lt;wsp:rsid wsp:val=&quot;00E64A69&quot;/&gt;&lt;wsp:rsid wsp:val=&quot;00E64C05&quot;/&gt;&lt;wsp:rsid wsp:val=&quot;00E650E8&quot;/&gt;&lt;wsp:rsid wsp:val=&quot;00E651B1&quot;/&gt;&lt;wsp:rsid wsp:val=&quot;00E65303&quot;/&gt;&lt;wsp:rsid wsp:val=&quot;00E655D3&quot;/&gt;&lt;wsp:rsid wsp:val=&quot;00E65BA0&quot;/&gt;&lt;wsp:rsid wsp:val=&quot;00E65C6C&quot;/&gt;&lt;wsp:rsid wsp:val=&quot;00E65CEF&quot;/&gt;&lt;wsp:rsid wsp:val=&quot;00E65E10&quot;/&gt;&lt;wsp:rsid wsp:val=&quot;00E65E39&quot;/&gt;&lt;wsp:rsid wsp:val=&quot;00E65EE3&quot;/&gt;&lt;wsp:rsid wsp:val=&quot;00E6601E&quot;/&gt;&lt;wsp:rsid wsp:val=&quot;00E661C4&quot;/&gt;&lt;wsp:rsid wsp:val=&quot;00E665B7&quot;/&gt;&lt;wsp:rsid wsp:val=&quot;00E66901&quot;/&gt;&lt;wsp:rsid wsp:val=&quot;00E66A7D&quot;/&gt;&lt;wsp:rsid wsp:val=&quot;00E66B17&quot;/&gt;&lt;wsp:rsid wsp:val=&quot;00E66BA6&quot;/&gt;&lt;wsp:rsid wsp:val=&quot;00E66BD3&quot;/&gt;&lt;wsp:rsid wsp:val=&quot;00E66BEB&quot;/&gt;&lt;wsp:rsid wsp:val=&quot;00E66C0D&quot;/&gt;&lt;wsp:rsid wsp:val=&quot;00E66F25&quot;/&gt;&lt;wsp:rsid wsp:val=&quot;00E6702A&quot;/&gt;&lt;wsp:rsid wsp:val=&quot;00E67260&quot;/&gt;&lt;wsp:rsid wsp:val=&quot;00E673B0&quot;/&gt;&lt;wsp:rsid wsp:val=&quot;00E673BB&quot;/&gt;&lt;wsp:rsid wsp:val=&quot;00E673DC&quot;/&gt;&lt;wsp:rsid wsp:val=&quot;00E6749B&quot;/&gt;&lt;wsp:rsid wsp:val=&quot;00E6752F&quot;/&gt;&lt;wsp:rsid wsp:val=&quot;00E678CD&quot;/&gt;&lt;wsp:rsid wsp:val=&quot;00E6796D&quot;/&gt;&lt;wsp:rsid wsp:val=&quot;00E67A63&quot;/&gt;&lt;wsp:rsid wsp:val=&quot;00E67B99&quot;/&gt;&lt;wsp:rsid wsp:val=&quot;00E67D52&quot;/&gt;&lt;wsp:rsid wsp:val=&quot;00E67F5C&quot;/&gt;&lt;wsp:rsid wsp:val=&quot;00E67F84&quot;/&gt;&lt;wsp:rsid wsp:val=&quot;00E67FDE&quot;/&gt;&lt;wsp:rsid wsp:val=&quot;00E704A3&quot;/&gt;&lt;wsp:rsid wsp:val=&quot;00E70660&quot;/&gt;&lt;wsp:rsid wsp:val=&quot;00E7076A&quot;/&gt;&lt;wsp:rsid wsp:val=&quot;00E707C8&quot;/&gt;&lt;wsp:rsid wsp:val=&quot;00E70836&quot;/&gt;&lt;wsp:rsid wsp:val=&quot;00E70910&quot;/&gt;&lt;wsp:rsid wsp:val=&quot;00E7095F&quot;/&gt;&lt;wsp:rsid wsp:val=&quot;00E709A4&quot;/&gt;&lt;wsp:rsid wsp:val=&quot;00E70B51&quot;/&gt;&lt;wsp:rsid wsp:val=&quot;00E70CFC&quot;/&gt;&lt;wsp:rsid wsp:val=&quot;00E70DD0&quot;/&gt;&lt;wsp:rsid wsp:val=&quot;00E70E23&quot;/&gt;&lt;wsp:rsid wsp:val=&quot;00E70F48&quot;/&gt;&lt;wsp:rsid wsp:val=&quot;00E70FF2&quot;/&gt;&lt;wsp:rsid wsp:val=&quot;00E710FD&quot;/&gt;&lt;wsp:rsid wsp:val=&quot;00E713FE&quot;/&gt;&lt;wsp:rsid wsp:val=&quot;00E71417&quot;/&gt;&lt;wsp:rsid wsp:val=&quot;00E714B9&quot;/&gt;&lt;wsp:rsid wsp:val=&quot;00E714FD&quot;/&gt;&lt;wsp:rsid wsp:val=&quot;00E71565&quot;/&gt;&lt;wsp:rsid wsp:val=&quot;00E7159F&quot;/&gt;&lt;wsp:rsid wsp:val=&quot;00E715A6&quot;/&gt;&lt;wsp:rsid wsp:val=&quot;00E715FA&quot;/&gt;&lt;wsp:rsid wsp:val=&quot;00E71627&quot;/&gt;&lt;wsp:rsid wsp:val=&quot;00E7188A&quot;/&gt;&lt;wsp:rsid wsp:val=&quot;00E718BD&quot;/&gt;&lt;wsp:rsid wsp:val=&quot;00E719CD&quot;/&gt;&lt;wsp:rsid wsp:val=&quot;00E71AAA&quot;/&gt;&lt;wsp:rsid wsp:val=&quot;00E71BF8&quot;/&gt;&lt;wsp:rsid wsp:val=&quot;00E71DF0&quot;/&gt;&lt;wsp:rsid wsp:val=&quot;00E71E3C&quot;/&gt;&lt;wsp:rsid wsp:val=&quot;00E72000&quot;/&gt;&lt;wsp:rsid wsp:val=&quot;00E7201D&quot;/&gt;&lt;wsp:rsid wsp:val=&quot;00E722EF&quot;/&gt;&lt;wsp:rsid wsp:val=&quot;00E723BC&quot;/&gt;&lt;wsp:rsid wsp:val=&quot;00E723EC&quot;/&gt;&lt;wsp:rsid wsp:val=&quot;00E725E7&quot;/&gt;&lt;wsp:rsid wsp:val=&quot;00E72756&quot;/&gt;&lt;wsp:rsid wsp:val=&quot;00E728D8&quot;/&gt;&lt;wsp:rsid wsp:val=&quot;00E72984&quot;/&gt;&lt;wsp:rsid wsp:val=&quot;00E72CBB&quot;/&gt;&lt;wsp:rsid wsp:val=&quot;00E72D63&quot;/&gt;&lt;wsp:rsid wsp:val=&quot;00E7303D&quot;/&gt;&lt;wsp:rsid wsp:val=&quot;00E7323F&quot;/&gt;&lt;wsp:rsid wsp:val=&quot;00E73314&quot;/&gt;&lt;wsp:rsid wsp:val=&quot;00E7357E&quot;/&gt;&lt;wsp:rsid wsp:val=&quot;00E7373B&quot;/&gt;&lt;wsp:rsid wsp:val=&quot;00E7373C&quot;/&gt;&lt;wsp:rsid wsp:val=&quot;00E73A80&quot;/&gt;&lt;wsp:rsid wsp:val=&quot;00E73DEE&quot;/&gt;&lt;wsp:rsid wsp:val=&quot;00E73FEB&quot;/&gt;&lt;wsp:rsid wsp:val=&quot;00E7409D&quot;/&gt;&lt;wsp:rsid wsp:val=&quot;00E74365&quot;/&gt;&lt;wsp:rsid wsp:val=&quot;00E744EB&quot;/&gt;&lt;wsp:rsid wsp:val=&quot;00E7450D&quot;/&gt;&lt;wsp:rsid wsp:val=&quot;00E74CC3&quot;/&gt;&lt;wsp:rsid wsp:val=&quot;00E75037&quot;/&gt;&lt;wsp:rsid wsp:val=&quot;00E75044&quot;/&gt;&lt;wsp:rsid wsp:val=&quot;00E752B2&quot;/&gt;&lt;wsp:rsid wsp:val=&quot;00E7530A&quot;/&gt;&lt;wsp:rsid wsp:val=&quot;00E75404&quot;/&gt;&lt;wsp:rsid wsp:val=&quot;00E7564C&quot;/&gt;&lt;wsp:rsid wsp:val=&quot;00E7568A&quot;/&gt;&lt;wsp:rsid wsp:val=&quot;00E75979&quot;/&gt;&lt;wsp:rsid wsp:val=&quot;00E75A4B&quot;/&gt;&lt;wsp:rsid wsp:val=&quot;00E75F66&quot;/&gt;&lt;wsp:rsid wsp:val=&quot;00E75F86&quot;/&gt;&lt;wsp:rsid wsp:val=&quot;00E76019&quot;/&gt;&lt;wsp:rsid wsp:val=&quot;00E76067&quot;/&gt;&lt;wsp:rsid wsp:val=&quot;00E763BA&quot;/&gt;&lt;wsp:rsid wsp:val=&quot;00E76673&quot;/&gt;&lt;wsp:rsid wsp:val=&quot;00E766E4&quot;/&gt;&lt;wsp:rsid wsp:val=&quot;00E767F2&quot;/&gt;&lt;wsp:rsid wsp:val=&quot;00E7696E&quot;/&gt;&lt;wsp:rsid wsp:val=&quot;00E76984&quot;/&gt;&lt;wsp:rsid wsp:val=&quot;00E76D46&quot;/&gt;&lt;wsp:rsid wsp:val=&quot;00E76DE0&quot;/&gt;&lt;wsp:rsid wsp:val=&quot;00E76F15&quot;/&gt;&lt;wsp:rsid wsp:val=&quot;00E76FBA&quot;/&gt;&lt;wsp:rsid wsp:val=&quot;00E76FFA&quot;/&gt;&lt;wsp:rsid wsp:val=&quot;00E770EA&quot;/&gt;&lt;wsp:rsid wsp:val=&quot;00E771DA&quot;/&gt;&lt;wsp:rsid wsp:val=&quot;00E7739A&quot;/&gt;&lt;wsp:rsid wsp:val=&quot;00E775CD&quot;/&gt;&lt;wsp:rsid wsp:val=&quot;00E77761&quot;/&gt;&lt;wsp:rsid wsp:val=&quot;00E7786B&quot;/&gt;&lt;wsp:rsid wsp:val=&quot;00E77A4B&quot;/&gt;&lt;wsp:rsid wsp:val=&quot;00E77F3A&quot;/&gt;&lt;wsp:rsid wsp:val=&quot;00E77F57&quot;/&gt;&lt;wsp:rsid wsp:val=&quot;00E8001E&quot;/&gt;&lt;wsp:rsid wsp:val=&quot;00E80150&quot;/&gt;&lt;wsp:rsid wsp:val=&quot;00E802E1&quot;/&gt;&lt;wsp:rsid wsp:val=&quot;00E8042B&quot;/&gt;&lt;wsp:rsid wsp:val=&quot;00E8058B&quot;/&gt;&lt;wsp:rsid wsp:val=&quot;00E805BD&quot;/&gt;&lt;wsp:rsid wsp:val=&quot;00E80682&quot;/&gt;&lt;wsp:rsid wsp:val=&quot;00E80C10&quot;/&gt;&lt;wsp:rsid wsp:val=&quot;00E80D45&quot;/&gt;&lt;wsp:rsid wsp:val=&quot;00E80D68&quot;/&gt;&lt;wsp:rsid wsp:val=&quot;00E80D8B&quot;/&gt;&lt;wsp:rsid wsp:val=&quot;00E80DD0&quot;/&gt;&lt;wsp:rsid wsp:val=&quot;00E81055&quot;/&gt;&lt;wsp:rsid wsp:val=&quot;00E811DB&quot;/&gt;&lt;wsp:rsid wsp:val=&quot;00E812B1&quot;/&gt;&lt;wsp:rsid wsp:val=&quot;00E8177D&quot;/&gt;&lt;wsp:rsid wsp:val=&quot;00E8178E&quot;/&gt;&lt;wsp:rsid wsp:val=&quot;00E817D9&quot;/&gt;&lt;wsp:rsid wsp:val=&quot;00E81903&quot;/&gt;&lt;wsp:rsid wsp:val=&quot;00E81A03&quot;/&gt;&lt;wsp:rsid wsp:val=&quot;00E81B4E&quot;/&gt;&lt;wsp:rsid wsp:val=&quot;00E81F6E&quot;/&gt;&lt;wsp:rsid wsp:val=&quot;00E82336&quot;/&gt;&lt;wsp:rsid wsp:val=&quot;00E82615&quot;/&gt;&lt;wsp:rsid wsp:val=&quot;00E828C1&quot;/&gt;&lt;wsp:rsid wsp:val=&quot;00E82A36&quot;/&gt;&lt;wsp:rsid wsp:val=&quot;00E82AFE&quot;/&gt;&lt;wsp:rsid wsp:val=&quot;00E82B78&quot;/&gt;&lt;wsp:rsid wsp:val=&quot;00E82C37&quot;/&gt;&lt;wsp:rsid wsp:val=&quot;00E82CD7&quot;/&gt;&lt;wsp:rsid wsp:val=&quot;00E82CE2&quot;/&gt;&lt;wsp:rsid wsp:val=&quot;00E82EFF&quot;/&gt;&lt;wsp:rsid wsp:val=&quot;00E82FCC&quot;/&gt;&lt;wsp:rsid wsp:val=&quot;00E83035&quot;/&gt;&lt;wsp:rsid wsp:val=&quot;00E834E6&quot;/&gt;&lt;wsp:rsid wsp:val=&quot;00E83519&quot;/&gt;&lt;wsp:rsid wsp:val=&quot;00E835A5&quot;/&gt;&lt;wsp:rsid wsp:val=&quot;00E835E1&quot;/&gt;&lt;wsp:rsid wsp:val=&quot;00E8394E&quot;/&gt;&lt;wsp:rsid wsp:val=&quot;00E83A6D&quot;/&gt;&lt;wsp:rsid wsp:val=&quot;00E83C54&quot;/&gt;&lt;wsp:rsid wsp:val=&quot;00E841CF&quot;/&gt;&lt;wsp:rsid wsp:val=&quot;00E84540&quot;/&gt;&lt;wsp:rsid wsp:val=&quot;00E8468E&quot;/&gt;&lt;wsp:rsid wsp:val=&quot;00E847EF&quot;/&gt;&lt;wsp:rsid wsp:val=&quot;00E84A02&quot;/&gt;&lt;wsp:rsid wsp:val=&quot;00E84A4E&quot;/&gt;&lt;wsp:rsid wsp:val=&quot;00E84CE9&quot;/&gt;&lt;wsp:rsid wsp:val=&quot;00E84F77&quot;/&gt;&lt;wsp:rsid wsp:val=&quot;00E8519F&quot;/&gt;&lt;wsp:rsid wsp:val=&quot;00E853FE&quot;/&gt;&lt;wsp:rsid wsp:val=&quot;00E85463&quot;/&gt;&lt;wsp:rsid wsp:val=&quot;00E85569&quot;/&gt;&lt;wsp:rsid wsp:val=&quot;00E85739&quot;/&gt;&lt;wsp:rsid wsp:val=&quot;00E859B8&quot;/&gt;&lt;wsp:rsid wsp:val=&quot;00E85BE8&quot;/&gt;&lt;wsp:rsid wsp:val=&quot;00E85D1B&quot;/&gt;&lt;wsp:rsid wsp:val=&quot;00E85D54&quot;/&gt;&lt;wsp:rsid wsp:val=&quot;00E85D9C&quot;/&gt;&lt;wsp:rsid wsp:val=&quot;00E85F66&quot;/&gt;&lt;wsp:rsid wsp:val=&quot;00E86164&quot;/&gt;&lt;wsp:rsid wsp:val=&quot;00E861F0&quot;/&gt;&lt;wsp:rsid wsp:val=&quot;00E86276&quot;/&gt;&lt;wsp:rsid wsp:val=&quot;00E863C3&quot;/&gt;&lt;wsp:rsid wsp:val=&quot;00E8641B&quot;/&gt;&lt;wsp:rsid wsp:val=&quot;00E86A19&quot;/&gt;&lt;wsp:rsid wsp:val=&quot;00E86B45&quot;/&gt;&lt;wsp:rsid wsp:val=&quot;00E87106&quot;/&gt;&lt;wsp:rsid wsp:val=&quot;00E87229&quot;/&gt;&lt;wsp:rsid wsp:val=&quot;00E87684&quot;/&gt;&lt;wsp:rsid wsp:val=&quot;00E879FC&quot;/&gt;&lt;wsp:rsid wsp:val=&quot;00E87AFC&quot;/&gt;&lt;wsp:rsid wsp:val=&quot;00E87D2D&quot;/&gt;&lt;wsp:rsid wsp:val=&quot;00E87D5B&quot;/&gt;&lt;wsp:rsid wsp:val=&quot;00E87D97&quot;/&gt;&lt;wsp:rsid wsp:val=&quot;00E90413&quot;/&gt;&lt;wsp:rsid wsp:val=&quot;00E9045C&quot;/&gt;&lt;wsp:rsid wsp:val=&quot;00E9070B&quot;/&gt;&lt;wsp:rsid wsp:val=&quot;00E90809&quot;/&gt;&lt;wsp:rsid wsp:val=&quot;00E90B23&quot;/&gt;&lt;wsp:rsid wsp:val=&quot;00E90C06&quot;/&gt;&lt;wsp:rsid wsp:val=&quot;00E910BE&quot;/&gt;&lt;wsp:rsid wsp:val=&quot;00E9117B&quot;/&gt;&lt;wsp:rsid wsp:val=&quot;00E912ED&quot;/&gt;&lt;wsp:rsid wsp:val=&quot;00E91411&quot;/&gt;&lt;wsp:rsid wsp:val=&quot;00E915DE&quot;/&gt;&lt;wsp:rsid wsp:val=&quot;00E916D2&quot;/&gt;&lt;wsp:rsid wsp:val=&quot;00E918C0&quot;/&gt;&lt;wsp:rsid wsp:val=&quot;00E919BF&quot;/&gt;&lt;wsp:rsid wsp:val=&quot;00E91A31&quot;/&gt;&lt;wsp:rsid wsp:val=&quot;00E91AC8&quot;/&gt;&lt;wsp:rsid wsp:val=&quot;00E91C69&quot;/&gt;&lt;wsp:rsid wsp:val=&quot;00E91CFB&quot;/&gt;&lt;wsp:rsid wsp:val=&quot;00E91D4E&quot;/&gt;&lt;wsp:rsid wsp:val=&quot;00E921D8&quot;/&gt;&lt;wsp:rsid wsp:val=&quot;00E9242F&quot;/&gt;&lt;wsp:rsid wsp:val=&quot;00E92488&quot;/&gt;&lt;wsp:rsid wsp:val=&quot;00E92542&quot;/&gt;&lt;wsp:rsid wsp:val=&quot;00E927F9&quot;/&gt;&lt;wsp:rsid wsp:val=&quot;00E92B21&quot;/&gt;&lt;wsp:rsid wsp:val=&quot;00E92C05&quot;/&gt;&lt;wsp:rsid wsp:val=&quot;00E92CBD&quot;/&gt;&lt;wsp:rsid wsp:val=&quot;00E92E53&quot;/&gt;&lt;wsp:rsid wsp:val=&quot;00E92F1E&quot;/&gt;&lt;wsp:rsid wsp:val=&quot;00E92FCB&quot;/&gt;&lt;wsp:rsid wsp:val=&quot;00E936BC&quot;/&gt;&lt;wsp:rsid wsp:val=&quot;00E938F0&quot;/&gt;&lt;wsp:rsid wsp:val=&quot;00E93A54&quot;/&gt;&lt;wsp:rsid wsp:val=&quot;00E93AAD&quot;/&gt;&lt;wsp:rsid wsp:val=&quot;00E93CCC&quot;/&gt;&lt;wsp:rsid wsp:val=&quot;00E93FA4&quot;/&gt;&lt;wsp:rsid wsp:val=&quot;00E941E5&quot;/&gt;&lt;wsp:rsid wsp:val=&quot;00E9423F&quot;/&gt;&lt;wsp:rsid wsp:val=&quot;00E94379&quot;/&gt;&lt;wsp:rsid wsp:val=&quot;00E945A1&quot;/&gt;&lt;wsp:rsid wsp:val=&quot;00E94642&quot;/&gt;&lt;wsp:rsid wsp:val=&quot;00E9479B&quot;/&gt;&lt;wsp:rsid wsp:val=&quot;00E94818&quot;/&gt;&lt;wsp:rsid wsp:val=&quot;00E94957&quot;/&gt;&lt;wsp:rsid wsp:val=&quot;00E94976&quot;/&gt;&lt;wsp:rsid wsp:val=&quot;00E949FB&quot;/&gt;&lt;wsp:rsid wsp:val=&quot;00E94B92&quot;/&gt;&lt;wsp:rsid wsp:val=&quot;00E94CE9&quot;/&gt;&lt;wsp:rsid wsp:val=&quot;00E94D76&quot;/&gt;&lt;wsp:rsid wsp:val=&quot;00E94FC2&quot;/&gt;&lt;wsp:rsid wsp:val=&quot;00E951E1&quot;/&gt;&lt;wsp:rsid wsp:val=&quot;00E9576C&quot;/&gt;&lt;wsp:rsid wsp:val=&quot;00E957E9&quot;/&gt;&lt;wsp:rsid wsp:val=&quot;00E95874&quot;/&gt;&lt;wsp:rsid wsp:val=&quot;00E959A3&quot;/&gt;&lt;wsp:rsid wsp:val=&quot;00E95AB7&quot;/&gt;&lt;wsp:rsid wsp:val=&quot;00E95CA5&quot;/&gt;&lt;wsp:rsid wsp:val=&quot;00E960B5&quot;/&gt;&lt;wsp:rsid wsp:val=&quot;00E9624B&quot;/&gt;&lt;wsp:rsid wsp:val=&quot;00E962D0&quot;/&gt;&lt;wsp:rsid wsp:val=&quot;00E9655D&quot;/&gt;&lt;wsp:rsid wsp:val=&quot;00E96627&quot;/&gt;&lt;wsp:rsid wsp:val=&quot;00E966BF&quot;/&gt;&lt;wsp:rsid wsp:val=&quot;00E967DE&quot;/&gt;&lt;wsp:rsid wsp:val=&quot;00E972DD&quot;/&gt;&lt;wsp:rsid wsp:val=&quot;00E9735F&quot;/&gt;&lt;wsp:rsid wsp:val=&quot;00E973AC&quot;/&gt;&lt;wsp:rsid wsp:val=&quot;00E97402&quot;/&gt;&lt;wsp:rsid wsp:val=&quot;00E974E0&quot;/&gt;&lt;wsp:rsid wsp:val=&quot;00E9764C&quot;/&gt;&lt;wsp:rsid wsp:val=&quot;00E979AE&quot;/&gt;&lt;wsp:rsid wsp:val=&quot;00E97CF2&quot;/&gt;&lt;wsp:rsid wsp:val=&quot;00E97E15&quot;/&gt;&lt;wsp:rsid wsp:val=&quot;00E97E73&quot;/&gt;&lt;wsp:rsid wsp:val=&quot;00E97ECD&quot;/&gt;&lt;wsp:rsid wsp:val=&quot;00EA02A3&quot;/&gt;&lt;wsp:rsid wsp:val=&quot;00EA032E&quot;/&gt;&lt;wsp:rsid wsp:val=&quot;00EA034C&quot;/&gt;&lt;wsp:rsid wsp:val=&quot;00EA0502&quot;/&gt;&lt;wsp:rsid wsp:val=&quot;00EA05C0&quot;/&gt;&lt;wsp:rsid wsp:val=&quot;00EA06A0&quot;/&gt;&lt;wsp:rsid wsp:val=&quot;00EA0739&quot;/&gt;&lt;wsp:rsid wsp:val=&quot;00EA07B1&quot;/&gt;&lt;wsp:rsid wsp:val=&quot;00EA0852&quot;/&gt;&lt;wsp:rsid wsp:val=&quot;00EA087D&quot;/&gt;&lt;wsp:rsid wsp:val=&quot;00EA0A04&quot;/&gt;&lt;wsp:rsid wsp:val=&quot;00EA0EDB&quot;/&gt;&lt;wsp:rsid wsp:val=&quot;00EA1036&quot;/&gt;&lt;wsp:rsid wsp:val=&quot;00EA1154&quot;/&gt;&lt;wsp:rsid wsp:val=&quot;00EA11C1&quot;/&gt;&lt;wsp:rsid wsp:val=&quot;00EA12BE&quot;/&gt;&lt;wsp:rsid wsp:val=&quot;00EA135F&quot;/&gt;&lt;wsp:rsid wsp:val=&quot;00EA159C&quot;/&gt;&lt;wsp:rsid wsp:val=&quot;00EA15AA&quot;/&gt;&lt;wsp:rsid wsp:val=&quot;00EA1768&quot;/&gt;&lt;wsp:rsid wsp:val=&quot;00EA1ADE&quot;/&gt;&lt;wsp:rsid wsp:val=&quot;00EA1B56&quot;/&gt;&lt;wsp:rsid wsp:val=&quot;00EA1B77&quot;/&gt;&lt;wsp:rsid wsp:val=&quot;00EA1C13&quot;/&gt;&lt;wsp:rsid wsp:val=&quot;00EA1DA2&quot;/&gt;&lt;wsp:rsid wsp:val=&quot;00EA1F34&quot;/&gt;&lt;wsp:rsid wsp:val=&quot;00EA20D4&quot;/&gt;&lt;wsp:rsid wsp:val=&quot;00EA21CB&quot;/&gt;&lt;wsp:rsid wsp:val=&quot;00EA237D&quot;/&gt;&lt;wsp:rsid wsp:val=&quot;00EA2414&quot;/&gt;&lt;wsp:rsid wsp:val=&quot;00EA2569&quot;/&gt;&lt;wsp:rsid wsp:val=&quot;00EA25F9&quot;/&gt;&lt;wsp:rsid wsp:val=&quot;00EA260D&quot;/&gt;&lt;wsp:rsid wsp:val=&quot;00EA275A&quot;/&gt;&lt;wsp:rsid wsp:val=&quot;00EA2BE0&quot;/&gt;&lt;wsp:rsid wsp:val=&quot;00EA2C8C&quot;/&gt;&lt;wsp:rsid wsp:val=&quot;00EA2CCF&quot;/&gt;&lt;wsp:rsid wsp:val=&quot;00EA2E8E&quot;/&gt;&lt;wsp:rsid wsp:val=&quot;00EA3083&quot;/&gt;&lt;wsp:rsid wsp:val=&quot;00EA3127&quot;/&gt;&lt;wsp:rsid wsp:val=&quot;00EA3341&quot;/&gt;&lt;wsp:rsid wsp:val=&quot;00EA344C&quot;/&gt;&lt;wsp:rsid wsp:val=&quot;00EA37C2&quot;/&gt;&lt;wsp:rsid wsp:val=&quot;00EA3D60&quot;/&gt;&lt;wsp:rsid wsp:val=&quot;00EA3E60&quot;/&gt;&lt;wsp:rsid wsp:val=&quot;00EA4051&quot;/&gt;&lt;wsp:rsid wsp:val=&quot;00EA4227&quot;/&gt;&lt;wsp:rsid wsp:val=&quot;00EA431D&quot;/&gt;&lt;wsp:rsid wsp:val=&quot;00EA451E&quot;/&gt;&lt;wsp:rsid wsp:val=&quot;00EA45BF&quot;/&gt;&lt;wsp:rsid wsp:val=&quot;00EA4717&quot;/&gt;&lt;wsp:rsid wsp:val=&quot;00EA4B0E&quot;/&gt;&lt;wsp:rsid wsp:val=&quot;00EA4C85&quot;/&gt;&lt;wsp:rsid wsp:val=&quot;00EA4EC4&quot;/&gt;&lt;wsp:rsid wsp:val=&quot;00EA4F63&quot;/&gt;&lt;wsp:rsid wsp:val=&quot;00EA566E&quot;/&gt;&lt;wsp:rsid wsp:val=&quot;00EA58EB&quot;/&gt;&lt;wsp:rsid wsp:val=&quot;00EA5928&quot;/&gt;&lt;wsp:rsid wsp:val=&quot;00EA59DB&quot;/&gt;&lt;wsp:rsid wsp:val=&quot;00EA5D51&quot;/&gt;&lt;wsp:rsid wsp:val=&quot;00EA5ED6&quot;/&gt;&lt;wsp:rsid wsp:val=&quot;00EA60AA&quot;/&gt;&lt;wsp:rsid wsp:val=&quot;00EA6280&quot;/&gt;&lt;wsp:rsid wsp:val=&quot;00EA639F&quot;/&gt;&lt;wsp:rsid wsp:val=&quot;00EA64B9&quot;/&gt;&lt;wsp:rsid wsp:val=&quot;00EA652A&quot;/&gt;&lt;wsp:rsid wsp:val=&quot;00EA6581&quot;/&gt;&lt;wsp:rsid wsp:val=&quot;00EA6602&quot;/&gt;&lt;wsp:rsid wsp:val=&quot;00EA66BF&quot;/&gt;&lt;wsp:rsid wsp:val=&quot;00EA6845&quot;/&gt;&lt;wsp:rsid wsp:val=&quot;00EA6A01&quot;/&gt;&lt;wsp:rsid wsp:val=&quot;00EA6B98&quot;/&gt;&lt;wsp:rsid wsp:val=&quot;00EA6E53&quot;/&gt;&lt;wsp:rsid wsp:val=&quot;00EA6F97&quot;/&gt;&lt;wsp:rsid wsp:val=&quot;00EA7156&quot;/&gt;&lt;wsp:rsid wsp:val=&quot;00EA71B4&quot;/&gt;&lt;wsp:rsid wsp:val=&quot;00EA72A7&quot;/&gt;&lt;wsp:rsid wsp:val=&quot;00EA73E8&quot;/&gt;&lt;wsp:rsid wsp:val=&quot;00EA7635&quot;/&gt;&lt;wsp:rsid wsp:val=&quot;00EA7AF5&quot;/&gt;&lt;wsp:rsid wsp:val=&quot;00EA7CA5&quot;/&gt;&lt;wsp:rsid wsp:val=&quot;00EA7E44&quot;/&gt;&lt;wsp:rsid wsp:val=&quot;00EA7F3B&quot;/&gt;&lt;wsp:rsid wsp:val=&quot;00EB0253&quot;/&gt;&lt;wsp:rsid wsp:val=&quot;00EB034D&quot;/&gt;&lt;wsp:rsid wsp:val=&quot;00EB045C&quot;/&gt;&lt;wsp:rsid wsp:val=&quot;00EB049E&quot;/&gt;&lt;wsp:rsid wsp:val=&quot;00EB0648&quot;/&gt;&lt;wsp:rsid wsp:val=&quot;00EB06E6&quot;/&gt;&lt;wsp:rsid wsp:val=&quot;00EB090F&quot;/&gt;&lt;wsp:rsid wsp:val=&quot;00EB0A71&quot;/&gt;&lt;wsp:rsid wsp:val=&quot;00EB0B8E&quot;/&gt;&lt;wsp:rsid wsp:val=&quot;00EB0D55&quot;/&gt;&lt;wsp:rsid wsp:val=&quot;00EB0DAC&quot;/&gt;&lt;wsp:rsid wsp:val=&quot;00EB0E78&quot;/&gt;&lt;wsp:rsid wsp:val=&quot;00EB1236&quot;/&gt;&lt;wsp:rsid wsp:val=&quot;00EB1348&quot;/&gt;&lt;wsp:rsid wsp:val=&quot;00EB156E&quot;/&gt;&lt;wsp:rsid wsp:val=&quot;00EB1700&quot;/&gt;&lt;wsp:rsid wsp:val=&quot;00EB17C0&quot;/&gt;&lt;wsp:rsid wsp:val=&quot;00EB18A0&quot;/&gt;&lt;wsp:rsid wsp:val=&quot;00EB19B9&quot;/&gt;&lt;wsp:rsid wsp:val=&quot;00EB1AD9&quot;/&gt;&lt;wsp:rsid wsp:val=&quot;00EB1C84&quot;/&gt;&lt;wsp:rsid wsp:val=&quot;00EB2126&quot;/&gt;&lt;wsp:rsid wsp:val=&quot;00EB24F2&quot;/&gt;&lt;wsp:rsid wsp:val=&quot;00EB2531&quot;/&gt;&lt;wsp:rsid wsp:val=&quot;00EB26E0&quot;/&gt;&lt;wsp:rsid wsp:val=&quot;00EB285C&quot;/&gt;&lt;wsp:rsid wsp:val=&quot;00EB2B8A&quot;/&gt;&lt;wsp:rsid wsp:val=&quot;00EB2E86&quot;/&gt;&lt;wsp:rsid wsp:val=&quot;00EB2FD4&quot;/&gt;&lt;wsp:rsid wsp:val=&quot;00EB30E8&quot;/&gt;&lt;wsp:rsid wsp:val=&quot;00EB3323&quot;/&gt;&lt;wsp:rsid wsp:val=&quot;00EB36E4&quot;/&gt;&lt;wsp:rsid wsp:val=&quot;00EB3B59&quot;/&gt;&lt;wsp:rsid wsp:val=&quot;00EB3E81&quot;/&gt;&lt;wsp:rsid wsp:val=&quot;00EB3ED9&quot;/&gt;&lt;wsp:rsid wsp:val=&quot;00EB40F7&quot;/&gt;&lt;wsp:rsid wsp:val=&quot;00EB42B7&quot;/&gt;&lt;wsp:rsid wsp:val=&quot;00EB438F&quot;/&gt;&lt;wsp:rsid wsp:val=&quot;00EB4417&quot;/&gt;&lt;wsp:rsid wsp:val=&quot;00EB4558&quot;/&gt;&lt;wsp:rsid wsp:val=&quot;00EB4835&quot;/&gt;&lt;wsp:rsid wsp:val=&quot;00EB485F&quot;/&gt;&lt;wsp:rsid wsp:val=&quot;00EB4961&quot;/&gt;&lt;wsp:rsid wsp:val=&quot;00EB49C3&quot;/&gt;&lt;wsp:rsid wsp:val=&quot;00EB4AFC&quot;/&gt;&lt;wsp:rsid wsp:val=&quot;00EB4C93&quot;/&gt;&lt;wsp:rsid wsp:val=&quot;00EB4D13&quot;/&gt;&lt;wsp:rsid wsp:val=&quot;00EB4D28&quot;/&gt;&lt;wsp:rsid wsp:val=&quot;00EB4D3F&quot;/&gt;&lt;wsp:rsid wsp:val=&quot;00EB4F41&quot;/&gt;&lt;wsp:rsid wsp:val=&quot;00EB50EF&quot;/&gt;&lt;wsp:rsid wsp:val=&quot;00EB5386&quot;/&gt;&lt;wsp:rsid wsp:val=&quot;00EB53C4&quot;/&gt;&lt;wsp:rsid wsp:val=&quot;00EB540C&quot;/&gt;&lt;wsp:rsid wsp:val=&quot;00EB5536&quot;/&gt;&lt;wsp:rsid wsp:val=&quot;00EB5902&quot;/&gt;&lt;wsp:rsid wsp:val=&quot;00EB5B3A&quot;/&gt;&lt;wsp:rsid wsp:val=&quot;00EB5C61&quot;/&gt;&lt;wsp:rsid wsp:val=&quot;00EB5CE9&quot;/&gt;&lt;wsp:rsid wsp:val=&quot;00EB5DD9&quot;/&gt;&lt;wsp:rsid wsp:val=&quot;00EB5E0B&quot;/&gt;&lt;wsp:rsid wsp:val=&quot;00EB6276&quot;/&gt;&lt;wsp:rsid wsp:val=&quot;00EB62F6&quot;/&gt;&lt;wsp:rsid wsp:val=&quot;00EB683E&quot;/&gt;&lt;wsp:rsid wsp:val=&quot;00EB6857&quot;/&gt;&lt;wsp:rsid wsp:val=&quot;00EB6A0B&quot;/&gt;&lt;wsp:rsid wsp:val=&quot;00EB6D12&quot;/&gt;&lt;wsp:rsid wsp:val=&quot;00EB6FBA&quot;/&gt;&lt;wsp:rsid wsp:val=&quot;00EB71FF&quot;/&gt;&lt;wsp:rsid wsp:val=&quot;00EB721C&quot;/&gt;&lt;wsp:rsid wsp:val=&quot;00EB75D7&quot;/&gt;&lt;wsp:rsid wsp:val=&quot;00EB77E0&quot;/&gt;&lt;wsp:rsid wsp:val=&quot;00EB7C0B&quot;/&gt;&lt;wsp:rsid wsp:val=&quot;00EB7D20&quot;/&gt;&lt;wsp:rsid wsp:val=&quot;00EB7DC9&quot;/&gt;&lt;wsp:rsid wsp:val=&quot;00EB7EAB&quot;/&gt;&lt;wsp:rsid wsp:val=&quot;00EB7F1E&quot;/&gt;&lt;wsp:rsid wsp:val=&quot;00EB7F5E&quot;/&gt;&lt;wsp:rsid wsp:val=&quot;00EC0027&quot;/&gt;&lt;wsp:rsid wsp:val=&quot;00EC01C0&quot;/&gt;&lt;wsp:rsid wsp:val=&quot;00EC029C&quot;/&gt;&lt;wsp:rsid wsp:val=&quot;00EC06A0&quot;/&gt;&lt;wsp:rsid wsp:val=&quot;00EC084E&quot;/&gt;&lt;wsp:rsid wsp:val=&quot;00EC08D7&quot;/&gt;&lt;wsp:rsid wsp:val=&quot;00EC0920&quot;/&gt;&lt;wsp:rsid wsp:val=&quot;00EC09C1&quot;/&gt;&lt;wsp:rsid wsp:val=&quot;00EC09EC&quot;/&gt;&lt;wsp:rsid wsp:val=&quot;00EC0A5F&quot;/&gt;&lt;wsp:rsid wsp:val=&quot;00EC0D73&quot;/&gt;&lt;wsp:rsid wsp:val=&quot;00EC0E0A&quot;/&gt;&lt;wsp:rsid wsp:val=&quot;00EC0FC3&quot;/&gt;&lt;wsp:rsid wsp:val=&quot;00EC1155&quot;/&gt;&lt;wsp:rsid wsp:val=&quot;00EC11A5&quot;/&gt;&lt;wsp:rsid wsp:val=&quot;00EC16DA&quot;/&gt;&lt;wsp:rsid wsp:val=&quot;00EC1707&quot;/&gt;&lt;wsp:rsid wsp:val=&quot;00EC1796&quot;/&gt;&lt;wsp:rsid wsp:val=&quot;00EC1AA5&quot;/&gt;&lt;wsp:rsid wsp:val=&quot;00EC1B01&quot;/&gt;&lt;wsp:rsid wsp:val=&quot;00EC1D37&quot;/&gt;&lt;wsp:rsid wsp:val=&quot;00EC1E08&quot;/&gt;&lt;wsp:rsid wsp:val=&quot;00EC1EA7&quot;/&gt;&lt;wsp:rsid wsp:val=&quot;00EC1F84&quot;/&gt;&lt;wsp:rsid wsp:val=&quot;00EC205B&quot;/&gt;&lt;wsp:rsid wsp:val=&quot;00EC233C&quot;/&gt;&lt;wsp:rsid wsp:val=&quot;00EC238F&quot;/&gt;&lt;wsp:rsid wsp:val=&quot;00EC23C5&quot;/&gt;&lt;wsp:rsid wsp:val=&quot;00EC25E2&quot;/&gt;&lt;wsp:rsid wsp:val=&quot;00EC28D3&quot;/&gt;&lt;wsp:rsid wsp:val=&quot;00EC2938&quot;/&gt;&lt;wsp:rsid wsp:val=&quot;00EC2B40&quot;/&gt;&lt;wsp:rsid wsp:val=&quot;00EC2C13&quot;/&gt;&lt;wsp:rsid wsp:val=&quot;00EC2CDA&quot;/&gt;&lt;wsp:rsid wsp:val=&quot;00EC2DED&quot;/&gt;&lt;wsp:rsid wsp:val=&quot;00EC2F57&quot;/&gt;&lt;wsp:rsid wsp:val=&quot;00EC2F72&quot;/&gt;&lt;wsp:rsid wsp:val=&quot;00EC2F77&quot;/&gt;&lt;wsp:rsid wsp:val=&quot;00EC3128&quot;/&gt;&lt;wsp:rsid wsp:val=&quot;00EC32FD&quot;/&gt;&lt;wsp:rsid wsp:val=&quot;00EC35A3&quot;/&gt;&lt;wsp:rsid wsp:val=&quot;00EC3617&quot;/&gt;&lt;wsp:rsid wsp:val=&quot;00EC364C&quot;/&gt;&lt;wsp:rsid wsp:val=&quot;00EC36B9&quot;/&gt;&lt;wsp:rsid wsp:val=&quot;00EC37B7&quot;/&gt;&lt;wsp:rsid wsp:val=&quot;00EC3932&quot;/&gt;&lt;wsp:rsid wsp:val=&quot;00EC3934&quot;/&gt;&lt;wsp:rsid wsp:val=&quot;00EC3A25&quot;/&gt;&lt;wsp:rsid wsp:val=&quot;00EC3ACF&quot;/&gt;&lt;wsp:rsid wsp:val=&quot;00EC3CF4&quot;/&gt;&lt;wsp:rsid wsp:val=&quot;00EC3D91&quot;/&gt;&lt;wsp:rsid wsp:val=&quot;00EC3DEF&quot;/&gt;&lt;wsp:rsid wsp:val=&quot;00EC420D&quot;/&gt;&lt;wsp:rsid wsp:val=&quot;00EC44D9&quot;/&gt;&lt;wsp:rsid wsp:val=&quot;00EC4A11&quot;/&gt;&lt;wsp:rsid wsp:val=&quot;00EC4ADC&quot;/&gt;&lt;wsp:rsid wsp:val=&quot;00EC4B06&quot;/&gt;&lt;wsp:rsid wsp:val=&quot;00EC4B34&quot;/&gt;&lt;wsp:rsid wsp:val=&quot;00EC4B69&quot;/&gt;&lt;wsp:rsid wsp:val=&quot;00EC5050&quot;/&gt;&lt;wsp:rsid wsp:val=&quot;00EC5103&quot;/&gt;&lt;wsp:rsid wsp:val=&quot;00EC51AF&quot;/&gt;&lt;wsp:rsid wsp:val=&quot;00EC5510&quot;/&gt;&lt;wsp:rsid wsp:val=&quot;00EC5647&quot;/&gt;&lt;wsp:rsid wsp:val=&quot;00EC579A&quot;/&gt;&lt;wsp:rsid wsp:val=&quot;00EC5B31&quot;/&gt;&lt;wsp:rsid wsp:val=&quot;00EC5B8C&quot;/&gt;&lt;wsp:rsid wsp:val=&quot;00EC5C90&quot;/&gt;&lt;wsp:rsid wsp:val=&quot;00EC6104&quot;/&gt;&lt;wsp:rsid wsp:val=&quot;00EC637C&quot;/&gt;&lt;wsp:rsid wsp:val=&quot;00EC63C2&quot;/&gt;&lt;wsp:rsid wsp:val=&quot;00EC63D5&quot;/&gt;&lt;wsp:rsid wsp:val=&quot;00EC6518&quot;/&gt;&lt;wsp:rsid wsp:val=&quot;00EC6A40&quot;/&gt;&lt;wsp:rsid wsp:val=&quot;00EC6A69&quot;/&gt;&lt;wsp:rsid wsp:val=&quot;00EC6B80&quot;/&gt;&lt;wsp:rsid wsp:val=&quot;00EC6D6B&quot;/&gt;&lt;wsp:rsid wsp:val=&quot;00EC752A&quot;/&gt;&lt;wsp:rsid wsp:val=&quot;00EC762F&quot;/&gt;&lt;wsp:rsid wsp:val=&quot;00EC7728&quot;/&gt;&lt;wsp:rsid wsp:val=&quot;00EC7809&quot;/&gt;&lt;wsp:rsid wsp:val=&quot;00EC7A3E&quot;/&gt;&lt;wsp:rsid wsp:val=&quot;00EC7DE1&quot;/&gt;&lt;wsp:rsid wsp:val=&quot;00EC7EAC&quot;/&gt;&lt;wsp:rsid wsp:val=&quot;00ED003A&quot;/&gt;&lt;wsp:rsid wsp:val=&quot;00ED010E&quot;/&gt;&lt;wsp:rsid wsp:val=&quot;00ED019B&quot;/&gt;&lt;wsp:rsid wsp:val=&quot;00ED01DD&quot;/&gt;&lt;wsp:rsid wsp:val=&quot;00ED02EE&quot;/&gt;&lt;wsp:rsid wsp:val=&quot;00ED039B&quot;/&gt;&lt;wsp:rsid wsp:val=&quot;00ED03CF&quot;/&gt;&lt;wsp:rsid wsp:val=&quot;00ED0620&quot;/&gt;&lt;wsp:rsid wsp:val=&quot;00ED0657&quot;/&gt;&lt;wsp:rsid wsp:val=&quot;00ED099D&quot;/&gt;&lt;wsp:rsid wsp:val=&quot;00ED0D64&quot;/&gt;&lt;wsp:rsid wsp:val=&quot;00ED0E6E&quot;/&gt;&lt;wsp:rsid wsp:val=&quot;00ED0F17&quot;/&gt;&lt;wsp:rsid wsp:val=&quot;00ED0FB8&quot;/&gt;&lt;wsp:rsid wsp:val=&quot;00ED10FF&quot;/&gt;&lt;wsp:rsid wsp:val=&quot;00ED11E1&quot;/&gt;&lt;wsp:rsid wsp:val=&quot;00ED1305&quot;/&gt;&lt;wsp:rsid wsp:val=&quot;00ED16F1&quot;/&gt;&lt;wsp:rsid wsp:val=&quot;00ED1DA9&quot;/&gt;&lt;wsp:rsid wsp:val=&quot;00ED1DF8&quot;/&gt;&lt;wsp:rsid wsp:val=&quot;00ED214E&quot;/&gt;&lt;wsp:rsid wsp:val=&quot;00ED21DE&quot;/&gt;&lt;wsp:rsid wsp:val=&quot;00ED2384&quot;/&gt;&lt;wsp:rsid wsp:val=&quot;00ED25F4&quot;/&gt;&lt;wsp:rsid wsp:val=&quot;00ED26CD&quot;/&gt;&lt;wsp:rsid wsp:val=&quot;00ED2807&quot;/&gt;&lt;wsp:rsid wsp:val=&quot;00ED28B6&quot;/&gt;&lt;wsp:rsid wsp:val=&quot;00ED28FD&quot;/&gt;&lt;wsp:rsid wsp:val=&quot;00ED2A07&quot;/&gt;&lt;wsp:rsid wsp:val=&quot;00ED2AB4&quot;/&gt;&lt;wsp:rsid wsp:val=&quot;00ED2CCB&quot;/&gt;&lt;wsp:rsid wsp:val=&quot;00ED2D3E&quot;/&gt;&lt;wsp:rsid wsp:val=&quot;00ED2E22&quot;/&gt;&lt;wsp:rsid wsp:val=&quot;00ED2F84&quot;/&gt;&lt;wsp:rsid wsp:val=&quot;00ED307B&quot;/&gt;&lt;wsp:rsid wsp:val=&quot;00ED307E&quot;/&gt;&lt;wsp:rsid wsp:val=&quot;00ED30BE&quot;/&gt;&lt;wsp:rsid wsp:val=&quot;00ED311F&quot;/&gt;&lt;wsp:rsid wsp:val=&quot;00ED3313&quot;/&gt;&lt;wsp:rsid wsp:val=&quot;00ED33AE&quot;/&gt;&lt;wsp:rsid wsp:val=&quot;00ED35EC&quot;/&gt;&lt;wsp:rsid wsp:val=&quot;00ED372C&quot;/&gt;&lt;wsp:rsid wsp:val=&quot;00ED373A&quot;/&gt;&lt;wsp:rsid wsp:val=&quot;00ED3991&quot;/&gt;&lt;wsp:rsid wsp:val=&quot;00ED3A20&quot;/&gt;&lt;wsp:rsid wsp:val=&quot;00ED3A85&quot;/&gt;&lt;wsp:rsid wsp:val=&quot;00ED3AAF&quot;/&gt;&lt;wsp:rsid wsp:val=&quot;00ED3EB1&quot;/&gt;&lt;wsp:rsid wsp:val=&quot;00ED4055&quot;/&gt;&lt;wsp:rsid wsp:val=&quot;00ED40A0&quot;/&gt;&lt;wsp:rsid wsp:val=&quot;00ED41E5&quot;/&gt;&lt;wsp:rsid wsp:val=&quot;00ED4439&quot;/&gt;&lt;wsp:rsid wsp:val=&quot;00ED466B&quot;/&gt;&lt;wsp:rsid wsp:val=&quot;00ED4738&quot;/&gt;&lt;wsp:rsid wsp:val=&quot;00ED4836&quot;/&gt;&lt;wsp:rsid wsp:val=&quot;00ED4BB5&quot;/&gt;&lt;wsp:rsid wsp:val=&quot;00ED4C28&quot;/&gt;&lt;wsp:rsid wsp:val=&quot;00ED4C41&quot;/&gt;&lt;wsp:rsid wsp:val=&quot;00ED4D08&quot;/&gt;&lt;wsp:rsid wsp:val=&quot;00ED4DD8&quot;/&gt;&lt;wsp:rsid wsp:val=&quot;00ED4E36&quot;/&gt;&lt;wsp:rsid wsp:val=&quot;00ED4FA1&quot;/&gt;&lt;wsp:rsid wsp:val=&quot;00ED52A9&quot;/&gt;&lt;wsp:rsid wsp:val=&quot;00ED54F2&quot;/&gt;&lt;wsp:rsid wsp:val=&quot;00ED5502&quot;/&gt;&lt;wsp:rsid wsp:val=&quot;00ED590E&quot;/&gt;&lt;wsp:rsid wsp:val=&quot;00ED59C0&quot;/&gt;&lt;wsp:rsid wsp:val=&quot;00ED59E7&quot;/&gt;&lt;wsp:rsid wsp:val=&quot;00ED5D67&quot;/&gt;&lt;wsp:rsid wsp:val=&quot;00ED5E8E&quot;/&gt;&lt;wsp:rsid wsp:val=&quot;00ED5FE8&quot;/&gt;&lt;wsp:rsid wsp:val=&quot;00ED61D0&quot;/&gt;&lt;wsp:rsid wsp:val=&quot;00ED6388&quot;/&gt;&lt;wsp:rsid wsp:val=&quot;00ED63B5&quot;/&gt;&lt;wsp:rsid wsp:val=&quot;00ED64E5&quot;/&gt;&lt;wsp:rsid wsp:val=&quot;00ED662F&quot;/&gt;&lt;wsp:rsid wsp:val=&quot;00ED6915&quot;/&gt;&lt;wsp:rsid wsp:val=&quot;00ED6C0F&quot;/&gt;&lt;wsp:rsid wsp:val=&quot;00ED6C71&quot;/&gt;&lt;wsp:rsid wsp:val=&quot;00ED6C9E&quot;/&gt;&lt;wsp:rsid wsp:val=&quot;00ED6EAD&quot;/&gt;&lt;wsp:rsid wsp:val=&quot;00ED6F98&quot;/&gt;&lt;wsp:rsid wsp:val=&quot;00ED70E6&quot;/&gt;&lt;wsp:rsid wsp:val=&quot;00ED7213&quot;/&gt;&lt;wsp:rsid wsp:val=&quot;00ED7247&quot;/&gt;&lt;wsp:rsid wsp:val=&quot;00ED76A6&quot;/&gt;&lt;wsp:rsid wsp:val=&quot;00ED776B&quot;/&gt;&lt;wsp:rsid wsp:val=&quot;00ED7792&quot;/&gt;&lt;wsp:rsid wsp:val=&quot;00ED784E&quot;/&gt;&lt;wsp:rsid wsp:val=&quot;00ED789F&quot;/&gt;&lt;wsp:rsid wsp:val=&quot;00ED7A7D&quot;/&gt;&lt;wsp:rsid wsp:val=&quot;00ED7E91&quot;/&gt;&lt;wsp:rsid wsp:val=&quot;00EE013C&quot;/&gt;&lt;wsp:rsid wsp:val=&quot;00EE02DB&quot;/&gt;&lt;wsp:rsid wsp:val=&quot;00EE02DE&quot;/&gt;&lt;wsp:rsid wsp:val=&quot;00EE0463&quot;/&gt;&lt;wsp:rsid wsp:val=&quot;00EE0480&quot;/&gt;&lt;wsp:rsid wsp:val=&quot;00EE062C&quot;/&gt;&lt;wsp:rsid wsp:val=&quot;00EE06F6&quot;/&gt;&lt;wsp:rsid wsp:val=&quot;00EE070F&quot;/&gt;&lt;wsp:rsid wsp:val=&quot;00EE079B&quot;/&gt;&lt;wsp:rsid wsp:val=&quot;00EE0B2D&quot;/&gt;&lt;wsp:rsid wsp:val=&quot;00EE0C18&quot;/&gt;&lt;wsp:rsid wsp:val=&quot;00EE0CC8&quot;/&gt;&lt;wsp:rsid wsp:val=&quot;00EE0D4A&quot;/&gt;&lt;wsp:rsid wsp:val=&quot;00EE0DE9&quot;/&gt;&lt;wsp:rsid wsp:val=&quot;00EE0E95&quot;/&gt;&lt;wsp:rsid wsp:val=&quot;00EE103C&quot;/&gt;&lt;wsp:rsid wsp:val=&quot;00EE11E9&quot;/&gt;&lt;wsp:rsid wsp:val=&quot;00EE14E8&quot;/&gt;&lt;wsp:rsid wsp:val=&quot;00EE1576&quot;/&gt;&lt;wsp:rsid wsp:val=&quot;00EE1816&quot;/&gt;&lt;wsp:rsid wsp:val=&quot;00EE1901&quot;/&gt;&lt;wsp:rsid wsp:val=&quot;00EE1916&quot;/&gt;&lt;wsp:rsid wsp:val=&quot;00EE193B&quot;/&gt;&lt;wsp:rsid wsp:val=&quot;00EE1A15&quot;/&gt;&lt;wsp:rsid wsp:val=&quot;00EE1A55&quot;/&gt;&lt;wsp:rsid wsp:val=&quot;00EE1DB3&quot;/&gt;&lt;wsp:rsid wsp:val=&quot;00EE1FB9&quot;/&gt;&lt;wsp:rsid wsp:val=&quot;00EE2377&quot;/&gt;&lt;wsp:rsid wsp:val=&quot;00EE2396&quot;/&gt;&lt;wsp:rsid wsp:val=&quot;00EE241F&quot;/&gt;&lt;wsp:rsid wsp:val=&quot;00EE2545&quot;/&gt;&lt;wsp:rsid wsp:val=&quot;00EE270E&quot;/&gt;&lt;wsp:rsid wsp:val=&quot;00EE2A46&quot;/&gt;&lt;wsp:rsid wsp:val=&quot;00EE2A58&quot;/&gt;&lt;wsp:rsid wsp:val=&quot;00EE2A71&quot;/&gt;&lt;wsp:rsid wsp:val=&quot;00EE2B14&quot;/&gt;&lt;wsp:rsid wsp:val=&quot;00EE2B81&quot;/&gt;&lt;wsp:rsid wsp:val=&quot;00EE2C8C&quot;/&gt;&lt;wsp:rsid wsp:val=&quot;00EE2C9C&quot;/&gt;&lt;wsp:rsid wsp:val=&quot;00EE2DAC&quot;/&gt;&lt;wsp:rsid wsp:val=&quot;00EE2F6B&quot;/&gt;&lt;wsp:rsid wsp:val=&quot;00EE3019&quot;/&gt;&lt;wsp:rsid wsp:val=&quot;00EE3155&quot;/&gt;&lt;wsp:rsid wsp:val=&quot;00EE32BD&quot;/&gt;&lt;wsp:rsid wsp:val=&quot;00EE34AF&quot;/&gt;&lt;wsp:rsid wsp:val=&quot;00EE3817&quot;/&gt;&lt;wsp:rsid wsp:val=&quot;00EE399B&quot;/&gt;&lt;wsp:rsid wsp:val=&quot;00EE3B87&quot;/&gt;&lt;wsp:rsid wsp:val=&quot;00EE3E0A&quot;/&gt;&lt;wsp:rsid wsp:val=&quot;00EE4015&quot;/&gt;&lt;wsp:rsid wsp:val=&quot;00EE4037&quot;/&gt;&lt;wsp:rsid wsp:val=&quot;00EE414D&quot;/&gt;&lt;wsp:rsid wsp:val=&quot;00EE41B8&quot;/&gt;&lt;wsp:rsid wsp:val=&quot;00EE4255&quot;/&gt;&lt;wsp:rsid wsp:val=&quot;00EE4280&quot;/&gt;&lt;wsp:rsid wsp:val=&quot;00EE42E2&quot;/&gt;&lt;wsp:rsid wsp:val=&quot;00EE435D&quot;/&gt;&lt;wsp:rsid wsp:val=&quot;00EE4693&quot;/&gt;&lt;wsp:rsid wsp:val=&quot;00EE4942&quot;/&gt;&lt;wsp:rsid wsp:val=&quot;00EE4A6D&quot;/&gt;&lt;wsp:rsid wsp:val=&quot;00EE51F7&quot;/&gt;&lt;wsp:rsid wsp:val=&quot;00EE5C15&quot;/&gt;&lt;wsp:rsid wsp:val=&quot;00EE5C60&quot;/&gt;&lt;wsp:rsid wsp:val=&quot;00EE5CAE&quot;/&gt;&lt;wsp:rsid wsp:val=&quot;00EE5CC3&quot;/&gt;&lt;wsp:rsid wsp:val=&quot;00EE5EE2&quot;/&gt;&lt;wsp:rsid wsp:val=&quot;00EE5FE5&quot;/&gt;&lt;wsp:rsid wsp:val=&quot;00EE60B3&quot;/&gt;&lt;wsp:rsid wsp:val=&quot;00EE6717&quot;/&gt;&lt;wsp:rsid wsp:val=&quot;00EE67D6&quot;/&gt;&lt;wsp:rsid wsp:val=&quot;00EE6BBB&quot;/&gt;&lt;wsp:rsid wsp:val=&quot;00EE6CA7&quot;/&gt;&lt;wsp:rsid wsp:val=&quot;00EE6DBF&quot;/&gt;&lt;wsp:rsid wsp:val=&quot;00EE6F11&quot;/&gt;&lt;wsp:rsid wsp:val=&quot;00EE6F7A&quot;/&gt;&lt;wsp:rsid wsp:val=&quot;00EE725E&quot;/&gt;&lt;wsp:rsid wsp:val=&quot;00EE72CB&quot;/&gt;&lt;wsp:rsid wsp:val=&quot;00EE73F0&quot;/&gt;&lt;wsp:rsid wsp:val=&quot;00EE7406&quot;/&gt;&lt;wsp:rsid wsp:val=&quot;00EE76DC&quot;/&gt;&lt;wsp:rsid wsp:val=&quot;00EE785A&quot;/&gt;&lt;wsp:rsid wsp:val=&quot;00EE7A37&quot;/&gt;&lt;wsp:rsid wsp:val=&quot;00EE7CE0&quot;/&gt;&lt;wsp:rsid wsp:val=&quot;00EE7CE2&quot;/&gt;&lt;wsp:rsid wsp:val=&quot;00EE7E66&quot;/&gt;&lt;wsp:rsid wsp:val=&quot;00EE7F3E&quot;/&gt;&lt;wsp:rsid wsp:val=&quot;00EF0182&quot;/&gt;&lt;wsp:rsid wsp:val=&quot;00EF01FA&quot;/&gt;&lt;wsp:rsid wsp:val=&quot;00EF03D0&quot;/&gt;&lt;wsp:rsid wsp:val=&quot;00EF04D7&quot;/&gt;&lt;wsp:rsid wsp:val=&quot;00EF0537&quot;/&gt;&lt;wsp:rsid wsp:val=&quot;00EF06AE&quot;/&gt;&lt;wsp:rsid wsp:val=&quot;00EF07A6&quot;/&gt;&lt;wsp:rsid wsp:val=&quot;00EF07E7&quot;/&gt;&lt;wsp:rsid wsp:val=&quot;00EF08B5&quot;/&gt;&lt;wsp:rsid wsp:val=&quot;00EF096A&quot;/&gt;&lt;wsp:rsid wsp:val=&quot;00EF098C&quot;/&gt;&lt;wsp:rsid wsp:val=&quot;00EF0B91&quot;/&gt;&lt;wsp:rsid wsp:val=&quot;00EF0E8D&quot;/&gt;&lt;wsp:rsid wsp:val=&quot;00EF0EE9&quot;/&gt;&lt;wsp:rsid wsp:val=&quot;00EF1121&quot;/&gt;&lt;wsp:rsid wsp:val=&quot;00EF124C&quot;/&gt;&lt;wsp:rsid wsp:val=&quot;00EF147C&quot;/&gt;&lt;wsp:rsid wsp:val=&quot;00EF1505&quot;/&gt;&lt;wsp:rsid wsp:val=&quot;00EF1995&quot;/&gt;&lt;wsp:rsid wsp:val=&quot;00EF1B05&quot;/&gt;&lt;wsp:rsid wsp:val=&quot;00EF2006&quot;/&gt;&lt;wsp:rsid wsp:val=&quot;00EF21EC&quot;/&gt;&lt;wsp:rsid wsp:val=&quot;00EF22EB&quot;/&gt;&lt;wsp:rsid wsp:val=&quot;00EF2358&quot;/&gt;&lt;wsp:rsid wsp:val=&quot;00EF23AB&quot;/&gt;&lt;wsp:rsid wsp:val=&quot;00EF28C6&quot;/&gt;&lt;wsp:rsid wsp:val=&quot;00EF2979&quot;/&gt;&lt;wsp:rsid wsp:val=&quot;00EF2983&quot;/&gt;&lt;wsp:rsid wsp:val=&quot;00EF2A3E&quot;/&gt;&lt;wsp:rsid wsp:val=&quot;00EF2EAB&quot;/&gt;&lt;wsp:rsid wsp:val=&quot;00EF30C4&quot;/&gt;&lt;wsp:rsid wsp:val=&quot;00EF339A&quot;/&gt;&lt;wsp:rsid wsp:val=&quot;00EF344E&quot;/&gt;&lt;wsp:rsid wsp:val=&quot;00EF34B0&quot;/&gt;&lt;wsp:rsid wsp:val=&quot;00EF35C7&quot;/&gt;&lt;wsp:rsid wsp:val=&quot;00EF3B2C&quot;/&gt;&lt;wsp:rsid wsp:val=&quot;00EF3C0D&quot;/&gt;&lt;wsp:rsid wsp:val=&quot;00EF3C1E&quot;/&gt;&lt;wsp:rsid wsp:val=&quot;00EF41D7&quot;/&gt;&lt;wsp:rsid wsp:val=&quot;00EF43C0&quot;/&gt;&lt;wsp:rsid wsp:val=&quot;00EF43FD&quot;/&gt;&lt;wsp:rsid wsp:val=&quot;00EF487D&quot;/&gt;&lt;wsp:rsid wsp:val=&quot;00EF49BF&quot;/&gt;&lt;wsp:rsid wsp:val=&quot;00EF49C7&quot;/&gt;&lt;wsp:rsid wsp:val=&quot;00EF49F7&quot;/&gt;&lt;wsp:rsid wsp:val=&quot;00EF4AF9&quot;/&gt;&lt;wsp:rsid wsp:val=&quot;00EF4C4B&quot;/&gt;&lt;wsp:rsid wsp:val=&quot;00EF4D54&quot;/&gt;&lt;wsp:rsid wsp:val=&quot;00EF4F4D&quot;/&gt;&lt;wsp:rsid wsp:val=&quot;00EF500D&quot;/&gt;&lt;wsp:rsid wsp:val=&quot;00EF515D&quot;/&gt;&lt;wsp:rsid wsp:val=&quot;00EF5181&quot;/&gt;&lt;wsp:rsid wsp:val=&quot;00EF534A&quot;/&gt;&lt;wsp:rsid wsp:val=&quot;00EF5484&quot;/&gt;&lt;wsp:rsid wsp:val=&quot;00EF55C5&quot;/&gt;&lt;wsp:rsid wsp:val=&quot;00EF562C&quot;/&gt;&lt;wsp:rsid wsp:val=&quot;00EF5739&quot;/&gt;&lt;wsp:rsid wsp:val=&quot;00EF5A32&quot;/&gt;&lt;wsp:rsid wsp:val=&quot;00EF5B0E&quot;/&gt;&lt;wsp:rsid wsp:val=&quot;00EF5B77&quot;/&gt;&lt;wsp:rsid wsp:val=&quot;00EF5DCE&quot;/&gt;&lt;wsp:rsid wsp:val=&quot;00EF5FB8&quot;/&gt;&lt;wsp:rsid wsp:val=&quot;00EF627E&quot;/&gt;&lt;wsp:rsid wsp:val=&quot;00EF62D5&quot;/&gt;&lt;wsp:rsid wsp:val=&quot;00EF63BA&quot;/&gt;&lt;wsp:rsid wsp:val=&quot;00EF664B&quot;/&gt;&lt;wsp:rsid wsp:val=&quot;00EF66CA&quot;/&gt;&lt;wsp:rsid wsp:val=&quot;00EF66F7&quot;/&gt;&lt;wsp:rsid wsp:val=&quot;00EF6757&quot;/&gt;&lt;wsp:rsid wsp:val=&quot;00EF6B08&quot;/&gt;&lt;wsp:rsid wsp:val=&quot;00EF6CC5&quot;/&gt;&lt;wsp:rsid wsp:val=&quot;00EF6F51&quot;/&gt;&lt;wsp:rsid wsp:val=&quot;00EF7433&quot;/&gt;&lt;wsp:rsid wsp:val=&quot;00EF75B2&quot;/&gt;&lt;wsp:rsid wsp:val=&quot;00EF7975&quot;/&gt;&lt;wsp:rsid wsp:val=&quot;00EF7CCB&quot;/&gt;&lt;wsp:rsid wsp:val=&quot;00EF7D2C&quot;/&gt;&lt;wsp:rsid wsp:val=&quot;00F00073&quot;/&gt;&lt;wsp:rsid wsp:val=&quot;00F001E0&quot;/&gt;&lt;wsp:rsid wsp:val=&quot;00F00250&quot;/&gt;&lt;wsp:rsid wsp:val=&quot;00F0040E&quot;/&gt;&lt;wsp:rsid wsp:val=&quot;00F00548&quot;/&gt;&lt;wsp:rsid wsp:val=&quot;00F00775&quot;/&gt;&lt;wsp:rsid wsp:val=&quot;00F008CE&quot;/&gt;&lt;wsp:rsid wsp:val=&quot;00F00ADA&quot;/&gt;&lt;wsp:rsid wsp:val=&quot;00F00BCB&quot;/&gt;&lt;wsp:rsid wsp:val=&quot;00F00DE6&quot;/&gt;&lt;wsp:rsid wsp:val=&quot;00F00E29&quot;/&gt;&lt;wsp:rsid wsp:val=&quot;00F00EDF&quot;/&gt;&lt;wsp:rsid wsp:val=&quot;00F00EE4&quot;/&gt;&lt;wsp:rsid wsp:val=&quot;00F01171&quot;/&gt;&lt;wsp:rsid wsp:val=&quot;00F012F7&quot;/&gt;&lt;wsp:rsid wsp:val=&quot;00F0134B&quot;/&gt;&lt;wsp:rsid wsp:val=&quot;00F013F5&quot;/&gt;&lt;wsp:rsid wsp:val=&quot;00F0183E&quot;/&gt;&lt;wsp:rsid wsp:val=&quot;00F01A0A&quot;/&gt;&lt;wsp:rsid wsp:val=&quot;00F01C5D&quot;/&gt;&lt;wsp:rsid wsp:val=&quot;00F01D80&quot;/&gt;&lt;wsp:rsid wsp:val=&quot;00F01F8F&quot;/&gt;&lt;wsp:rsid wsp:val=&quot;00F02105&quot;/&gt;&lt;wsp:rsid wsp:val=&quot;00F02170&quot;/&gt;&lt;wsp:rsid wsp:val=&quot;00F0249E&quot;/&gt;&lt;wsp:rsid wsp:val=&quot;00F026F7&quot;/&gt;&lt;wsp:rsid wsp:val=&quot;00F02729&quot;/&gt;&lt;wsp:rsid wsp:val=&quot;00F02A88&quot;/&gt;&lt;wsp:rsid wsp:val=&quot;00F02ABC&quot;/&gt;&lt;wsp:rsid wsp:val=&quot;00F02CE3&quot;/&gt;&lt;wsp:rsid wsp:val=&quot;00F02D33&quot;/&gt;&lt;wsp:rsid wsp:val=&quot;00F02DAF&quot;/&gt;&lt;wsp:rsid wsp:val=&quot;00F02EBE&quot;/&gt;&lt;wsp:rsid wsp:val=&quot;00F02F13&quot;/&gt;&lt;wsp:rsid wsp:val=&quot;00F02F9B&quot;/&gt;&lt;wsp:rsid wsp:val=&quot;00F031C4&quot;/&gt;&lt;wsp:rsid wsp:val=&quot;00F032E2&quot;/&gt;&lt;wsp:rsid wsp:val=&quot;00F03330&quot;/&gt;&lt;wsp:rsid wsp:val=&quot;00F03381&quot;/&gt;&lt;wsp:rsid wsp:val=&quot;00F033C4&quot;/&gt;&lt;wsp:rsid wsp:val=&quot;00F03659&quot;/&gt;&lt;wsp:rsid wsp:val=&quot;00F03751&quot;/&gt;&lt;wsp:rsid wsp:val=&quot;00F03807&quot;/&gt;&lt;wsp:rsid wsp:val=&quot;00F038EA&quot;/&gt;&lt;wsp:rsid wsp:val=&quot;00F039D4&quot;/&gt;&lt;wsp:rsid wsp:val=&quot;00F03A1C&quot;/&gt;&lt;wsp:rsid wsp:val=&quot;00F03BA2&quot;/&gt;&lt;wsp:rsid wsp:val=&quot;00F03C22&quot;/&gt;&lt;wsp:rsid wsp:val=&quot;00F03C8D&quot;/&gt;&lt;wsp:rsid wsp:val=&quot;00F03CF5&quot;/&gt;&lt;wsp:rsid wsp:val=&quot;00F04056&quot;/&gt;&lt;wsp:rsid wsp:val=&quot;00F04131&quot;/&gt;&lt;wsp:rsid wsp:val=&quot;00F04189&quot;/&gt;&lt;wsp:rsid wsp:val=&quot;00F041C6&quot;/&gt;&lt;wsp:rsid wsp:val=&quot;00F04361&quot;/&gt;&lt;wsp:rsid wsp:val=&quot;00F043A0&quot;/&gt;&lt;wsp:rsid wsp:val=&quot;00F044F7&quot;/&gt;&lt;wsp:rsid wsp:val=&quot;00F04531&quot;/&gt;&lt;wsp:rsid wsp:val=&quot;00F04848&quot;/&gt;&lt;wsp:rsid wsp:val=&quot;00F049C5&quot;/&gt;&lt;wsp:rsid wsp:val=&quot;00F04CA5&quot;/&gt;&lt;wsp:rsid wsp:val=&quot;00F04D9D&quot;/&gt;&lt;wsp:rsid wsp:val=&quot;00F04E0E&quot;/&gt;&lt;wsp:rsid wsp:val=&quot;00F04EE6&quot;/&gt;&lt;wsp:rsid wsp:val=&quot;00F05079&quot;/&gt;&lt;wsp:rsid wsp:val=&quot;00F0514E&quot;/&gt;&lt;wsp:rsid wsp:val=&quot;00F0515A&quot;/&gt;&lt;wsp:rsid wsp:val=&quot;00F051DA&quot;/&gt;&lt;wsp:rsid wsp:val=&quot;00F0530E&quot;/&gt;&lt;wsp:rsid wsp:val=&quot;00F0589D&quot;/&gt;&lt;wsp:rsid wsp:val=&quot;00F058ED&quot;/&gt;&lt;wsp:rsid wsp:val=&quot;00F05A7B&quot;/&gt;&lt;wsp:rsid wsp:val=&quot;00F05BB0&quot;/&gt;&lt;wsp:rsid wsp:val=&quot;00F05D46&quot;/&gt;&lt;wsp:rsid wsp:val=&quot;00F05DBC&quot;/&gt;&lt;wsp:rsid wsp:val=&quot;00F05EC3&quot;/&gt;&lt;wsp:rsid wsp:val=&quot;00F05F9A&quot;/&gt;&lt;wsp:rsid wsp:val=&quot;00F06196&quot;/&gt;&lt;wsp:rsid wsp:val=&quot;00F062D3&quot;/&gt;&lt;wsp:rsid wsp:val=&quot;00F0655E&quot;/&gt;&lt;wsp:rsid wsp:val=&quot;00F06585&quot;/&gt;&lt;wsp:rsid wsp:val=&quot;00F06C53&quot;/&gt;&lt;wsp:rsid wsp:val=&quot;00F07012&quot;/&gt;&lt;wsp:rsid wsp:val=&quot;00F0712A&quot;/&gt;&lt;wsp:rsid wsp:val=&quot;00F0764F&quot;/&gt;&lt;wsp:rsid wsp:val=&quot;00F07656&quot;/&gt;&lt;wsp:rsid wsp:val=&quot;00F07668&quot;/&gt;&lt;wsp:rsid wsp:val=&quot;00F077C0&quot;/&gt;&lt;wsp:rsid wsp:val=&quot;00F07802&quot;/&gt;&lt;wsp:rsid wsp:val=&quot;00F0783C&quot;/&gt;&lt;wsp:rsid wsp:val=&quot;00F078BB&quot;/&gt;&lt;wsp:rsid wsp:val=&quot;00F079AD&quot;/&gt;&lt;wsp:rsid wsp:val=&quot;00F07AA8&quot;/&gt;&lt;wsp:rsid wsp:val=&quot;00F07AD9&quot;/&gt;&lt;wsp:rsid wsp:val=&quot;00F07CF2&quot;/&gt;&lt;wsp:rsid wsp:val=&quot;00F07EA6&quot;/&gt;&lt;wsp:rsid wsp:val=&quot;00F07EB5&quot;/&gt;&lt;wsp:rsid wsp:val=&quot;00F07F5C&quot;/&gt;&lt;wsp:rsid wsp:val=&quot;00F1012E&quot;/&gt;&lt;wsp:rsid wsp:val=&quot;00F10373&quot;/&gt;&lt;wsp:rsid wsp:val=&quot;00F103CA&quot;/&gt;&lt;wsp:rsid wsp:val=&quot;00F10518&quot;/&gt;&lt;wsp:rsid wsp:val=&quot;00F106A8&quot;/&gt;&lt;wsp:rsid wsp:val=&quot;00F10865&quot;/&gt;&lt;wsp:rsid wsp:val=&quot;00F10AA5&quot;/&gt;&lt;wsp:rsid wsp:val=&quot;00F10ABE&quot;/&gt;&lt;wsp:rsid wsp:val=&quot;00F10B09&quot;/&gt;&lt;wsp:rsid wsp:val=&quot;00F10C16&quot;/&gt;&lt;wsp:rsid wsp:val=&quot;00F10D4C&quot;/&gt;&lt;wsp:rsid wsp:val=&quot;00F10E2E&quot;/&gt;&lt;wsp:rsid wsp:val=&quot;00F11164&quot;/&gt;&lt;wsp:rsid wsp:val=&quot;00F11172&quot;/&gt;&lt;wsp:rsid wsp:val=&quot;00F1131E&quot;/&gt;&lt;wsp:rsid wsp:val=&quot;00F113E5&quot;/&gt;&lt;wsp:rsid wsp:val=&quot;00F11973&quot;/&gt;&lt;wsp:rsid wsp:val=&quot;00F11979&quot;/&gt;&lt;wsp:rsid wsp:val=&quot;00F11CED&quot;/&gt;&lt;wsp:rsid wsp:val=&quot;00F11D7E&quot;/&gt;&lt;wsp:rsid wsp:val=&quot;00F11E47&quot;/&gt;&lt;wsp:rsid wsp:val=&quot;00F1208E&quot;/&gt;&lt;wsp:rsid wsp:val=&quot;00F124A7&quot;/&gt;&lt;wsp:rsid wsp:val=&quot;00F1251B&quot;/&gt;&lt;wsp:rsid wsp:val=&quot;00F12705&quot;/&gt;&lt;wsp:rsid wsp:val=&quot;00F128EA&quot;/&gt;&lt;wsp:rsid wsp:val=&quot;00F12A11&quot;/&gt;&lt;wsp:rsid wsp:val=&quot;00F12B4D&quot;/&gt;&lt;wsp:rsid wsp:val=&quot;00F12BEC&quot;/&gt;&lt;wsp:rsid wsp:val=&quot;00F12C60&quot;/&gt;&lt;wsp:rsid wsp:val=&quot;00F12FC3&quot;/&gt;&lt;wsp:rsid wsp:val=&quot;00F13015&quot;/&gt;&lt;wsp:rsid wsp:val=&quot;00F13275&quot;/&gt;&lt;wsp:rsid wsp:val=&quot;00F13340&quot;/&gt;&lt;wsp:rsid wsp:val=&quot;00F13508&quot;/&gt;&lt;wsp:rsid wsp:val=&quot;00F13532&quot;/&gt;&lt;wsp:rsid wsp:val=&quot;00F13719&quot;/&gt;&lt;wsp:rsid wsp:val=&quot;00F1389F&quot;/&gt;&lt;wsp:rsid wsp:val=&quot;00F1393E&quot;/&gt;&lt;wsp:rsid wsp:val=&quot;00F13B46&quot;/&gt;&lt;wsp:rsid wsp:val=&quot;00F13B69&quot;/&gt;&lt;wsp:rsid wsp:val=&quot;00F13E83&quot;/&gt;&lt;wsp:rsid wsp:val=&quot;00F13FA3&quot;/&gt;&lt;wsp:rsid wsp:val=&quot;00F142BB&quot;/&gt;&lt;wsp:rsid wsp:val=&quot;00F14307&quot;/&gt;&lt;wsp:rsid wsp:val=&quot;00F143EF&quot;/&gt;&lt;wsp:rsid wsp:val=&quot;00F14596&quot;/&gt;&lt;wsp:rsid wsp:val=&quot;00F145E6&quot;/&gt;&lt;wsp:rsid wsp:val=&quot;00F1482A&quot;/&gt;&lt;wsp:rsid wsp:val=&quot;00F148DC&quot;/&gt;&lt;wsp:rsid wsp:val=&quot;00F14920&quot;/&gt;&lt;wsp:rsid wsp:val=&quot;00F14965&quot;/&gt;&lt;wsp:rsid wsp:val=&quot;00F14C01&quot;/&gt;&lt;wsp:rsid wsp:val=&quot;00F14F97&quot;/&gt;&lt;wsp:rsid wsp:val=&quot;00F15041&quot;/&gt;&lt;wsp:rsid wsp:val=&quot;00F151A3&quot;/&gt;&lt;wsp:rsid wsp:val=&quot;00F156B9&quot;/&gt;&lt;wsp:rsid wsp:val=&quot;00F1592C&quot;/&gt;&lt;wsp:rsid wsp:val=&quot;00F1597E&quot;/&gt;&lt;wsp:rsid wsp:val=&quot;00F15A25&quot;/&gt;&lt;wsp:rsid wsp:val=&quot;00F15A58&quot;/&gt;&lt;wsp:rsid wsp:val=&quot;00F15A9C&quot;/&gt;&lt;wsp:rsid wsp:val=&quot;00F15C4A&quot;/&gt;&lt;wsp:rsid wsp:val=&quot;00F15C7C&quot;/&gt;&lt;wsp:rsid wsp:val=&quot;00F15CB8&quot;/&gt;&lt;wsp:rsid wsp:val=&quot;00F15D01&quot;/&gt;&lt;wsp:rsid wsp:val=&quot;00F15EA4&quot;/&gt;&lt;wsp:rsid wsp:val=&quot;00F16229&quot;/&gt;&lt;wsp:rsid wsp:val=&quot;00F1625D&quot;/&gt;&lt;wsp:rsid wsp:val=&quot;00F16310&quot;/&gt;&lt;wsp:rsid wsp:val=&quot;00F1635D&quot;/&gt;&lt;wsp:rsid wsp:val=&quot;00F1636B&quot;/&gt;&lt;wsp:rsid wsp:val=&quot;00F1652B&quot;/&gt;&lt;wsp:rsid wsp:val=&quot;00F1654A&quot;/&gt;&lt;wsp:rsid wsp:val=&quot;00F166EE&quot;/&gt;&lt;wsp:rsid wsp:val=&quot;00F169A6&quot;/&gt;&lt;wsp:rsid wsp:val=&quot;00F16C22&quot;/&gt;&lt;wsp:rsid wsp:val=&quot;00F16CF5&quot;/&gt;&lt;wsp:rsid wsp:val=&quot;00F16EBE&quot;/&gt;&lt;wsp:rsid wsp:val=&quot;00F16FD7&quot;/&gt;&lt;wsp:rsid wsp:val=&quot;00F17003&quot;/&gt;&lt;wsp:rsid wsp:val=&quot;00F17231&quot;/&gt;&lt;wsp:rsid wsp:val=&quot;00F172B0&quot;/&gt;&lt;wsp:rsid wsp:val=&quot;00F174A3&quot;/&gt;&lt;wsp:rsid wsp:val=&quot;00F1799C&quot;/&gt;&lt;wsp:rsid wsp:val=&quot;00F17BE6&quot;/&gt;&lt;wsp:rsid wsp:val=&quot;00F17C76&quot;/&gt;&lt;wsp:rsid wsp:val=&quot;00F17D15&quot;/&gt;&lt;wsp:rsid wsp:val=&quot;00F17D42&quot;/&gt;&lt;wsp:rsid wsp:val=&quot;00F17EC5&quot;/&gt;&lt;wsp:rsid wsp:val=&quot;00F17F6A&quot;/&gt;&lt;wsp:rsid wsp:val=&quot;00F200F7&quot;/&gt;&lt;wsp:rsid wsp:val=&quot;00F202E4&quot;/&gt;&lt;wsp:rsid wsp:val=&quot;00F20849&quot;/&gt;&lt;wsp:rsid wsp:val=&quot;00F209D1&quot;/&gt;&lt;wsp:rsid wsp:val=&quot;00F20BA5&quot;/&gt;&lt;wsp:rsid wsp:val=&quot;00F20BDB&quot;/&gt;&lt;wsp:rsid wsp:val=&quot;00F20BEC&quot;/&gt;&lt;wsp:rsid wsp:val=&quot;00F211A8&quot;/&gt;&lt;wsp:rsid wsp:val=&quot;00F21326&quot;/&gt;&lt;wsp:rsid wsp:val=&quot;00F21346&quot;/&gt;&lt;wsp:rsid wsp:val=&quot;00F21819&quot;/&gt;&lt;wsp:rsid wsp:val=&quot;00F218A8&quot;/&gt;&lt;wsp:rsid wsp:val=&quot;00F218B1&quot;/&gt;&lt;wsp:rsid wsp:val=&quot;00F2193E&quot;/&gt;&lt;wsp:rsid wsp:val=&quot;00F21BE3&quot;/&gt;&lt;wsp:rsid wsp:val=&quot;00F21D50&quot;/&gt;&lt;wsp:rsid wsp:val=&quot;00F21EF1&quot;/&gt;&lt;wsp:rsid wsp:val=&quot;00F21FB3&quot;/&gt;&lt;wsp:rsid wsp:val=&quot;00F221A4&quot;/&gt;&lt;wsp:rsid wsp:val=&quot;00F2230C&quot;/&gt;&lt;wsp:rsid wsp:val=&quot;00F22455&quot;/&gt;&lt;wsp:rsid wsp:val=&quot;00F224BC&quot;/&gt;&lt;wsp:rsid wsp:val=&quot;00F2251E&quot;/&gt;&lt;wsp:rsid wsp:val=&quot;00F2261C&quot;/&gt;&lt;wsp:rsid wsp:val=&quot;00F2288C&quot;/&gt;&lt;wsp:rsid wsp:val=&quot;00F228F5&quot;/&gt;&lt;wsp:rsid wsp:val=&quot;00F22E07&quot;/&gt;&lt;wsp:rsid wsp:val=&quot;00F22F3D&quot;/&gt;&lt;wsp:rsid wsp:val=&quot;00F230B8&quot;/&gt;&lt;wsp:rsid wsp:val=&quot;00F23323&quot;/&gt;&lt;wsp:rsid wsp:val=&quot;00F23639&quot;/&gt;&lt;wsp:rsid wsp:val=&quot;00F236EA&quot;/&gt;&lt;wsp:rsid wsp:val=&quot;00F23753&quot;/&gt;&lt;wsp:rsid wsp:val=&quot;00F23BB4&quot;/&gt;&lt;wsp:rsid wsp:val=&quot;00F23C30&quot;/&gt;&lt;wsp:rsid wsp:val=&quot;00F23CC6&quot;/&gt;&lt;wsp:rsid wsp:val=&quot;00F23DFD&quot;/&gt;&lt;wsp:rsid wsp:val=&quot;00F23E35&quot;/&gt;&lt;wsp:rsid wsp:val=&quot;00F23F37&quot;/&gt;&lt;wsp:rsid wsp:val=&quot;00F23F85&quot;/&gt;&lt;wsp:rsid wsp:val=&quot;00F2410A&quot;/&gt;&lt;wsp:rsid wsp:val=&quot;00F2419B&quot;/&gt;&lt;wsp:rsid wsp:val=&quot;00F24212&quot;/&gt;&lt;wsp:rsid wsp:val=&quot;00F24278&quot;/&gt;&lt;wsp:rsid wsp:val=&quot;00F242B4&quot;/&gt;&lt;wsp:rsid wsp:val=&quot;00F247E8&quot;/&gt;&lt;wsp:rsid wsp:val=&quot;00F24A91&quot;/&gt;&lt;wsp:rsid wsp:val=&quot;00F24AE0&quot;/&gt;&lt;wsp:rsid wsp:val=&quot;00F24B15&quot;/&gt;&lt;wsp:rsid wsp:val=&quot;00F255B7&quot;/&gt;&lt;wsp:rsid wsp:val=&quot;00F25942&quot;/&gt;&lt;wsp:rsid wsp:val=&quot;00F259A5&quot;/&gt;&lt;wsp:rsid wsp:val=&quot;00F259BD&quot;/&gt;&lt;wsp:rsid wsp:val=&quot;00F25A46&quot;/&gt;&lt;wsp:rsid wsp:val=&quot;00F25AA6&quot;/&gt;&lt;wsp:rsid wsp:val=&quot;00F25AA7&quot;/&gt;&lt;wsp:rsid wsp:val=&quot;00F25C03&quot;/&gt;&lt;wsp:rsid wsp:val=&quot;00F25CA2&quot;/&gt;&lt;wsp:rsid wsp:val=&quot;00F25DAA&quot;/&gt;&lt;wsp:rsid wsp:val=&quot;00F25E91&quot;/&gt;&lt;wsp:rsid wsp:val=&quot;00F26017&quot;/&gt;&lt;wsp:rsid wsp:val=&quot;00F262CC&quot;/&gt;&lt;wsp:rsid wsp:val=&quot;00F26581&quot;/&gt;&lt;wsp:rsid wsp:val=&quot;00F26739&quot;/&gt;&lt;wsp:rsid wsp:val=&quot;00F26770&quot;/&gt;&lt;wsp:rsid wsp:val=&quot;00F26782&quot;/&gt;&lt;wsp:rsid wsp:val=&quot;00F26795&quot;/&gt;&lt;wsp:rsid wsp:val=&quot;00F267DE&quot;/&gt;&lt;wsp:rsid wsp:val=&quot;00F268A5&quot;/&gt;&lt;wsp:rsid wsp:val=&quot;00F268B3&quot;/&gt;&lt;wsp:rsid wsp:val=&quot;00F269C4&quot;/&gt;&lt;wsp:rsid wsp:val=&quot;00F269F8&quot;/&gt;&lt;wsp:rsid wsp:val=&quot;00F26BCB&quot;/&gt;&lt;wsp:rsid wsp:val=&quot;00F26C62&quot;/&gt;&lt;wsp:rsid wsp:val=&quot;00F26E20&quot;/&gt;&lt;wsp:rsid wsp:val=&quot;00F26E5F&quot;/&gt;&lt;wsp:rsid wsp:val=&quot;00F2708F&quot;/&gt;&lt;wsp:rsid wsp:val=&quot;00F270A9&quot;/&gt;&lt;wsp:rsid wsp:val=&quot;00F270FD&quot;/&gt;&lt;wsp:rsid wsp:val=&quot;00F27109&quot;/&gt;&lt;wsp:rsid wsp:val=&quot;00F27114&quot;/&gt;&lt;wsp:rsid wsp:val=&quot;00F272D9&quot;/&gt;&lt;wsp:rsid wsp:val=&quot;00F27594&quot;/&gt;&lt;wsp:rsid wsp:val=&quot;00F27874&quot;/&gt;&lt;wsp:rsid wsp:val=&quot;00F278A9&quot;/&gt;&lt;wsp:rsid wsp:val=&quot;00F27B05&quot;/&gt;&lt;wsp:rsid wsp:val=&quot;00F27BA7&quot;/&gt;&lt;wsp:rsid wsp:val=&quot;00F27F46&quot;/&gt;&lt;wsp:rsid wsp:val=&quot;00F27FB3&quot;/&gt;&lt;wsp:rsid wsp:val=&quot;00F30263&quot;/&gt;&lt;wsp:rsid wsp:val=&quot;00F3051B&quot;/&gt;&lt;wsp:rsid wsp:val=&quot;00F306E4&quot;/&gt;&lt;wsp:rsid wsp:val=&quot;00F3076B&quot;/&gt;&lt;wsp:rsid wsp:val=&quot;00F30B09&quot;/&gt;&lt;wsp:rsid wsp:val=&quot;00F30B26&quot;/&gt;&lt;wsp:rsid wsp:val=&quot;00F30B6F&quot;/&gt;&lt;wsp:rsid wsp:val=&quot;00F30C04&quot;/&gt;&lt;wsp:rsid wsp:val=&quot;00F30CDA&quot;/&gt;&lt;wsp:rsid wsp:val=&quot;00F30FDD&quot;/&gt;&lt;wsp:rsid wsp:val=&quot;00F310CD&quot;/&gt;&lt;wsp:rsid wsp:val=&quot;00F31194&quot;/&gt;&lt;wsp:rsid wsp:val=&quot;00F31298&quot;/&gt;&lt;wsp:rsid wsp:val=&quot;00F3139A&quot;/&gt;&lt;wsp:rsid wsp:val=&quot;00F314DE&quot;/&gt;&lt;wsp:rsid wsp:val=&quot;00F31566&quot;/&gt;&lt;wsp:rsid wsp:val=&quot;00F3176C&quot;/&gt;&lt;wsp:rsid wsp:val=&quot;00F317AA&quot;/&gt;&lt;wsp:rsid wsp:val=&quot;00F31BDA&quot;/&gt;&lt;wsp:rsid wsp:val=&quot;00F31DC9&quot;/&gt;&lt;wsp:rsid wsp:val=&quot;00F3226B&quot;/&gt;&lt;wsp:rsid wsp:val=&quot;00F322D1&quot;/&gt;&lt;wsp:rsid wsp:val=&quot;00F32318&quot;/&gt;&lt;wsp:rsid wsp:val=&quot;00F32440&quot;/&gt;&lt;wsp:rsid wsp:val=&quot;00F32448&quot;/&gt;&lt;wsp:rsid wsp:val=&quot;00F324CA&quot;/&gt;&lt;wsp:rsid wsp:val=&quot;00F32502&quot;/&gt;&lt;wsp:rsid wsp:val=&quot;00F325A1&quot;/&gt;&lt;wsp:rsid wsp:val=&quot;00F32646&quot;/&gt;&lt;wsp:rsid wsp:val=&quot;00F32653&quot;/&gt;&lt;wsp:rsid wsp:val=&quot;00F326E6&quot;/&gt;&lt;wsp:rsid wsp:val=&quot;00F32957&quot;/&gt;&lt;wsp:rsid wsp:val=&quot;00F329BF&quot;/&gt;&lt;wsp:rsid wsp:val=&quot;00F32B63&quot;/&gt;&lt;wsp:rsid wsp:val=&quot;00F32B8B&quot;/&gt;&lt;wsp:rsid wsp:val=&quot;00F32E22&quot;/&gt;&lt;wsp:rsid wsp:val=&quot;00F32E31&quot;/&gt;&lt;wsp:rsid wsp:val=&quot;00F32F80&quot;/&gt;&lt;wsp:rsid wsp:val=&quot;00F32FB2&quot;/&gt;&lt;wsp:rsid wsp:val=&quot;00F3311B&quot;/&gt;&lt;wsp:rsid wsp:val=&quot;00F33291&quot;/&gt;&lt;wsp:rsid wsp:val=&quot;00F333A5&quot;/&gt;&lt;wsp:rsid wsp:val=&quot;00F33527&quot;/&gt;&lt;wsp:rsid wsp:val=&quot;00F33B11&quot;/&gt;&lt;wsp:rsid wsp:val=&quot;00F33C00&quot;/&gt;&lt;wsp:rsid wsp:val=&quot;00F33DF3&quot;/&gt;&lt;wsp:rsid wsp:val=&quot;00F33E28&quot;/&gt;&lt;wsp:rsid wsp:val=&quot;00F33F77&quot;/&gt;&lt;wsp:rsid wsp:val=&quot;00F34157&quot;/&gt;&lt;wsp:rsid wsp:val=&quot;00F3415C&quot;/&gt;&lt;wsp:rsid wsp:val=&quot;00F34247&quot;/&gt;&lt;wsp:rsid wsp:val=&quot;00F3462D&quot;/&gt;&lt;wsp:rsid wsp:val=&quot;00F34673&quot;/&gt;&lt;wsp:rsid wsp:val=&quot;00F3481C&quot;/&gt;&lt;wsp:rsid wsp:val=&quot;00F34B66&quot;/&gt;&lt;wsp:rsid wsp:val=&quot;00F34C24&quot;/&gt;&lt;wsp:rsid wsp:val=&quot;00F34E31&quot;/&gt;&lt;wsp:rsid wsp:val=&quot;00F34F77&quot;/&gt;&lt;wsp:rsid wsp:val=&quot;00F35066&quot;/&gt;&lt;wsp:rsid wsp:val=&quot;00F350E3&quot;/&gt;&lt;wsp:rsid wsp:val=&quot;00F35255&quot;/&gt;&lt;wsp:rsid wsp:val=&quot;00F3528B&quot;/&gt;&lt;wsp:rsid wsp:val=&quot;00F352ED&quot;/&gt;&lt;wsp:rsid wsp:val=&quot;00F35392&quot;/&gt;&lt;wsp:rsid wsp:val=&quot;00F3559A&quot;/&gt;&lt;wsp:rsid wsp:val=&quot;00F35670&quot;/&gt;&lt;wsp:rsid wsp:val=&quot;00F356AB&quot;/&gt;&lt;wsp:rsid wsp:val=&quot;00F3579B&quot;/&gt;&lt;wsp:rsid wsp:val=&quot;00F357A3&quot;/&gt;&lt;wsp:rsid wsp:val=&quot;00F35911&quot;/&gt;&lt;wsp:rsid wsp:val=&quot;00F3597D&quot;/&gt;&lt;wsp:rsid wsp:val=&quot;00F35BD2&quot;/&gt;&lt;wsp:rsid wsp:val=&quot;00F35EA2&quot;/&gt;&lt;wsp:rsid wsp:val=&quot;00F35F5B&quot;/&gt;&lt;wsp:rsid wsp:val=&quot;00F35FAE&quot;/&gt;&lt;wsp:rsid wsp:val=&quot;00F3608D&quot;/&gt;&lt;wsp:rsid wsp:val=&quot;00F36148&quot;/&gt;&lt;wsp:rsid wsp:val=&quot;00F3619E&quot;/&gt;&lt;wsp:rsid wsp:val=&quot;00F36474&quot;/&gt;&lt;wsp:rsid wsp:val=&quot;00F3649A&quot;/&gt;&lt;wsp:rsid wsp:val=&quot;00F365D0&quot;/&gt;&lt;wsp:rsid wsp:val=&quot;00F3671B&quot;/&gt;&lt;wsp:rsid wsp:val=&quot;00F36A4A&quot;/&gt;&lt;wsp:rsid wsp:val=&quot;00F36B2A&quot;/&gt;&lt;wsp:rsid wsp:val=&quot;00F37A9E&quot;/&gt;&lt;wsp:rsid wsp:val=&quot;00F37B21&quot;/&gt;&lt;wsp:rsid wsp:val=&quot;00F37B8D&quot;/&gt;&lt;wsp:rsid wsp:val=&quot;00F405B7&quot;/&gt;&lt;wsp:rsid wsp:val=&quot;00F405DC&quot;/&gt;&lt;wsp:rsid wsp:val=&quot;00F406AA&quot;/&gt;&lt;wsp:rsid wsp:val=&quot;00F4084D&quot;/&gt;&lt;wsp:rsid wsp:val=&quot;00F4087E&quot;/&gt;&lt;wsp:rsid wsp:val=&quot;00F40E9A&quot;/&gt;&lt;wsp:rsid wsp:val=&quot;00F40EC9&quot;/&gt;&lt;wsp:rsid wsp:val=&quot;00F40FAA&quot;/&gt;&lt;wsp:rsid wsp:val=&quot;00F4116D&quot;/&gt;&lt;wsp:rsid wsp:val=&quot;00F411B2&quot;/&gt;&lt;wsp:rsid wsp:val=&quot;00F41258&quot;/&gt;&lt;wsp:rsid wsp:val=&quot;00F414C9&quot;/&gt;&lt;wsp:rsid wsp:val=&quot;00F41B68&quot;/&gt;&lt;wsp:rsid wsp:val=&quot;00F41C35&quot;/&gt;&lt;wsp:rsid wsp:val=&quot;00F41DA4&quot;/&gt;&lt;wsp:rsid wsp:val=&quot;00F41DF1&quot;/&gt;&lt;wsp:rsid wsp:val=&quot;00F4213F&quot;/&gt;&lt;wsp:rsid wsp:val=&quot;00F4251E&quot;/&gt;&lt;wsp:rsid wsp:val=&quot;00F42847&quot;/&gt;&lt;wsp:rsid wsp:val=&quot;00F42A1E&quot;/&gt;&lt;wsp:rsid wsp:val=&quot;00F42A90&quot;/&gt;&lt;wsp:rsid wsp:val=&quot;00F42ACE&quot;/&gt;&lt;wsp:rsid wsp:val=&quot;00F42B21&quot;/&gt;&lt;wsp:rsid wsp:val=&quot;00F42CAE&quot;/&gt;&lt;wsp:rsid wsp:val=&quot;00F42DBE&quot;/&gt;&lt;wsp:rsid wsp:val=&quot;00F42E00&quot;/&gt;&lt;wsp:rsid wsp:val=&quot;00F42F79&quot;/&gt;&lt;wsp:rsid wsp:val=&quot;00F42F99&quot;/&gt;&lt;wsp:rsid wsp:val=&quot;00F4321F&quot;/&gt;&lt;wsp:rsid wsp:val=&quot;00F43294&quot;/&gt;&lt;wsp:rsid wsp:val=&quot;00F43404&quot;/&gt;&lt;wsp:rsid wsp:val=&quot;00F43489&quot;/&gt;&lt;wsp:rsid wsp:val=&quot;00F43684&quot;/&gt;&lt;wsp:rsid wsp:val=&quot;00F43824&quot;/&gt;&lt;wsp:rsid wsp:val=&quot;00F4387E&quot;/&gt;&lt;wsp:rsid wsp:val=&quot;00F43959&quot;/&gt;&lt;wsp:rsid wsp:val=&quot;00F43983&quot;/&gt;&lt;wsp:rsid wsp:val=&quot;00F43999&quot;/&gt;&lt;wsp:rsid wsp:val=&quot;00F43B79&quot;/&gt;&lt;wsp:rsid wsp:val=&quot;00F43FD2&quot;/&gt;&lt;wsp:rsid wsp:val=&quot;00F44057&quot;/&gt;&lt;wsp:rsid wsp:val=&quot;00F443B5&quot;/&gt;&lt;wsp:rsid wsp:val=&quot;00F4454E&quot;/&gt;&lt;wsp:rsid wsp:val=&quot;00F4459C&quot;/&gt;&lt;wsp:rsid wsp:val=&quot;00F447E8&quot;/&gt;&lt;wsp:rsid wsp:val=&quot;00F44ABC&quot;/&gt;&lt;wsp:rsid wsp:val=&quot;00F44BB9&quot;/&gt;&lt;wsp:rsid wsp:val=&quot;00F44E32&quot;/&gt;&lt;wsp:rsid wsp:val=&quot;00F44E82&quot;/&gt;&lt;wsp:rsid wsp:val=&quot;00F45070&quot;/&gt;&lt;wsp:rsid wsp:val=&quot;00F450E0&quot;/&gt;&lt;wsp:rsid wsp:val=&quot;00F4515B&quot;/&gt;&lt;wsp:rsid wsp:val=&quot;00F451C6&quot;/&gt;&lt;wsp:rsid wsp:val=&quot;00F45309&quot;/&gt;&lt;wsp:rsid wsp:val=&quot;00F456DE&quot;/&gt;&lt;wsp:rsid wsp:val=&quot;00F45739&quot;/&gt;&lt;wsp:rsid wsp:val=&quot;00F457E2&quot;/&gt;&lt;wsp:rsid wsp:val=&quot;00F45867&quot;/&gt;&lt;wsp:rsid wsp:val=&quot;00F45A0F&quot;/&gt;&lt;wsp:rsid wsp:val=&quot;00F45A6A&quot;/&gt;&lt;wsp:rsid wsp:val=&quot;00F45CC4&quot;/&gt;&lt;wsp:rsid wsp:val=&quot;00F45D49&quot;/&gt;&lt;wsp:rsid wsp:val=&quot;00F45D93&quot;/&gt;&lt;wsp:rsid wsp:val=&quot;00F45E24&quot;/&gt;&lt;wsp:rsid wsp:val=&quot;00F45E9C&quot;/&gt;&lt;wsp:rsid wsp:val=&quot;00F45EAC&quot;/&gt;&lt;wsp:rsid wsp:val=&quot;00F45F5B&quot;/&gt;&lt;wsp:rsid wsp:val=&quot;00F461D8&quot;/&gt;&lt;wsp:rsid wsp:val=&quot;00F4648B&quot;/&gt;&lt;wsp:rsid wsp:val=&quot;00F464F5&quot;/&gt;&lt;wsp:rsid wsp:val=&quot;00F466B7&quot;/&gt;&lt;wsp:rsid wsp:val=&quot;00F46700&quot;/&gt;&lt;wsp:rsid wsp:val=&quot;00F46797&quot;/&gt;&lt;wsp:rsid wsp:val=&quot;00F469CC&quot;/&gt;&lt;wsp:rsid wsp:val=&quot;00F469D5&quot;/&gt;&lt;wsp:rsid wsp:val=&quot;00F46B34&quot;/&gt;&lt;wsp:rsid wsp:val=&quot;00F46B84&quot;/&gt;&lt;wsp:rsid wsp:val=&quot;00F46C20&quot;/&gt;&lt;wsp:rsid wsp:val=&quot;00F46C5C&quot;/&gt;&lt;wsp:rsid wsp:val=&quot;00F46CCF&quot;/&gt;&lt;wsp:rsid wsp:val=&quot;00F46CF9&quot;/&gt;&lt;wsp:rsid wsp:val=&quot;00F46DA6&quot;/&gt;&lt;wsp:rsid wsp:val=&quot;00F46EBD&quot;/&gt;&lt;wsp:rsid wsp:val=&quot;00F47003&quot;/&gt;&lt;wsp:rsid wsp:val=&quot;00F471D0&quot;/&gt;&lt;wsp:rsid wsp:val=&quot;00F47261&quot;/&gt;&lt;wsp:rsid wsp:val=&quot;00F4740B&quot;/&gt;&lt;wsp:rsid wsp:val=&quot;00F477E0&quot;/&gt;&lt;wsp:rsid wsp:val=&quot;00F47846&quot;/&gt;&lt;wsp:rsid wsp:val=&quot;00F47B8E&quot;/&gt;&lt;wsp:rsid wsp:val=&quot;00F5001F&quot;/&gt;&lt;wsp:rsid wsp:val=&quot;00F50067&quot;/&gt;&lt;wsp:rsid wsp:val=&quot;00F5028C&quot;/&gt;&lt;wsp:rsid wsp:val=&quot;00F503F5&quot;/&gt;&lt;wsp:rsid wsp:val=&quot;00F504DA&quot;/&gt;&lt;wsp:rsid wsp:val=&quot;00F505D4&quot;/&gt;&lt;wsp:rsid wsp:val=&quot;00F5067F&quot;/&gt;&lt;wsp:rsid wsp:val=&quot;00F509A0&quot;/&gt;&lt;wsp:rsid wsp:val=&quot;00F50BEF&quot;/&gt;&lt;wsp:rsid wsp:val=&quot;00F50D1C&quot;/&gt;&lt;wsp:rsid wsp:val=&quot;00F50EA7&quot;/&gt;&lt;wsp:rsid wsp:val=&quot;00F50FFA&quot;/&gt;&lt;wsp:rsid wsp:val=&quot;00F5131E&quot;/&gt;&lt;wsp:rsid wsp:val=&quot;00F514A7&quot;/&gt;&lt;wsp:rsid wsp:val=&quot;00F514DE&quot;/&gt;&lt;wsp:rsid wsp:val=&quot;00F51806&quot;/&gt;&lt;wsp:rsid wsp:val=&quot;00F51834&quot;/&gt;&lt;wsp:rsid wsp:val=&quot;00F51882&quot;/&gt;&lt;wsp:rsid wsp:val=&quot;00F5197D&quot;/&gt;&lt;wsp:rsid wsp:val=&quot;00F51A03&quot;/&gt;&lt;wsp:rsid wsp:val=&quot;00F51C02&quot;/&gt;&lt;wsp:rsid wsp:val=&quot;00F51EF3&quot;/&gt;&lt;wsp:rsid wsp:val=&quot;00F51F92&quot;/&gt;&lt;wsp:rsid wsp:val=&quot;00F523BF&quot;/&gt;&lt;wsp:rsid wsp:val=&quot;00F52652&quot;/&gt;&lt;wsp:rsid wsp:val=&quot;00F527EF&quot;/&gt;&lt;wsp:rsid wsp:val=&quot;00F52948&quot;/&gt;&lt;wsp:rsid wsp:val=&quot;00F52AC5&quot;/&gt;&lt;wsp:rsid wsp:val=&quot;00F52D83&quot;/&gt;&lt;wsp:rsid wsp:val=&quot;00F52F97&quot;/&gt;&lt;wsp:rsid wsp:val=&quot;00F53108&quot;/&gt;&lt;wsp:rsid wsp:val=&quot;00F53488&quot;/&gt;&lt;wsp:rsid wsp:val=&quot;00F534F3&quot;/&gt;&lt;wsp:rsid wsp:val=&quot;00F53A44&quot;/&gt;&lt;wsp:rsid wsp:val=&quot;00F53BC3&quot;/&gt;&lt;wsp:rsid wsp:val=&quot;00F53EAD&quot;/&gt;&lt;wsp:rsid wsp:val=&quot;00F540FD&quot;/&gt;&lt;wsp:rsid wsp:val=&quot;00F5442A&quot;/&gt;&lt;wsp:rsid wsp:val=&quot;00F545D8&quot;/&gt;&lt;wsp:rsid wsp:val=&quot;00F5467C&quot;/&gt;&lt;wsp:rsid wsp:val=&quot;00F54B2D&quot;/&gt;&lt;wsp:rsid wsp:val=&quot;00F54BB5&quot;/&gt;&lt;wsp:rsid wsp:val=&quot;00F54BEB&quot;/&gt;&lt;wsp:rsid wsp:val=&quot;00F54C29&quot;/&gt;&lt;wsp:rsid wsp:val=&quot;00F54CCA&quot;/&gt;&lt;wsp:rsid wsp:val=&quot;00F54E0D&quot;/&gt;&lt;wsp:rsid wsp:val=&quot;00F54ED6&quot;/&gt;&lt;wsp:rsid wsp:val=&quot;00F55155&quot;/&gt;&lt;wsp:rsid wsp:val=&quot;00F5533B&quot;/&gt;&lt;wsp:rsid wsp:val=&quot;00F5573F&quot;/&gt;&lt;wsp:rsid wsp:val=&quot;00F557F6&quot;/&gt;&lt;wsp:rsid wsp:val=&quot;00F55B33&quot;/&gt;&lt;wsp:rsid wsp:val=&quot;00F55B77&quot;/&gt;&lt;wsp:rsid wsp:val=&quot;00F55E27&quot;/&gt;&lt;wsp:rsid wsp:val=&quot;00F56001&quot;/&gt;&lt;wsp:rsid wsp:val=&quot;00F56079&quot;/&gt;&lt;wsp:rsid wsp:val=&quot;00F561E1&quot;/&gt;&lt;wsp:rsid wsp:val=&quot;00F56245&quot;/&gt;&lt;wsp:rsid wsp:val=&quot;00F56427&quot;/&gt;&lt;wsp:rsid wsp:val=&quot;00F5648C&quot;/&gt;&lt;wsp:rsid wsp:val=&quot;00F56D75&quot;/&gt;&lt;wsp:rsid wsp:val=&quot;00F57002&quot;/&gt;&lt;wsp:rsid wsp:val=&quot;00F570C6&quot;/&gt;&lt;wsp:rsid wsp:val=&quot;00F576AE&quot;/&gt;&lt;wsp:rsid wsp:val=&quot;00F577E8&quot;/&gt;&lt;wsp:rsid wsp:val=&quot;00F578F8&quot;/&gt;&lt;wsp:rsid wsp:val=&quot;00F57978&quot;/&gt;&lt;wsp:rsid wsp:val=&quot;00F57C5B&quot;/&gt;&lt;wsp:rsid wsp:val=&quot;00F57C86&quot;/&gt;&lt;wsp:rsid wsp:val=&quot;00F57C9B&quot;/&gt;&lt;wsp:rsid wsp:val=&quot;00F57CDB&quot;/&gt;&lt;wsp:rsid wsp:val=&quot;00F57D55&quot;/&gt;&lt;wsp:rsid wsp:val=&quot;00F57F08&quot;/&gt;&lt;wsp:rsid wsp:val=&quot;00F6012D&quot;/&gt;&lt;wsp:rsid wsp:val=&quot;00F6042D&quot;/&gt;&lt;wsp:rsid wsp:val=&quot;00F604E1&quot;/&gt;&lt;wsp:rsid wsp:val=&quot;00F60536&quot;/&gt;&lt;wsp:rsid wsp:val=&quot;00F6055C&quot;/&gt;&lt;wsp:rsid wsp:val=&quot;00F60603&quot;/&gt;&lt;wsp:rsid wsp:val=&quot;00F60706&quot;/&gt;&lt;wsp:rsid wsp:val=&quot;00F6075C&quot;/&gt;&lt;wsp:rsid wsp:val=&quot;00F60760&quot;/&gt;&lt;wsp:rsid wsp:val=&quot;00F60894&quot;/&gt;&lt;wsp:rsid wsp:val=&quot;00F60AB1&quot;/&gt;&lt;wsp:rsid wsp:val=&quot;00F60B69&quot;/&gt;&lt;wsp:rsid wsp:val=&quot;00F60D7A&quot;/&gt;&lt;wsp:rsid wsp:val=&quot;00F60DC8&quot;/&gt;&lt;wsp:rsid wsp:val=&quot;00F60F14&quot;/&gt;&lt;wsp:rsid wsp:val=&quot;00F61172&quot;/&gt;&lt;wsp:rsid wsp:val=&quot;00F611EB&quot;/&gt;&lt;wsp:rsid wsp:val=&quot;00F61488&quot;/&gt;&lt;wsp:rsid wsp:val=&quot;00F61571&quot;/&gt;&lt;wsp:rsid wsp:val=&quot;00F61797&quot;/&gt;&lt;wsp:rsid wsp:val=&quot;00F619BB&quot;/&gt;&lt;wsp:rsid wsp:val=&quot;00F61AF2&quot;/&gt;&lt;wsp:rsid wsp:val=&quot;00F61CEA&quot;/&gt;&lt;wsp:rsid wsp:val=&quot;00F61D62&quot;/&gt;&lt;wsp:rsid wsp:val=&quot;00F61DA7&quot;/&gt;&lt;wsp:rsid wsp:val=&quot;00F61DDC&quot;/&gt;&lt;wsp:rsid wsp:val=&quot;00F61E5D&quot;/&gt;&lt;wsp:rsid wsp:val=&quot;00F61E99&quot;/&gt;&lt;wsp:rsid wsp:val=&quot;00F62069&quot;/&gt;&lt;wsp:rsid wsp:val=&quot;00F6218C&quot;/&gt;&lt;wsp:rsid wsp:val=&quot;00F62316&quot;/&gt;&lt;wsp:rsid wsp:val=&quot;00F62395&quot;/&gt;&lt;wsp:rsid wsp:val=&quot;00F627B3&quot;/&gt;&lt;wsp:rsid wsp:val=&quot;00F62BCD&quot;/&gt;&lt;wsp:rsid wsp:val=&quot;00F62CCF&quot;/&gt;&lt;wsp:rsid wsp:val=&quot;00F62D0B&quot;/&gt;&lt;wsp:rsid wsp:val=&quot;00F62D32&quot;/&gt;&lt;wsp:rsid wsp:val=&quot;00F6329D&quot;/&gt;&lt;wsp:rsid wsp:val=&quot;00F6334C&quot;/&gt;&lt;wsp:rsid wsp:val=&quot;00F636DC&quot;/&gt;&lt;wsp:rsid wsp:val=&quot;00F6385C&quot;/&gt;&lt;wsp:rsid wsp:val=&quot;00F638EF&quot;/&gt;&lt;wsp:rsid wsp:val=&quot;00F639B0&quot;/&gt;&lt;wsp:rsid wsp:val=&quot;00F63A98&quot;/&gt;&lt;wsp:rsid wsp:val=&quot;00F63B3A&quot;/&gt;&lt;wsp:rsid wsp:val=&quot;00F63D0A&quot;/&gt;&lt;wsp:rsid wsp:val=&quot;00F63DBF&quot;/&gt;&lt;wsp:rsid wsp:val=&quot;00F64059&quot;/&gt;&lt;wsp:rsid wsp:val=&quot;00F641EA&quot;/&gt;&lt;wsp:rsid wsp:val=&quot;00F6420B&quot;/&gt;&lt;wsp:rsid wsp:val=&quot;00F64395&quot;/&gt;&lt;wsp:rsid wsp:val=&quot;00F64398&quot;/&gt;&lt;wsp:rsid wsp:val=&quot;00F6440C&quot;/&gt;&lt;wsp:rsid wsp:val=&quot;00F646D9&quot;/&gt;&lt;wsp:rsid wsp:val=&quot;00F647C4&quot;/&gt;&lt;wsp:rsid wsp:val=&quot;00F648E4&quot;/&gt;&lt;wsp:rsid wsp:val=&quot;00F64A4F&quot;/&gt;&lt;wsp:rsid wsp:val=&quot;00F64B18&quot;/&gt;&lt;wsp:rsid wsp:val=&quot;00F64CA3&quot;/&gt;&lt;wsp:rsid wsp:val=&quot;00F64CAF&quot;/&gt;&lt;wsp:rsid wsp:val=&quot;00F65818&quot;/&gt;&lt;wsp:rsid wsp:val=&quot;00F6588D&quot;/&gt;&lt;wsp:rsid wsp:val=&quot;00F658A3&quot;/&gt;&lt;wsp:rsid wsp:val=&quot;00F65910&quot;/&gt;&lt;wsp:rsid wsp:val=&quot;00F65E08&quot;/&gt;&lt;wsp:rsid wsp:val=&quot;00F65EEB&quot;/&gt;&lt;wsp:rsid wsp:val=&quot;00F66056&quot;/&gt;&lt;wsp:rsid wsp:val=&quot;00F661CB&quot;/&gt;&lt;wsp:rsid wsp:val=&quot;00F66201&quot;/&gt;&lt;wsp:rsid wsp:val=&quot;00F66495&quot;/&gt;&lt;wsp:rsid wsp:val=&quot;00F665D7&quot;/&gt;&lt;wsp:rsid wsp:val=&quot;00F6666F&quot;/&gt;&lt;wsp:rsid wsp:val=&quot;00F66741&quot;/&gt;&lt;wsp:rsid wsp:val=&quot;00F66A84&quot;/&gt;&lt;wsp:rsid wsp:val=&quot;00F66D2A&quot;/&gt;&lt;wsp:rsid wsp:val=&quot;00F66DB6&quot;/&gt;&lt;wsp:rsid wsp:val=&quot;00F6714D&quot;/&gt;&lt;wsp:rsid wsp:val=&quot;00F671A1&quot;/&gt;&lt;wsp:rsid wsp:val=&quot;00F6763C&quot;/&gt;&lt;wsp:rsid wsp:val=&quot;00F6764F&quot;/&gt;&lt;wsp:rsid wsp:val=&quot;00F67984&quot;/&gt;&lt;wsp:rsid wsp:val=&quot;00F67AB2&quot;/&gt;&lt;wsp:rsid wsp:val=&quot;00F67B99&quot;/&gt;&lt;wsp:rsid wsp:val=&quot;00F67BC7&quot;/&gt;&lt;wsp:rsid wsp:val=&quot;00F67C20&quot;/&gt;&lt;wsp:rsid wsp:val=&quot;00F7029C&quot;/&gt;&lt;wsp:rsid wsp:val=&quot;00F70462&quot;/&gt;&lt;wsp:rsid wsp:val=&quot;00F70607&quot;/&gt;&lt;wsp:rsid wsp:val=&quot;00F707BF&quot;/&gt;&lt;wsp:rsid wsp:val=&quot;00F70981&quot;/&gt;&lt;wsp:rsid wsp:val=&quot;00F70A70&quot;/&gt;&lt;wsp:rsid wsp:val=&quot;00F70B6E&quot;/&gt;&lt;wsp:rsid wsp:val=&quot;00F7109D&quot;/&gt;&lt;wsp:rsid wsp:val=&quot;00F714B5&quot;/&gt;&lt;wsp:rsid wsp:val=&quot;00F718CF&quot;/&gt;&lt;wsp:rsid wsp:val=&quot;00F71F4D&quot;/&gt;&lt;wsp:rsid wsp:val=&quot;00F71FAB&quot;/&gt;&lt;wsp:rsid wsp:val=&quot;00F72102&quot;/&gt;&lt;wsp:rsid wsp:val=&quot;00F72107&quot;/&gt;&lt;wsp:rsid wsp:val=&quot;00F7213B&quot;/&gt;&lt;wsp:rsid wsp:val=&quot;00F721BE&quot;/&gt;&lt;wsp:rsid wsp:val=&quot;00F722A6&quot;/&gt;&lt;wsp:rsid wsp:val=&quot;00F72444&quot;/&gt;&lt;wsp:rsid wsp:val=&quot;00F72625&quot;/&gt;&lt;wsp:rsid wsp:val=&quot;00F72693&quot;/&gt;&lt;wsp:rsid wsp:val=&quot;00F72771&quot;/&gt;&lt;wsp:rsid wsp:val=&quot;00F72D81&quot;/&gt;&lt;wsp:rsid wsp:val=&quot;00F7320D&quot;/&gt;&lt;wsp:rsid wsp:val=&quot;00F733FC&quot;/&gt;&lt;wsp:rsid wsp:val=&quot;00F7342B&quot;/&gt;&lt;wsp:rsid wsp:val=&quot;00F73549&quot;/&gt;&lt;wsp:rsid wsp:val=&quot;00F7360C&quot;/&gt;&lt;wsp:rsid wsp:val=&quot;00F736FF&quot;/&gt;&lt;wsp:rsid wsp:val=&quot;00F73768&quot;/&gt;&lt;wsp:rsid wsp:val=&quot;00F7378B&quot;/&gt;&lt;wsp:rsid wsp:val=&quot;00F73B13&quot;/&gt;&lt;wsp:rsid wsp:val=&quot;00F73B6D&quot;/&gt;&lt;wsp:rsid wsp:val=&quot;00F73C63&quot;/&gt;&lt;wsp:rsid wsp:val=&quot;00F740C3&quot;/&gt;&lt;wsp:rsid wsp:val=&quot;00F741B4&quot;/&gt;&lt;wsp:rsid wsp:val=&quot;00F74211&quot;/&gt;&lt;wsp:rsid wsp:val=&quot;00F7424E&quot;/&gt;&lt;wsp:rsid wsp:val=&quot;00F74530&quot;/&gt;&lt;wsp:rsid wsp:val=&quot;00F745BD&quot;/&gt;&lt;wsp:rsid wsp:val=&quot;00F74AD8&quot;/&gt;&lt;wsp:rsid wsp:val=&quot;00F74D14&quot;/&gt;&lt;wsp:rsid wsp:val=&quot;00F74F7E&quot;/&gt;&lt;wsp:rsid wsp:val=&quot;00F75200&quot;/&gt;&lt;wsp:rsid wsp:val=&quot;00F75283&quot;/&gt;&lt;wsp:rsid wsp:val=&quot;00F75467&quot;/&gt;&lt;wsp:rsid wsp:val=&quot;00F75577&quot;/&gt;&lt;wsp:rsid wsp:val=&quot;00F75594&quot;/&gt;&lt;wsp:rsid wsp:val=&quot;00F757C8&quot;/&gt;&lt;wsp:rsid wsp:val=&quot;00F7584E&quot;/&gt;&lt;wsp:rsid wsp:val=&quot;00F7588D&quot;/&gt;&lt;wsp:rsid wsp:val=&quot;00F75B94&quot;/&gt;&lt;wsp:rsid wsp:val=&quot;00F75C2E&quot;/&gt;&lt;wsp:rsid wsp:val=&quot;00F75CA3&quot;/&gt;&lt;wsp:rsid wsp:val=&quot;00F75CB5&quot;/&gt;&lt;wsp:rsid wsp:val=&quot;00F75D10&quot;/&gt;&lt;wsp:rsid wsp:val=&quot;00F75D61&quot;/&gt;&lt;wsp:rsid wsp:val=&quot;00F75D7C&quot;/&gt;&lt;wsp:rsid wsp:val=&quot;00F75FAC&quot;/&gt;&lt;wsp:rsid wsp:val=&quot;00F760D0&quot;/&gt;&lt;wsp:rsid wsp:val=&quot;00F76178&quot;/&gt;&lt;wsp:rsid wsp:val=&quot;00F762F4&quot;/&gt;&lt;wsp:rsid wsp:val=&quot;00F76300&quot;/&gt;&lt;wsp:rsid wsp:val=&quot;00F76686&quot;/&gt;&lt;wsp:rsid wsp:val=&quot;00F767B8&quot;/&gt;&lt;wsp:rsid wsp:val=&quot;00F76B2A&quot;/&gt;&lt;wsp:rsid wsp:val=&quot;00F76F2A&quot;/&gt;&lt;wsp:rsid wsp:val=&quot;00F76F4E&quot;/&gt;&lt;wsp:rsid wsp:val=&quot;00F772E0&quot;/&gt;&lt;wsp:rsid wsp:val=&quot;00F7743B&quot;/&gt;&lt;wsp:rsid wsp:val=&quot;00F77BFA&quot;/&gt;&lt;wsp:rsid wsp:val=&quot;00F77C8B&quot;/&gt;&lt;wsp:rsid wsp:val=&quot;00F77C93&quot;/&gt;&lt;wsp:rsid wsp:val=&quot;00F77CC1&quot;/&gt;&lt;wsp:rsid wsp:val=&quot;00F77D5F&quot;/&gt;&lt;wsp:rsid wsp:val=&quot;00F77F87&quot;/&gt;&lt;wsp:rsid wsp:val=&quot;00F80463&quot;/&gt;&lt;wsp:rsid wsp:val=&quot;00F80875&quot;/&gt;&lt;wsp:rsid wsp:val=&quot;00F808D7&quot;/&gt;&lt;wsp:rsid wsp:val=&quot;00F80A11&quot;/&gt;&lt;wsp:rsid wsp:val=&quot;00F80CAA&quot;/&gt;&lt;wsp:rsid wsp:val=&quot;00F80E6C&quot;/&gt;&lt;wsp:rsid wsp:val=&quot;00F80F2A&quot;/&gt;&lt;wsp:rsid wsp:val=&quot;00F812FD&quot;/&gt;&lt;wsp:rsid wsp:val=&quot;00F81802&quot;/&gt;&lt;wsp:rsid wsp:val=&quot;00F818AB&quot;/&gt;&lt;wsp:rsid wsp:val=&quot;00F81908&quot;/&gt;&lt;wsp:rsid wsp:val=&quot;00F8199E&quot;/&gt;&lt;wsp:rsid wsp:val=&quot;00F81B01&quot;/&gt;&lt;wsp:rsid wsp:val=&quot;00F81B29&quot;/&gt;&lt;wsp:rsid wsp:val=&quot;00F81B52&quot;/&gt;&lt;wsp:rsid wsp:val=&quot;00F81B60&quot;/&gt;&lt;wsp:rsid wsp:val=&quot;00F81F13&quot;/&gt;&lt;wsp:rsid wsp:val=&quot;00F821A3&quot;/&gt;&lt;wsp:rsid wsp:val=&quot;00F82270&quot;/&gt;&lt;wsp:rsid wsp:val=&quot;00F824D8&quot;/&gt;&lt;wsp:rsid wsp:val=&quot;00F8253D&quot;/&gt;&lt;wsp:rsid wsp:val=&quot;00F82644&quot;/&gt;&lt;wsp:rsid wsp:val=&quot;00F8277D&quot;/&gt;&lt;wsp:rsid wsp:val=&quot;00F8282F&quot;/&gt;&lt;wsp:rsid wsp:val=&quot;00F82AEB&quot;/&gt;&lt;wsp:rsid wsp:val=&quot;00F82AFE&quot;/&gt;&lt;wsp:rsid wsp:val=&quot;00F82C5D&quot;/&gt;&lt;wsp:rsid wsp:val=&quot;00F82C60&quot;/&gt;&lt;wsp:rsid wsp:val=&quot;00F82D87&quot;/&gt;&lt;wsp:rsid wsp:val=&quot;00F82FCB&quot;/&gt;&lt;wsp:rsid wsp:val=&quot;00F834E3&quot;/&gt;&lt;wsp:rsid wsp:val=&quot;00F834E8&quot;/&gt;&lt;wsp:rsid wsp:val=&quot;00F838DF&quot;/&gt;&lt;wsp:rsid wsp:val=&quot;00F83A05&quot;/&gt;&lt;wsp:rsid wsp:val=&quot;00F83A16&quot;/&gt;&lt;wsp:rsid wsp:val=&quot;00F83D70&quot;/&gt;&lt;wsp:rsid wsp:val=&quot;00F83F1F&quot;/&gt;&lt;wsp:rsid wsp:val=&quot;00F84000&quot;/&gt;&lt;wsp:rsid wsp:val=&quot;00F8407B&quot;/&gt;&lt;wsp:rsid wsp:val=&quot;00F84088&quot;/&gt;&lt;wsp:rsid wsp:val=&quot;00F8425F&quot;/&gt;&lt;wsp:rsid wsp:val=&quot;00F84435&quot;/&gt;&lt;wsp:rsid wsp:val=&quot;00F84542&quot;/&gt;&lt;wsp:rsid wsp:val=&quot;00F84579&quot;/&gt;&lt;wsp:rsid wsp:val=&quot;00F845A6&quot;/&gt;&lt;wsp:rsid wsp:val=&quot;00F84663&quot;/&gt;&lt;wsp:rsid wsp:val=&quot;00F846C4&quot;/&gt;&lt;wsp:rsid wsp:val=&quot;00F846E6&quot;/&gt;&lt;wsp:rsid wsp:val=&quot;00F84B2B&quot;/&gt;&lt;wsp:rsid wsp:val=&quot;00F84BD9&quot;/&gt;&lt;wsp:rsid wsp:val=&quot;00F84C6F&quot;/&gt;&lt;wsp:rsid wsp:val=&quot;00F850D7&quot;/&gt;&lt;wsp:rsid wsp:val=&quot;00F8515D&quot;/&gt;&lt;wsp:rsid wsp:val=&quot;00F8535A&quot;/&gt;&lt;wsp:rsid wsp:val=&quot;00F853C4&quot;/&gt;&lt;wsp:rsid wsp:val=&quot;00F8551D&quot;/&gt;&lt;wsp:rsid wsp:val=&quot;00F85741&quot;/&gt;&lt;wsp:rsid wsp:val=&quot;00F858E9&quot;/&gt;&lt;wsp:rsid wsp:val=&quot;00F85DA5&quot;/&gt;&lt;wsp:rsid wsp:val=&quot;00F85EE7&quot;/&gt;&lt;wsp:rsid wsp:val=&quot;00F86238&quot;/&gt;&lt;wsp:rsid wsp:val=&quot;00F862D8&quot;/&gt;&lt;wsp:rsid wsp:val=&quot;00F863A0&quot;/&gt;&lt;wsp:rsid wsp:val=&quot;00F863C5&quot;/&gt;&lt;wsp:rsid wsp:val=&quot;00F86494&quot;/&gt;&lt;wsp:rsid wsp:val=&quot;00F86575&quot;/&gt;&lt;wsp:rsid wsp:val=&quot;00F86853&quot;/&gt;&lt;wsp:rsid wsp:val=&quot;00F869E6&quot;/&gt;&lt;wsp:rsid wsp:val=&quot;00F86A1A&quot;/&gt;&lt;wsp:rsid wsp:val=&quot;00F86B45&quot;/&gt;&lt;wsp:rsid wsp:val=&quot;00F87076&quot;/&gt;&lt;wsp:rsid wsp:val=&quot;00F8710D&quot;/&gt;&lt;wsp:rsid wsp:val=&quot;00F872BE&quot;/&gt;&lt;wsp:rsid wsp:val=&quot;00F8765B&quot;/&gt;&lt;wsp:rsid wsp:val=&quot;00F877BE&quot;/&gt;&lt;wsp:rsid wsp:val=&quot;00F87815&quot;/&gt;&lt;wsp:rsid wsp:val=&quot;00F87817&quot;/&gt;&lt;wsp:rsid wsp:val=&quot;00F87877&quot;/&gt;&lt;wsp:rsid wsp:val=&quot;00F8792B&quot;/&gt;&lt;wsp:rsid wsp:val=&quot;00F87ADC&quot;/&gt;&lt;wsp:rsid wsp:val=&quot;00F87C58&quot;/&gt;&lt;wsp:rsid wsp:val=&quot;00F87DFC&quot;/&gt;&lt;wsp:rsid wsp:val=&quot;00F87FD4&quot;/&gt;&lt;wsp:rsid wsp:val=&quot;00F9036E&quot;/&gt;&lt;wsp:rsid wsp:val=&quot;00F9054C&quot;/&gt;&lt;wsp:rsid wsp:val=&quot;00F9057B&quot;/&gt;&lt;wsp:rsid wsp:val=&quot;00F90CBC&quot;/&gt;&lt;wsp:rsid wsp:val=&quot;00F9116D&quot;/&gt;&lt;wsp:rsid wsp:val=&quot;00F9142E&quot;/&gt;&lt;wsp:rsid wsp:val=&quot;00F915DF&quot;/&gt;&lt;wsp:rsid wsp:val=&quot;00F91791&quot;/&gt;&lt;wsp:rsid wsp:val=&quot;00F9188B&quot;/&gt;&lt;wsp:rsid wsp:val=&quot;00F91943&quot;/&gt;&lt;wsp:rsid wsp:val=&quot;00F91960&quot;/&gt;&lt;wsp:rsid wsp:val=&quot;00F91C91&quot;/&gt;&lt;wsp:rsid wsp:val=&quot;00F91D52&quot;/&gt;&lt;wsp:rsid wsp:val=&quot;00F91F13&quot;/&gt;&lt;wsp:rsid wsp:val=&quot;00F921E5&quot;/&gt;&lt;wsp:rsid wsp:val=&quot;00F924FD&quot;/&gt;&lt;wsp:rsid wsp:val=&quot;00F9253F&quot;/&gt;&lt;wsp:rsid wsp:val=&quot;00F925A5&quot;/&gt;&lt;wsp:rsid wsp:val=&quot;00F9263D&quot;/&gt;&lt;wsp:rsid wsp:val=&quot;00F926C8&quot;/&gt;&lt;wsp:rsid wsp:val=&quot;00F9277C&quot;/&gt;&lt;wsp:rsid wsp:val=&quot;00F92917&quot;/&gt;&lt;wsp:rsid wsp:val=&quot;00F92AB7&quot;/&gt;&lt;wsp:rsid wsp:val=&quot;00F92B87&quot;/&gt;&lt;wsp:rsid wsp:val=&quot;00F92DD5&quot;/&gt;&lt;wsp:rsid wsp:val=&quot;00F92DE6&quot;/&gt;&lt;wsp:rsid wsp:val=&quot;00F92F03&quot;/&gt;&lt;wsp:rsid wsp:val=&quot;00F933F6&quot;/&gt;&lt;wsp:rsid wsp:val=&quot;00F93447&quot;/&gt;&lt;wsp:rsid wsp:val=&quot;00F93563&quot;/&gt;&lt;wsp:rsid wsp:val=&quot;00F938B4&quot;/&gt;&lt;wsp:rsid wsp:val=&quot;00F9390A&quot;/&gt;&lt;wsp:rsid wsp:val=&quot;00F93D65&quot;/&gt;&lt;wsp:rsid wsp:val=&quot;00F93E2D&quot;/&gt;&lt;wsp:rsid wsp:val=&quot;00F93FCF&quot;/&gt;&lt;wsp:rsid wsp:val=&quot;00F9418F&quot;/&gt;&lt;wsp:rsid wsp:val=&quot;00F941D9&quot;/&gt;&lt;wsp:rsid wsp:val=&quot;00F9421E&quot;/&gt;&lt;wsp:rsid wsp:val=&quot;00F943FC&quot;/&gt;&lt;wsp:rsid wsp:val=&quot;00F9457C&quot;/&gt;&lt;wsp:rsid wsp:val=&quot;00F945A5&quot;/&gt;&lt;wsp:rsid wsp:val=&quot;00F94609&quot;/&gt;&lt;wsp:rsid wsp:val=&quot;00F9473B&quot;/&gt;&lt;wsp:rsid wsp:val=&quot;00F947C8&quot;/&gt;&lt;wsp:rsid wsp:val=&quot;00F9499A&quot;/&gt;&lt;wsp:rsid wsp:val=&quot;00F94BEB&quot;/&gt;&lt;wsp:rsid wsp:val=&quot;00F94C64&quot;/&gt;&lt;wsp:rsid wsp:val=&quot;00F94D0B&quot;/&gt;&lt;wsp:rsid wsp:val=&quot;00F9515C&quot;/&gt;&lt;wsp:rsid wsp:val=&quot;00F954F2&quot;/&gt;&lt;wsp:rsid wsp:val=&quot;00F95643&quot;/&gt;&lt;wsp:rsid wsp:val=&quot;00F95850&quot;/&gt;&lt;wsp:rsid wsp:val=&quot;00F958E7&quot;/&gt;&lt;wsp:rsid wsp:val=&quot;00F95990&quot;/&gt;&lt;wsp:rsid wsp:val=&quot;00F95D57&quot;/&gt;&lt;wsp:rsid wsp:val=&quot;00F95DB4&quot;/&gt;&lt;wsp:rsid wsp:val=&quot;00F9629D&quot;/&gt;&lt;wsp:rsid wsp:val=&quot;00F96493&quot;/&gt;&lt;wsp:rsid wsp:val=&quot;00F9674B&quot;/&gt;&lt;wsp:rsid wsp:val=&quot;00F967D0&quot;/&gt;&lt;wsp:rsid wsp:val=&quot;00F9686D&quot;/&gt;&lt;wsp:rsid wsp:val=&quot;00F969F8&quot;/&gt;&lt;wsp:rsid wsp:val=&quot;00F96CF3&quot;/&gt;&lt;wsp:rsid wsp:val=&quot;00F96DCC&quot;/&gt;&lt;wsp:rsid wsp:val=&quot;00F96EE1&quot;/&gt;&lt;wsp:rsid wsp:val=&quot;00F96F4C&quot;/&gt;&lt;wsp:rsid wsp:val=&quot;00F96FAD&quot;/&gt;&lt;wsp:rsid wsp:val=&quot;00F970F7&quot;/&gt;&lt;wsp:rsid wsp:val=&quot;00F972A7&quot;/&gt;&lt;wsp:rsid wsp:val=&quot;00F977EF&quot;/&gt;&lt;wsp:rsid wsp:val=&quot;00F978A8&quot;/&gt;&lt;wsp:rsid wsp:val=&quot;00F97933&quot;/&gt;&lt;wsp:rsid wsp:val=&quot;00F97A71&quot;/&gt;&lt;wsp:rsid wsp:val=&quot;00F97ACE&quot;/&gt;&lt;wsp:rsid wsp:val=&quot;00F97B89&quot;/&gt;&lt;wsp:rsid wsp:val=&quot;00F97C5E&quot;/&gt;&lt;wsp:rsid wsp:val=&quot;00F97E5E&quot;/&gt;&lt;wsp:rsid wsp:val=&quot;00F97F90&quot;/&gt;&lt;wsp:rsid wsp:val=&quot;00FA0008&quot;/&gt;&lt;wsp:rsid wsp:val=&quot;00FA0022&quot;/&gt;&lt;wsp:rsid wsp:val=&quot;00FA0045&quot;/&gt;&lt;wsp:rsid wsp:val=&quot;00FA007F&quot;/&gt;&lt;wsp:rsid wsp:val=&quot;00FA017E&quot;/&gt;&lt;wsp:rsid wsp:val=&quot;00FA04D3&quot;/&gt;&lt;wsp:rsid wsp:val=&quot;00FA0630&quot;/&gt;&lt;wsp:rsid wsp:val=&quot;00FA0912&quot;/&gt;&lt;wsp:rsid wsp:val=&quot;00FA0B4C&quot;/&gt;&lt;wsp:rsid wsp:val=&quot;00FA0C23&quot;/&gt;&lt;wsp:rsid wsp:val=&quot;00FA0F6A&quot;/&gt;&lt;wsp:rsid wsp:val=&quot;00FA104B&quot;/&gt;&lt;wsp:rsid wsp:val=&quot;00FA105E&quot;/&gt;&lt;wsp:rsid wsp:val=&quot;00FA1088&quot;/&gt;&lt;wsp:rsid wsp:val=&quot;00FA1391&quot;/&gt;&lt;wsp:rsid wsp:val=&quot;00FA16B0&quot;/&gt;&lt;wsp:rsid wsp:val=&quot;00FA16C7&quot;/&gt;&lt;wsp:rsid wsp:val=&quot;00FA16C9&quot;/&gt;&lt;wsp:rsid wsp:val=&quot;00FA17A1&quot;/&gt;&lt;wsp:rsid wsp:val=&quot;00FA1BBA&quot;/&gt;&lt;wsp:rsid wsp:val=&quot;00FA1D47&quot;/&gt;&lt;wsp:rsid wsp:val=&quot;00FA1EE1&quot;/&gt;&lt;wsp:rsid wsp:val=&quot;00FA2420&quot;/&gt;&lt;wsp:rsid wsp:val=&quot;00FA2510&quot;/&gt;&lt;wsp:rsid wsp:val=&quot;00FA2765&quot;/&gt;&lt;wsp:rsid wsp:val=&quot;00FA2823&quot;/&gt;&lt;wsp:rsid wsp:val=&quot;00FA2905&quot;/&gt;&lt;wsp:rsid wsp:val=&quot;00FA2A07&quot;/&gt;&lt;wsp:rsid wsp:val=&quot;00FA2B43&quot;/&gt;&lt;wsp:rsid wsp:val=&quot;00FA2C6A&quot;/&gt;&lt;wsp:rsid wsp:val=&quot;00FA2D9D&quot;/&gt;&lt;wsp:rsid wsp:val=&quot;00FA2DDD&quot;/&gt;&lt;wsp:rsid wsp:val=&quot;00FA2F38&quot;/&gt;&lt;wsp:rsid wsp:val=&quot;00FA31BE&quot;/&gt;&lt;wsp:rsid wsp:val=&quot;00FA32C8&quot;/&gt;&lt;wsp:rsid wsp:val=&quot;00FA3A54&quot;/&gt;&lt;wsp:rsid wsp:val=&quot;00FA3BC8&quot;/&gt;&lt;wsp:rsid wsp:val=&quot;00FA3E56&quot;/&gt;&lt;wsp:rsid wsp:val=&quot;00FA3E59&quot;/&gt;&lt;wsp:rsid wsp:val=&quot;00FA3E88&quot;/&gt;&lt;wsp:rsid wsp:val=&quot;00FA3F1B&quot;/&gt;&lt;wsp:rsid wsp:val=&quot;00FA3F71&quot;/&gt;&lt;wsp:rsid wsp:val=&quot;00FA4005&quot;/&gt;&lt;wsp:rsid wsp:val=&quot;00FA4009&quot;/&gt;&lt;wsp:rsid wsp:val=&quot;00FA42BD&quot;/&gt;&lt;wsp:rsid wsp:val=&quot;00FA470A&quot;/&gt;&lt;wsp:rsid wsp:val=&quot;00FA477C&quot;/&gt;&lt;wsp:rsid wsp:val=&quot;00FA4AEC&quot;/&gt;&lt;wsp:rsid wsp:val=&quot;00FA4E66&quot;/&gt;&lt;wsp:rsid wsp:val=&quot;00FA5113&quot;/&gt;&lt;wsp:rsid wsp:val=&quot;00FA5184&quot;/&gt;&lt;wsp:rsid wsp:val=&quot;00FA55CF&quot;/&gt;&lt;wsp:rsid wsp:val=&quot;00FA5691&quot;/&gt;&lt;wsp:rsid wsp:val=&quot;00FA571B&quot;/&gt;&lt;wsp:rsid wsp:val=&quot;00FA5ADF&quot;/&gt;&lt;wsp:rsid wsp:val=&quot;00FA5D92&quot;/&gt;&lt;wsp:rsid wsp:val=&quot;00FA5DA3&quot;/&gt;&lt;wsp:rsid wsp:val=&quot;00FA5DB1&quot;/&gt;&lt;wsp:rsid wsp:val=&quot;00FA5EDF&quot;/&gt;&lt;wsp:rsid wsp:val=&quot;00FA5F47&quot;/&gt;&lt;wsp:rsid wsp:val=&quot;00FA6156&quot;/&gt;&lt;wsp:rsid wsp:val=&quot;00FA62A8&quot;/&gt;&lt;wsp:rsid wsp:val=&quot;00FA645B&quot;/&gt;&lt;wsp:rsid wsp:val=&quot;00FA646B&quot;/&gt;&lt;wsp:rsid wsp:val=&quot;00FA647D&quot;/&gt;&lt;wsp:rsid wsp:val=&quot;00FA649E&quot;/&gt;&lt;wsp:rsid wsp:val=&quot;00FA64D6&quot;/&gt;&lt;wsp:rsid wsp:val=&quot;00FA67FC&quot;/&gt;&lt;wsp:rsid wsp:val=&quot;00FA681F&quot;/&gt;&lt;wsp:rsid wsp:val=&quot;00FA68BC&quot;/&gt;&lt;wsp:rsid wsp:val=&quot;00FA6930&quot;/&gt;&lt;wsp:rsid wsp:val=&quot;00FA6A26&quot;/&gt;&lt;wsp:rsid wsp:val=&quot;00FA6D76&quot;/&gt;&lt;wsp:rsid wsp:val=&quot;00FA7385&quot;/&gt;&lt;wsp:rsid wsp:val=&quot;00FA73F6&quot;/&gt;&lt;wsp:rsid wsp:val=&quot;00FA77F6&quot;/&gt;&lt;wsp:rsid wsp:val=&quot;00FA7809&quot;/&gt;&lt;wsp:rsid wsp:val=&quot;00FA7934&quot;/&gt;&lt;wsp:rsid wsp:val=&quot;00FA7B6F&quot;/&gt;&lt;wsp:rsid wsp:val=&quot;00FA7BA2&quot;/&gt;&lt;wsp:rsid wsp:val=&quot;00FA7BC1&quot;/&gt;&lt;wsp:rsid wsp:val=&quot;00FA7BCC&quot;/&gt;&lt;wsp:rsid wsp:val=&quot;00FA7BEB&quot;/&gt;&lt;wsp:rsid wsp:val=&quot;00FA7CC3&quot;/&gt;&lt;wsp:rsid wsp:val=&quot;00FA7E14&quot;/&gt;&lt;wsp:rsid wsp:val=&quot;00FA7E58&quot;/&gt;&lt;wsp:rsid wsp:val=&quot;00FB0117&quot;/&gt;&lt;wsp:rsid wsp:val=&quot;00FB01AC&quot;/&gt;&lt;wsp:rsid wsp:val=&quot;00FB02DF&quot;/&gt;&lt;wsp:rsid wsp:val=&quot;00FB0337&quot;/&gt;&lt;wsp:rsid wsp:val=&quot;00FB05C2&quot;/&gt;&lt;wsp:rsid wsp:val=&quot;00FB0642&quot;/&gt;&lt;wsp:rsid wsp:val=&quot;00FB0869&quot;/&gt;&lt;wsp:rsid wsp:val=&quot;00FB0904&quot;/&gt;&lt;wsp:rsid wsp:val=&quot;00FB09C0&quot;/&gt;&lt;wsp:rsid wsp:val=&quot;00FB0ABA&quot;/&gt;&lt;wsp:rsid wsp:val=&quot;00FB0AD1&quot;/&gt;&lt;wsp:rsid wsp:val=&quot;00FB0C85&quot;/&gt;&lt;wsp:rsid wsp:val=&quot;00FB0D9F&quot;/&gt;&lt;wsp:rsid wsp:val=&quot;00FB0EE5&quot;/&gt;&lt;wsp:rsid wsp:val=&quot;00FB1055&quot;/&gt;&lt;wsp:rsid wsp:val=&quot;00FB1111&quot;/&gt;&lt;wsp:rsid wsp:val=&quot;00FB1140&quot;/&gt;&lt;wsp:rsid wsp:val=&quot;00FB1443&quot;/&gt;&lt;wsp:rsid wsp:val=&quot;00FB1771&quot;/&gt;&lt;wsp:rsid wsp:val=&quot;00FB17BD&quot;/&gt;&lt;wsp:rsid wsp:val=&quot;00FB17E1&quot;/&gt;&lt;wsp:rsid wsp:val=&quot;00FB1846&quot;/&gt;&lt;wsp:rsid wsp:val=&quot;00FB18BE&quot;/&gt;&lt;wsp:rsid wsp:val=&quot;00FB19E6&quot;/&gt;&lt;wsp:rsid wsp:val=&quot;00FB19EE&quot;/&gt;&lt;wsp:rsid wsp:val=&quot;00FB1C81&quot;/&gt;&lt;wsp:rsid wsp:val=&quot;00FB1F13&quot;/&gt;&lt;wsp:rsid wsp:val=&quot;00FB206F&quot;/&gt;&lt;wsp:rsid wsp:val=&quot;00FB21A0&quot;/&gt;&lt;wsp:rsid wsp:val=&quot;00FB29D3&quot;/&gt;&lt;wsp:rsid wsp:val=&quot;00FB2AA1&quot;/&gt;&lt;wsp:rsid wsp:val=&quot;00FB2DB4&quot;/&gt;&lt;wsp:rsid wsp:val=&quot;00FB3467&quot;/&gt;&lt;wsp:rsid wsp:val=&quot;00FB35D5&quot;/&gt;&lt;wsp:rsid wsp:val=&quot;00FB3888&quot;/&gt;&lt;wsp:rsid wsp:val=&quot;00FB38D5&quot;/&gt;&lt;wsp:rsid wsp:val=&quot;00FB3A8E&quot;/&gt;&lt;wsp:rsid wsp:val=&quot;00FB3F7C&quot;/&gt;&lt;wsp:rsid wsp:val=&quot;00FB3FAF&quot;/&gt;&lt;wsp:rsid wsp:val=&quot;00FB4007&quot;/&gt;&lt;wsp:rsid wsp:val=&quot;00FB40AF&quot;/&gt;&lt;wsp:rsid wsp:val=&quot;00FB41AF&quot;/&gt;&lt;wsp:rsid wsp:val=&quot;00FB41B4&quot;/&gt;&lt;wsp:rsid wsp:val=&quot;00FB42FA&quot;/&gt;&lt;wsp:rsid wsp:val=&quot;00FB431E&quot;/&gt;&lt;wsp:rsid wsp:val=&quot;00FB4665&quot;/&gt;&lt;wsp:rsid wsp:val=&quot;00FB46D6&quot;/&gt;&lt;wsp:rsid wsp:val=&quot;00FB479D&quot;/&gt;&lt;wsp:rsid wsp:val=&quot;00FB4863&quot;/&gt;&lt;wsp:rsid wsp:val=&quot;00FB4940&quot;/&gt;&lt;wsp:rsid wsp:val=&quot;00FB4A86&quot;/&gt;&lt;wsp:rsid wsp:val=&quot;00FB4AC3&quot;/&gt;&lt;wsp:rsid wsp:val=&quot;00FB4C82&quot;/&gt;&lt;wsp:rsid wsp:val=&quot;00FB4D29&quot;/&gt;&lt;wsp:rsid wsp:val=&quot;00FB4DAF&quot;/&gt;&lt;wsp:rsid wsp:val=&quot;00FB4F6D&quot;/&gt;&lt;wsp:rsid wsp:val=&quot;00FB4FDA&quot;/&gt;&lt;wsp:rsid wsp:val=&quot;00FB50E3&quot;/&gt;&lt;wsp:rsid wsp:val=&quot;00FB525D&quot;/&gt;&lt;wsp:rsid wsp:val=&quot;00FB5275&quot;/&gt;&lt;wsp:rsid wsp:val=&quot;00FB56A6&quot;/&gt;&lt;wsp:rsid wsp:val=&quot;00FB56B2&quot;/&gt;&lt;wsp:rsid wsp:val=&quot;00FB5943&quot;/&gt;&lt;wsp:rsid wsp:val=&quot;00FB5BB3&quot;/&gt;&lt;wsp:rsid wsp:val=&quot;00FB5BF1&quot;/&gt;&lt;wsp:rsid wsp:val=&quot;00FB5CFC&quot;/&gt;&lt;wsp:rsid wsp:val=&quot;00FB5DBF&quot;/&gt;&lt;wsp:rsid wsp:val=&quot;00FB600B&quot;/&gt;&lt;wsp:rsid wsp:val=&quot;00FB6200&quot;/&gt;&lt;wsp:rsid wsp:val=&quot;00FB6264&quot;/&gt;&lt;wsp:rsid wsp:val=&quot;00FB62CB&quot;/&gt;&lt;wsp:rsid wsp:val=&quot;00FB641E&quot;/&gt;&lt;wsp:rsid wsp:val=&quot;00FB642C&quot;/&gt;&lt;wsp:rsid wsp:val=&quot;00FB65A1&quot;/&gt;&lt;wsp:rsid wsp:val=&quot;00FB6776&quot;/&gt;&lt;wsp:rsid wsp:val=&quot;00FB696D&quot;/&gt;&lt;wsp:rsid wsp:val=&quot;00FB6B92&quot;/&gt;&lt;wsp:rsid wsp:val=&quot;00FB6D21&quot;/&gt;&lt;wsp:rsid wsp:val=&quot;00FB7045&quot;/&gt;&lt;wsp:rsid wsp:val=&quot;00FB753A&quot;/&gt;&lt;wsp:rsid wsp:val=&quot;00FB7D5D&quot;/&gt;&lt;wsp:rsid wsp:val=&quot;00FC00CC&quot;/&gt;&lt;wsp:rsid wsp:val=&quot;00FC0202&quot;/&gt;&lt;wsp:rsid wsp:val=&quot;00FC02A3&quot;/&gt;&lt;wsp:rsid wsp:val=&quot;00FC0692&quot;/&gt;&lt;wsp:rsid wsp:val=&quot;00FC06F4&quot;/&gt;&lt;wsp:rsid wsp:val=&quot;00FC0703&quot;/&gt;&lt;wsp:rsid wsp:val=&quot;00FC073A&quot;/&gt;&lt;wsp:rsid wsp:val=&quot;00FC09BC&quot;/&gt;&lt;wsp:rsid wsp:val=&quot;00FC0DE3&quot;/&gt;&lt;wsp:rsid wsp:val=&quot;00FC0E86&quot;/&gt;&lt;wsp:rsid wsp:val=&quot;00FC0F65&quot;/&gt;&lt;wsp:rsid wsp:val=&quot;00FC138D&quot;/&gt;&lt;wsp:rsid wsp:val=&quot;00FC13C5&quot;/&gt;&lt;wsp:rsid wsp:val=&quot;00FC152E&quot;/&gt;&lt;wsp:rsid wsp:val=&quot;00FC1960&quot;/&gt;&lt;wsp:rsid wsp:val=&quot;00FC1ABA&quot;/&gt;&lt;wsp:rsid wsp:val=&quot;00FC1BA7&quot;/&gt;&lt;wsp:rsid wsp:val=&quot;00FC21F0&quot;/&gt;&lt;wsp:rsid wsp:val=&quot;00FC226F&quot;/&gt;&lt;wsp:rsid wsp:val=&quot;00FC2558&quot;/&gt;&lt;wsp:rsid wsp:val=&quot;00FC273E&quot;/&gt;&lt;wsp:rsid wsp:val=&quot;00FC296E&quot;/&gt;&lt;wsp:rsid wsp:val=&quot;00FC2A43&quot;/&gt;&lt;wsp:rsid wsp:val=&quot;00FC2AB9&quot;/&gt;&lt;wsp:rsid wsp:val=&quot;00FC2E86&quot;/&gt;&lt;wsp:rsid wsp:val=&quot;00FC31D8&quot;/&gt;&lt;wsp:rsid wsp:val=&quot;00FC3222&quot;/&gt;&lt;wsp:rsid wsp:val=&quot;00FC325C&quot;/&gt;&lt;wsp:rsid wsp:val=&quot;00FC3389&quot;/&gt;&lt;wsp:rsid wsp:val=&quot;00FC33B7&quot;/&gt;&lt;wsp:rsid wsp:val=&quot;00FC3461&quot;/&gt;&lt;wsp:rsid wsp:val=&quot;00FC3972&quot;/&gt;&lt;wsp:rsid wsp:val=&quot;00FC3D5C&quot;/&gt;&lt;wsp:rsid wsp:val=&quot;00FC3F3B&quot;/&gt;&lt;wsp:rsid wsp:val=&quot;00FC3FC9&quot;/&gt;&lt;wsp:rsid wsp:val=&quot;00FC42AF&quot;/&gt;&lt;wsp:rsid wsp:val=&quot;00FC4578&quot;/&gt;&lt;wsp:rsid wsp:val=&quot;00FC469A&quot;/&gt;&lt;wsp:rsid wsp:val=&quot;00FC495F&quot;/&gt;&lt;wsp:rsid wsp:val=&quot;00FC4BFD&quot;/&gt;&lt;wsp:rsid wsp:val=&quot;00FC4CDA&quot;/&gt;&lt;wsp:rsid wsp:val=&quot;00FC4CFB&quot;/&gt;&lt;wsp:rsid wsp:val=&quot;00FC4F08&quot;/&gt;&lt;wsp:rsid wsp:val=&quot;00FC4F3A&quot;/&gt;&lt;wsp:rsid wsp:val=&quot;00FC4FA9&quot;/&gt;&lt;wsp:rsid wsp:val=&quot;00FC50D0&quot;/&gt;&lt;wsp:rsid wsp:val=&quot;00FC50F4&quot;/&gt;&lt;wsp:rsid wsp:val=&quot;00FC5178&quot;/&gt;&lt;wsp:rsid wsp:val=&quot;00FC52B1&quot;/&gt;&lt;wsp:rsid wsp:val=&quot;00FC5486&quot;/&gt;&lt;wsp:rsid wsp:val=&quot;00FC548C&quot;/&gt;&lt;wsp:rsid wsp:val=&quot;00FC54F9&quot;/&gt;&lt;wsp:rsid wsp:val=&quot;00FC556F&quot;/&gt;&lt;wsp:rsid wsp:val=&quot;00FC578E&quot;/&gt;&lt;wsp:rsid wsp:val=&quot;00FC5850&quot;/&gt;&lt;wsp:rsid wsp:val=&quot;00FC59ED&quot;/&gt;&lt;wsp:rsid wsp:val=&quot;00FC5CBE&quot;/&gt;&lt;wsp:rsid wsp:val=&quot;00FC5F33&quot;/&gt;&lt;wsp:rsid wsp:val=&quot;00FC61D8&quot;/&gt;&lt;wsp:rsid wsp:val=&quot;00FC688E&quot;/&gt;&lt;wsp:rsid wsp:val=&quot;00FC6A38&quot;/&gt;&lt;wsp:rsid wsp:val=&quot;00FC6AA5&quot;/&gt;&lt;wsp:rsid wsp:val=&quot;00FC6B46&quot;/&gt;&lt;wsp:rsid wsp:val=&quot;00FC705D&quot;/&gt;&lt;wsp:rsid wsp:val=&quot;00FC7123&quot;/&gt;&lt;wsp:rsid wsp:val=&quot;00FC7485&quot;/&gt;&lt;wsp:rsid wsp:val=&quot;00FC756E&quot;/&gt;&lt;wsp:rsid wsp:val=&quot;00FC7712&quot;/&gt;&lt;wsp:rsid wsp:val=&quot;00FC7782&quot;/&gt;&lt;wsp:rsid wsp:val=&quot;00FC785A&quot;/&gt;&lt;wsp:rsid wsp:val=&quot;00FC7A48&quot;/&gt;&lt;wsp:rsid wsp:val=&quot;00FC7AAC&quot;/&gt;&lt;wsp:rsid wsp:val=&quot;00FC7D47&quot;/&gt;&lt;wsp:rsid wsp:val=&quot;00FD0293&quot;/&gt;&lt;wsp:rsid wsp:val=&quot;00FD0345&quot;/&gt;&lt;wsp:rsid wsp:val=&quot;00FD04B0&quot;/&gt;&lt;wsp:rsid wsp:val=&quot;00FD04F0&quot;/&gt;&lt;wsp:rsid wsp:val=&quot;00FD054F&quot;/&gt;&lt;wsp:rsid wsp:val=&quot;00FD0799&quot;/&gt;&lt;wsp:rsid wsp:val=&quot;00FD087B&quot;/&gt;&lt;wsp:rsid wsp:val=&quot;00FD088C&quot;/&gt;&lt;wsp:rsid wsp:val=&quot;00FD089D&quot;/&gt;&lt;wsp:rsid wsp:val=&quot;00FD0C07&quot;/&gt;&lt;wsp:rsid wsp:val=&quot;00FD10D2&quot;/&gt;&lt;wsp:rsid wsp:val=&quot;00FD11F9&quot;/&gt;&lt;wsp:rsid wsp:val=&quot;00FD1276&quot;/&gt;&lt;wsp:rsid wsp:val=&quot;00FD15B8&quot;/&gt;&lt;wsp:rsid wsp:val=&quot;00FD15FD&quot;/&gt;&lt;wsp:rsid wsp:val=&quot;00FD18F4&quot;/&gt;&lt;wsp:rsid wsp:val=&quot;00FD1A16&quot;/&gt;&lt;wsp:rsid wsp:val=&quot;00FD1BC1&quot;/&gt;&lt;wsp:rsid wsp:val=&quot;00FD1D41&quot;/&gt;&lt;wsp:rsid wsp:val=&quot;00FD1EF7&quot;/&gt;&lt;wsp:rsid wsp:val=&quot;00FD1F96&quot;/&gt;&lt;wsp:rsid wsp:val=&quot;00FD22B6&quot;/&gt;&lt;wsp:rsid wsp:val=&quot;00FD2351&quot;/&gt;&lt;wsp:rsid wsp:val=&quot;00FD23E8&quot;/&gt;&lt;wsp:rsid wsp:val=&quot;00FD267F&quot;/&gt;&lt;wsp:rsid wsp:val=&quot;00FD2A90&quot;/&gt;&lt;wsp:rsid wsp:val=&quot;00FD2B79&quot;/&gt;&lt;wsp:rsid wsp:val=&quot;00FD2BD5&quot;/&gt;&lt;wsp:rsid wsp:val=&quot;00FD2C0A&quot;/&gt;&lt;wsp:rsid wsp:val=&quot;00FD2F0E&quot;/&gt;&lt;wsp:rsid wsp:val=&quot;00FD2FF6&quot;/&gt;&lt;wsp:rsid wsp:val=&quot;00FD3077&quot;/&gt;&lt;wsp:rsid wsp:val=&quot;00FD3093&quot;/&gt;&lt;wsp:rsid wsp:val=&quot;00FD33AC&quot;/&gt;&lt;wsp:rsid wsp:val=&quot;00FD34A3&quot;/&gt;&lt;wsp:rsid wsp:val=&quot;00FD3565&quot;/&gt;&lt;wsp:rsid wsp:val=&quot;00FD3623&quot;/&gt;&lt;wsp:rsid wsp:val=&quot;00FD3643&quot;/&gt;&lt;wsp:rsid wsp:val=&quot;00FD369C&quot;/&gt;&lt;wsp:rsid wsp:val=&quot;00FD379E&quot;/&gt;&lt;wsp:rsid wsp:val=&quot;00FD3C89&quot;/&gt;&lt;wsp:rsid wsp:val=&quot;00FD3E31&quot;/&gt;&lt;wsp:rsid wsp:val=&quot;00FD405B&quot;/&gt;&lt;wsp:rsid wsp:val=&quot;00FD425D&quot;/&gt;&lt;wsp:rsid wsp:val=&quot;00FD44E6&quot;/&gt;&lt;wsp:rsid wsp:val=&quot;00FD474F&quot;/&gt;&lt;wsp:rsid wsp:val=&quot;00FD47C0&quot;/&gt;&lt;wsp:rsid wsp:val=&quot;00FD4969&quot;/&gt;&lt;wsp:rsid wsp:val=&quot;00FD4A15&quot;/&gt;&lt;wsp:rsid wsp:val=&quot;00FD4A4E&quot;/&gt;&lt;wsp:rsid wsp:val=&quot;00FD4B8D&quot;/&gt;&lt;wsp:rsid wsp:val=&quot;00FD4E14&quot;/&gt;&lt;wsp:rsid wsp:val=&quot;00FD4EF0&quot;/&gt;&lt;wsp:rsid wsp:val=&quot;00FD4F8A&quot;/&gt;&lt;wsp:rsid wsp:val=&quot;00FD53D1&quot;/&gt;&lt;wsp:rsid wsp:val=&quot;00FD5741&quot;/&gt;&lt;wsp:rsid wsp:val=&quot;00FD583C&quot;/&gt;&lt;wsp:rsid wsp:val=&quot;00FD58AF&quot;/&gt;&lt;wsp:rsid wsp:val=&quot;00FD5B9B&quot;/&gt;&lt;wsp:rsid wsp:val=&quot;00FD5F2D&quot;/&gt;&lt;wsp:rsid wsp:val=&quot;00FD5F9F&quot;/&gt;&lt;wsp:rsid wsp:val=&quot;00FD6002&quot;/&gt;&lt;wsp:rsid wsp:val=&quot;00FD6310&quot;/&gt;&lt;wsp:rsid wsp:val=&quot;00FD6377&quot;/&gt;&lt;wsp:rsid wsp:val=&quot;00FD65A6&quot;/&gt;&lt;wsp:rsid wsp:val=&quot;00FD663F&quot;/&gt;&lt;wsp:rsid wsp:val=&quot;00FD66A8&quot;/&gt;&lt;wsp:rsid wsp:val=&quot;00FD67FA&quot;/&gt;&lt;wsp:rsid wsp:val=&quot;00FD6CCF&quot;/&gt;&lt;wsp:rsid wsp:val=&quot;00FD6D61&quot;/&gt;&lt;wsp:rsid wsp:val=&quot;00FD708C&quot;/&gt;&lt;wsp:rsid wsp:val=&quot;00FD7276&quot;/&gt;&lt;wsp:rsid wsp:val=&quot;00FD73AF&quot;/&gt;&lt;wsp:rsid wsp:val=&quot;00FD7594&quot;/&gt;&lt;wsp:rsid wsp:val=&quot;00FD7597&quot;/&gt;&lt;wsp:rsid wsp:val=&quot;00FD7671&quot;/&gt;&lt;wsp:rsid wsp:val=&quot;00FD7805&quot;/&gt;&lt;wsp:rsid wsp:val=&quot;00FD794F&quot;/&gt;&lt;wsp:rsid wsp:val=&quot;00FD7AF9&quot;/&gt;&lt;wsp:rsid wsp:val=&quot;00FD7B8B&quot;/&gt;&lt;wsp:rsid wsp:val=&quot;00FD7C1C&quot;/&gt;&lt;wsp:rsid wsp:val=&quot;00FD7C99&quot;/&gt;&lt;wsp:rsid wsp:val=&quot;00FD7CC1&quot;/&gt;&lt;wsp:rsid wsp:val=&quot;00FD7CDB&quot;/&gt;&lt;wsp:rsid wsp:val=&quot;00FD7D43&quot;/&gt;&lt;wsp:rsid wsp:val=&quot;00FD7D99&quot;/&gt;&lt;wsp:rsid wsp:val=&quot;00FD7E6B&quot;/&gt;&lt;wsp:rsid wsp:val=&quot;00FD7FCF&quot;/&gt;&lt;wsp:rsid wsp:val=&quot;00FE0054&quot;/&gt;&lt;wsp:rsid wsp:val=&quot;00FE00DD&quot;/&gt;&lt;wsp:rsid wsp:val=&quot;00FE0125&quot;/&gt;&lt;wsp:rsid wsp:val=&quot;00FE0283&quot;/&gt;&lt;wsp:rsid wsp:val=&quot;00FE03BA&quot;/&gt;&lt;wsp:rsid wsp:val=&quot;00FE052B&quot;/&gt;&lt;wsp:rsid wsp:val=&quot;00FE07BD&quot;/&gt;&lt;wsp:rsid wsp:val=&quot;00FE09F9&quot;/&gt;&lt;wsp:rsid wsp:val=&quot;00FE0B10&quot;/&gt;&lt;wsp:rsid wsp:val=&quot;00FE0C1B&quot;/&gt;&lt;wsp:rsid wsp:val=&quot;00FE1243&quot;/&gt;&lt;wsp:rsid wsp:val=&quot;00FE139C&quot;/&gt;&lt;wsp:rsid wsp:val=&quot;00FE1501&quot;/&gt;&lt;wsp:rsid wsp:val=&quot;00FE1AB9&quot;/&gt;&lt;wsp:rsid wsp:val=&quot;00FE1C6C&quot;/&gt;&lt;wsp:rsid wsp:val=&quot;00FE1E18&quot;/&gt;&lt;wsp:rsid wsp:val=&quot;00FE23B5&quot;/&gt;&lt;wsp:rsid wsp:val=&quot;00FE2507&quot;/&gt;&lt;wsp:rsid wsp:val=&quot;00FE255F&quot;/&gt;&lt;wsp:rsid wsp:val=&quot;00FE26BF&quot;/&gt;&lt;wsp:rsid wsp:val=&quot;00FE2792&quot;/&gt;&lt;wsp:rsid wsp:val=&quot;00FE27C5&quot;/&gt;&lt;wsp:rsid wsp:val=&quot;00FE2A69&quot;/&gt;&lt;wsp:rsid wsp:val=&quot;00FE2A94&quot;/&gt;&lt;wsp:rsid wsp:val=&quot;00FE2AF6&quot;/&gt;&lt;wsp:rsid wsp:val=&quot;00FE2BA8&quot;/&gt;&lt;wsp:rsid wsp:val=&quot;00FE2BDB&quot;/&gt;&lt;wsp:rsid wsp:val=&quot;00FE2BEB&quot;/&gt;&lt;wsp:rsid wsp:val=&quot;00FE2C3A&quot;/&gt;&lt;wsp:rsid wsp:val=&quot;00FE2C44&quot;/&gt;&lt;wsp:rsid wsp:val=&quot;00FE2D08&quot;/&gt;&lt;wsp:rsid wsp:val=&quot;00FE310F&quot;/&gt;&lt;wsp:rsid wsp:val=&quot;00FE3424&quot;/&gt;&lt;wsp:rsid wsp:val=&quot;00FE35D5&quot;/&gt;&lt;wsp:rsid wsp:val=&quot;00FE36F8&quot;/&gt;&lt;wsp:rsid wsp:val=&quot;00FE37ED&quot;/&gt;&lt;wsp:rsid wsp:val=&quot;00FE390A&quot;/&gt;&lt;wsp:rsid wsp:val=&quot;00FE3A60&quot;/&gt;&lt;wsp:rsid wsp:val=&quot;00FE3E8D&quot;/&gt;&lt;wsp:rsid wsp:val=&quot;00FE3EE7&quot;/&gt;&lt;wsp:rsid wsp:val=&quot;00FE4075&quot;/&gt;&lt;wsp:rsid wsp:val=&quot;00FE40F7&quot;/&gt;&lt;wsp:rsid wsp:val=&quot;00FE411C&quot;/&gt;&lt;wsp:rsid wsp:val=&quot;00FE4163&quot;/&gt;&lt;wsp:rsid wsp:val=&quot;00FE44F0&quot;/&gt;&lt;wsp:rsid wsp:val=&quot;00FE4847&quot;/&gt;&lt;wsp:rsid wsp:val=&quot;00FE4C53&quot;/&gt;&lt;wsp:rsid wsp:val=&quot;00FE4E29&quot;/&gt;&lt;wsp:rsid wsp:val=&quot;00FE4E2D&quot;/&gt;&lt;wsp:rsid wsp:val=&quot;00FE5037&quot;/&gt;&lt;wsp:rsid wsp:val=&quot;00FE514A&quot;/&gt;&lt;wsp:rsid wsp:val=&quot;00FE5177&quot;/&gt;&lt;wsp:rsid wsp:val=&quot;00FE51F0&quot;/&gt;&lt;wsp:rsid wsp:val=&quot;00FE52DB&quot;/&gt;&lt;wsp:rsid wsp:val=&quot;00FE5388&quot;/&gt;&lt;wsp:rsid wsp:val=&quot;00FE5756&quot;/&gt;&lt;wsp:rsid wsp:val=&quot;00FE58B5&quot;/&gt;&lt;wsp:rsid wsp:val=&quot;00FE5CEA&quot;/&gt;&lt;wsp:rsid wsp:val=&quot;00FE5E3E&quot;/&gt;&lt;wsp:rsid wsp:val=&quot;00FE5E52&quot;/&gt;&lt;wsp:rsid wsp:val=&quot;00FE5F0C&quot;/&gt;&lt;wsp:rsid wsp:val=&quot;00FE6080&quot;/&gt;&lt;wsp:rsid wsp:val=&quot;00FE6119&quot;/&gt;&lt;wsp:rsid wsp:val=&quot;00FE6149&quot;/&gt;&lt;wsp:rsid wsp:val=&quot;00FE61BD&quot;/&gt;&lt;wsp:rsid wsp:val=&quot;00FE61FB&quot;/&gt;&lt;wsp:rsid wsp:val=&quot;00FE6238&quot;/&gt;&lt;wsp:rsid wsp:val=&quot;00FE627D&quot;/&gt;&lt;wsp:rsid wsp:val=&quot;00FE6285&quot;/&gt;&lt;wsp:rsid wsp:val=&quot;00FE6583&quot;/&gt;&lt;wsp:rsid wsp:val=&quot;00FE66F0&quot;/&gt;&lt;wsp:rsid wsp:val=&quot;00FE6708&quot;/&gt;&lt;wsp:rsid wsp:val=&quot;00FE690F&quot;/&gt;&lt;wsp:rsid wsp:val=&quot;00FE6A0A&quot;/&gt;&lt;wsp:rsid wsp:val=&quot;00FE6F14&quot;/&gt;&lt;wsp:rsid wsp:val=&quot;00FE6F70&quot;/&gt;&lt;wsp:rsid wsp:val=&quot;00FE6FD9&quot;/&gt;&lt;wsp:rsid wsp:val=&quot;00FE70AE&quot;/&gt;&lt;wsp:rsid wsp:val=&quot;00FE7338&quot;/&gt;&lt;wsp:rsid wsp:val=&quot;00FE74E9&quot;/&gt;&lt;wsp:rsid wsp:val=&quot;00FE76A7&quot;/&gt;&lt;wsp:rsid wsp:val=&quot;00FE76A9&quot;/&gt;&lt;wsp:rsid wsp:val=&quot;00FE76F0&quot;/&gt;&lt;wsp:rsid wsp:val=&quot;00FE7788&quot;/&gt;&lt;wsp:rsid wsp:val=&quot;00FE7A72&quot;/&gt;&lt;wsp:rsid wsp:val=&quot;00FE7BBE&quot;/&gt;&lt;wsp:rsid wsp:val=&quot;00FE7BF6&quot;/&gt;&lt;wsp:rsid wsp:val=&quot;00FE7C3E&quot;/&gt;&lt;wsp:rsid wsp:val=&quot;00FE7D10&quot;/&gt;&lt;wsp:rsid wsp:val=&quot;00FE7E37&quot;/&gt;&lt;wsp:rsid wsp:val=&quot;00FE7E96&quot;/&gt;&lt;wsp:rsid wsp:val=&quot;00FE7F9F&quot;/&gt;&lt;wsp:rsid wsp:val=&quot;00FE7FC3&quot;/&gt;&lt;wsp:rsid wsp:val=&quot;00FF0586&quot;/&gt;&lt;wsp:rsid wsp:val=&quot;00FF05AF&quot;/&gt;&lt;wsp:rsid wsp:val=&quot;00FF05D0&quot;/&gt;&lt;wsp:rsid wsp:val=&quot;00FF0610&quot;/&gt;&lt;wsp:rsid wsp:val=&quot;00FF06F4&quot;/&gt;&lt;wsp:rsid wsp:val=&quot;00FF08CF&quot;/&gt;&lt;wsp:rsid wsp:val=&quot;00FF0A00&quot;/&gt;&lt;wsp:rsid wsp:val=&quot;00FF0BA3&quot;/&gt;&lt;wsp:rsid wsp:val=&quot;00FF0CD1&quot;/&gt;&lt;wsp:rsid wsp:val=&quot;00FF0DAD&quot;/&gt;&lt;wsp:rsid wsp:val=&quot;00FF0E20&quot;/&gt;&lt;wsp:rsid wsp:val=&quot;00FF0E3A&quot;/&gt;&lt;wsp:rsid wsp:val=&quot;00FF0F2F&quot;/&gt;&lt;wsp:rsid wsp:val=&quot;00FF0FB2&quot;/&gt;&lt;wsp:rsid wsp:val=&quot;00FF1440&quot;/&gt;&lt;wsp:rsid wsp:val=&quot;00FF1497&quot;/&gt;&lt;wsp:rsid wsp:val=&quot;00FF158D&quot;/&gt;&lt;wsp:rsid wsp:val=&quot;00FF15CD&quot;/&gt;&lt;wsp:rsid wsp:val=&quot;00FF196D&quot;/&gt;&lt;wsp:rsid wsp:val=&quot;00FF1C35&quot;/&gt;&lt;wsp:rsid wsp:val=&quot;00FF1E09&quot;/&gt;&lt;wsp:rsid wsp:val=&quot;00FF1E1A&quot;/&gt;&lt;wsp:rsid wsp:val=&quot;00FF1E7F&quot;/&gt;&lt;wsp:rsid wsp:val=&quot;00FF205C&quot;/&gt;&lt;wsp:rsid wsp:val=&quot;00FF2150&quot;/&gt;&lt;wsp:rsid wsp:val=&quot;00FF2451&quot;/&gt;&lt;wsp:rsid wsp:val=&quot;00FF26F5&quot;/&gt;&lt;wsp:rsid wsp:val=&quot;00FF2796&quot;/&gt;&lt;wsp:rsid wsp:val=&quot;00FF2BB0&quot;/&gt;&lt;wsp:rsid wsp:val=&quot;00FF3216&quot;/&gt;&lt;wsp:rsid wsp:val=&quot;00FF326A&quot;/&gt;&lt;wsp:rsid wsp:val=&quot;00FF3453&quot;/&gt;&lt;wsp:rsid wsp:val=&quot;00FF3895&quot;/&gt;&lt;wsp:rsid wsp:val=&quot;00FF38A6&quot;/&gt;&lt;wsp:rsid wsp:val=&quot;00FF38C7&quot;/&gt;&lt;wsp:rsid wsp:val=&quot;00FF3B5F&quot;/&gt;&lt;wsp:rsid wsp:val=&quot;00FF407F&quot;/&gt;&lt;wsp:rsid wsp:val=&quot;00FF4256&quot;/&gt;&lt;wsp:rsid wsp:val=&quot;00FF43E1&quot;/&gt;&lt;wsp:rsid wsp:val=&quot;00FF46A3&quot;/&gt;&lt;wsp:rsid wsp:val=&quot;00FF4796&quot;/&gt;&lt;wsp:rsid wsp:val=&quot;00FF47C0&quot;/&gt;&lt;wsp:rsid wsp:val=&quot;00FF4962&quot;/&gt;&lt;wsp:rsid wsp:val=&quot;00FF4BB4&quot;/&gt;&lt;wsp:rsid wsp:val=&quot;00FF4D24&quot;/&gt;&lt;wsp:rsid wsp:val=&quot;00FF4E6D&quot;/&gt;&lt;wsp:rsid wsp:val=&quot;00FF50D6&quot;/&gt;&lt;wsp:rsid wsp:val=&quot;00FF51A3&quot;/&gt;&lt;wsp:rsid wsp:val=&quot;00FF526A&quot;/&gt;&lt;wsp:rsid wsp:val=&quot;00FF5277&quot;/&gt;&lt;wsp:rsid wsp:val=&quot;00FF5377&quot;/&gt;&lt;wsp:rsid wsp:val=&quot;00FF5481&quot;/&gt;&lt;wsp:rsid wsp:val=&quot;00FF5494&quot;/&gt;&lt;wsp:rsid wsp:val=&quot;00FF549C&quot;/&gt;&lt;wsp:rsid wsp:val=&quot;00FF54A4&quot;/&gt;&lt;wsp:rsid wsp:val=&quot;00FF5631&quot;/&gt;&lt;wsp:rsid wsp:val=&quot;00FF5743&quot;/&gt;&lt;wsp:rsid wsp:val=&quot;00FF59B4&quot;/&gt;&lt;wsp:rsid wsp:val=&quot;00FF5AA5&quot;/&gt;&lt;wsp:rsid wsp:val=&quot;00FF5B16&quot;/&gt;&lt;wsp:rsid wsp:val=&quot;00FF5BA7&quot;/&gt;&lt;wsp:rsid wsp:val=&quot;00FF5DCE&quot;/&gt;&lt;wsp:rsid wsp:val=&quot;00FF5EE5&quot;/&gt;&lt;wsp:rsid wsp:val=&quot;00FF5FA7&quot;/&gt;&lt;wsp:rsid wsp:val=&quot;00FF6203&quot;/&gt;&lt;wsp:rsid wsp:val=&quot;00FF645C&quot;/&gt;&lt;wsp:rsid wsp:val=&quot;00FF645F&quot;/&gt;&lt;wsp:rsid wsp:val=&quot;00FF65B8&quot;/&gt;&lt;wsp:rsid wsp:val=&quot;00FF65C9&quot;/&gt;&lt;wsp:rsid wsp:val=&quot;00FF663A&quot;/&gt;&lt;wsp:rsid wsp:val=&quot;00FF687B&quot;/&gt;&lt;wsp:rsid wsp:val=&quot;00FF6952&quot;/&gt;&lt;wsp:rsid wsp:val=&quot;00FF69A3&quot;/&gt;&lt;wsp:rsid wsp:val=&quot;00FF6A1A&quot;/&gt;&lt;wsp:rsid wsp:val=&quot;00FF6A68&quot;/&gt;&lt;wsp:rsid wsp:val=&quot;00FF6D6F&quot;/&gt;&lt;wsp:rsid wsp:val=&quot;00FF6E7F&quot;/&gt;&lt;wsp:rsid wsp:val=&quot;00FF7064&quot;/&gt;&lt;wsp:rsid wsp:val=&quot;00FF71B7&quot;/&gt;&lt;wsp:rsid wsp:val=&quot;00FF721A&quot;/&gt;&lt;wsp:rsid wsp:val=&quot;00FF7224&quot;/&gt;&lt;wsp:rsid wsp:val=&quot;00FF72B7&quot;/&gt;&lt;wsp:rsid wsp:val=&quot;00FF72FB&quot;/&gt;&lt;wsp:rsid wsp:val=&quot;00FF779F&quot;/&gt;&lt;wsp:rsid wsp:val=&quot;00FF79F2&quot;/&gt;&lt;wsp:rsid wsp:val=&quot;00FF7B49&quot;/&gt;&lt;wsp:rsid wsp:val=&quot;00FF7C7A&quot;/&gt;&lt;wsp:rsid wsp:val=&quot;00FF7CFC&quot;/&gt;&lt;/wsp:rsids&gt;&lt;/w:docPr&gt;&lt;w:body&gt;&lt;wx:sect&gt;&lt;w:p wsp:rsidR=&quot;00E34D68&quot; wsp:rsidRDefault=&quot;00E34D68&quot; wsp:rsidP=&quot;00E34D68&quot;&gt;&lt;m:oMathPara&gt;&lt;m:oMath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A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i&lt;/m:t&gt;&lt;/m:r&gt;&lt;/m:sub&gt;&lt;/m:sSub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,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 &lt;/m:t&gt;&lt;/m:r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nary&gt;&lt;m:naryPr&gt;&lt;m:chr m:val=&quot;鈭?/&gt;&lt;m:limLoc m:val=&quot;subSup&quot;/&gt;&lt;m:ctrlPr&gt;&lt;w:rPr&gt;&lt;w:rFonts w:ascii=&quot;Cambria Math&quot; w:h-ansi=&quot;Cambria Math&quot;/&gt;&lt;wx:font wx:val=&quot;Cambria Math&quot;/&gt;&lt;w:i-cs/&gt;&lt;w:color w:val=&quot;FF0000&quot;/&gt;&lt;/w:rPr&gt;&lt;/m:ctrlPr&gt;&lt;/m:naryPr&gt;&lt;m:srllllllllub&gt;&lt;m:r&gt;&lt;w:rPr&gt;&lt;w:rFonts w:ascii=&quot;Cambria Math&quot; w:h-ansi=&quot;Cambria Math&quot;/&gt;&lt;wx:font wx:val=&quot;Cambria Math&quot;/&gt;&lt;w:i/&gt;&lt;w:color w:val=&quot;FF0000&quot;/&gt;&lt;/w:rPr&gt;&lt;m:t&gt;m&lt;/m:t&gt;&lt;/m:r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=0&lt;/m:t&gt;&lt;/m:r&gt;&lt;/m:sub&gt;&lt;m:sup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7&lt;/m:t&gt;&lt;/m:r&gt;&lt;/m:sup&gt;&lt;m:e&gt;&lt;m:d&gt;&lt;m:dPr&gt;&lt;m:begChr m:val=&quot;{&quot;/&gt;&lt;m:endChr m:val=&quot;}&quot;/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r&gt;&lt;w:rPr&gt;&lt;w:rFonts w:ascii=&quot;Cambria Math&quot; w:h-ansi=&quot;Cambria Math&quot;/&gt;&lt;wx:font wx:val=&quot;Cambria Math&quot;/&gt;&lt;w:i/&gt;&lt;w:color w:val=&quot;FF0000&quot;/&gt;&lt;/w:rPr&gt;&lt;m:t&gt;c&lt;/m:t&gt;&lt;/m:r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8&lt;/m:t&gt;&lt;/m:r&gt;&lt;m:d&gt;&lt;m:dPr&gt;&lt;m:begChr m:val=&quot;[&quot;/&gt;&lt;m:endChr m:val=&quot;]&quot;/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d&gt;&lt;m:dPr&gt;&lt;m:ctrlPr&gt;&lt;w:rPr&gt;&lt;w:rFonts w:ascii=&quot;Cambria Math&quot; w:h-ansi=&quot;Cambria Math&quot;/&gt;&lt;wx:font wx:val=&quot;Cambria Math&quot;/&gt;&lt;w:i-cs/&gt;&lt;w:color w:val=&quot;FF0000&quot;/&gt;&lt;/w:rPr&gt;&lt;/m:ctrlPr&gt;&lt;/m:dPr&gt;&lt;m:e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f&lt;/m:t&gt;&lt;/m:r&gt;&lt;/m:sub&gt;&lt;/m:sSub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 mod 128&lt;/m:t&gt;&lt;/m:r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10+&lt;/m:t&gt;&lt;/m:r&gt;&lt;m:sSub&gt;&lt;m:sSubPr&gt;&lt;m:ctrlPr&gt;&lt;w:rPr&gt;&lt;w:rFonts w:ascii=&quot;Cambria Math&quot; w:h-ansi=&quot;Cambria Math&quot;/&gt;&lt;wx:font wx:val=&quot;Cambria Math&quot;/&gt;&lt;w:i-cs/&gt;&lt;w:color w:val=&quot;FF0000&quot;/&gt;&lt;/w:rPr&gt;&lt;/m:ctrlPr&gt;&lt;/m:sSubPr&gt;&lt;m:e&gt;&lt;m:r&gt;&lt;w:rPr&gt;&lt;w:rFonts w:ascii=&quot;Cambria Math&quot; w:h-ansi=&quot;Cambria Math&quot;/&gt;&lt;wx:font wx:val=&quot;Cambria Math&quot;/&gt;&lt;w:i/&gt;&lt;w:color w:val=&quot;FF0000&quot;/&gt;&lt;/w:rPr&gt;&lt;m:t&gt;n&lt;/m:t&gt;&lt;/m:r&gt;&lt;/m:e&gt;&lt;m:sub&gt;&lt;m:r&gt;&lt;w:rPr&gt;&lt;w:rFonts w:ascii=&quot;Cambria Math&quot; w:h-ansi=&quot;Cambria Math&quot;/&gt;&lt;wx:font wx:val=&quot;Cambria Math&quot;/&gt;&lt;w:i/&gt;&lt;w:color w:val=&quot;FF0000&quot;/&gt;&lt;/w:rPr&gt;&lt;m:t&gt;SF&lt;/m:t&gt;&lt;/m:r&gt;&lt;/m:sub&gt;&lt;/m:sSub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+&lt;/m:t&gt;&lt;/m:r&gt;&lt;m:r&gt;&lt;w:rPr&gt;&lt;w:rFonts w:ascii=&quot;Cambria Math&quot; w:h-ansi=&quot;Cambria Math&quot;/&gt;&lt;wx:font wx:val=&quot;Cambria Math&quot;/&gt;&lt;w:i/&gt;&lt;w:color w:val=&quot;FF0000&quot;/&gt;&lt;/w:rPr&gt;&lt;m:t&gt;m&lt;/m:t&gt;&lt;/m:r&gt;&lt;/m:e&gt;&lt;/m:d&gt;&lt;m:sSup&gt;&lt;m:sSupPr&gt;&lt;m:ctrlPr&gt;&lt;w:rPr&gt;&lt;w:rFonts w:ascii=&quot;Cambria Math&quot; w:h-ansi=&quot;Cambria Math&quot;/&gt;&lt;wx:font wx:val=&quot;Cambria Math&quot;/&gt;&lt;w:i-cs/&gt;&lt;w:color w:val=&quot;FF0000&quot;/&gt;&lt;/w:rPr&gt;&lt;/m:ctrlPr&gt;&lt;/m:sSupPr&gt;&lt;m:e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2&lt;/m:t&gt;&lt;/m:r&gt;&lt;/m:e&gt;&lt;m:sup&gt;&lt;m:r&gt;&lt;w:rPr&gt;&lt;w:rFonts w:ascii=&quot;Cambria Math&quot; w:h-ansi=&quot;Cambria Math&quot;/&gt;&lt;wx:font wx:val=&quot;Cambria Math&quot;/&gt;&lt;w:i/&gt;&lt;w:color w:val=&quot;FF0000&quot;/&gt;&lt;/w:rPr&gt;&lt;m:t&gt;m&lt;/m:t&gt;&lt;/m:r&gt;&lt;/m:sup&gt;&lt;/m:sSup&gt;&lt;/m:e&gt;&lt;/m:d&gt;&lt;/m:e&gt;&lt;/m:nary&gt;&lt;/m:e&gt;&lt;/m:d&gt;&lt;m:r&gt;&lt;m:rPr&gt;&lt;m:sty m:val=&quot;p&quot;/&gt;&lt;/m:rPr&gt;&lt;w:rPr&gt;&lt;w:rFonts w:ascii=&quot;Cambria Math&quot; w:h-ansi=&quot;Cambria Math&quot;/&gt;&lt;wx:font wx:val=&quot;Cambria Math&quot;/&gt;&lt;w:color w:val=&quot;FF0000&quot;/&gt;&lt;/w:rPr&gt;&lt;m:t&gt;mod N w&lt;/m:t&gt;&lt;/m:r&gt;&lt;/m:oMath&gt;&lt;/m:oMathPara&gt;&lt;/w:p&gt;&lt;w:sectPr wsp:rsidR=&quot;00000000&quot;&gt;&lt;w:pgSz w:w=&quot;12240&quot; w:h=&quot;15840&quot;/&gt;&lt;w:pgMar w:top=&quot;1440&quot; w:right=&quot;1800&quot; w:bottom=&quot;1440&quot; w:left=&quot;1800&quot; w:header=&quot;720&quot; w:footer=&quot;720&quot; w:gutter=&quot;0&quot;/&gt;&lt;w:cols w:space=&quot;720&quot;/&gt;&lt;/w:sectPr&gt;&lt;/wx:sect&gt;&lt;/w:body&gt;&lt;/w:wordDocument&gt;">
                  <v:path/>
                  <v:fill on="f" focussize="0,0"/>
                  <v:stroke on="f" joinstyle="miter"/>
                  <v:imagedata r:id="rId13" chromakey="#FFFFFF" o:title=""/>
                  <o:lock v:ext="edit" aspectratio="t"/>
                  <w10:wrap type="none"/>
                  <w10:anchorlock/>
                </v:shape>
              </w:pict>
            </w:r>
            <w:r>
              <w:rPr>
                <w:iCs/>
                <w:color w:val="FF0000"/>
              </w:rPr>
              <w:fldChar w:fldCharType="end"/>
            </w:r>
            <w:r>
              <w:rPr>
                <w:iCs/>
                <w:color w:val="FF0000"/>
              </w:rPr>
              <w:t xml:space="preserve">here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f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</m:oMath>
            <w:r>
              <w:rPr>
                <w:iCs/>
                <w:color w:val="FF0000"/>
              </w:rPr>
              <w:t xml:space="preserve"> is the system frame number and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SF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 xml:space="preserve"> </m:t>
              </m:r>
            </m:oMath>
            <w:r>
              <w:rPr>
                <w:iCs/>
                <w:color w:val="FF0000"/>
              </w:rPr>
              <w:t xml:space="preserve">is subframe number within the frame. The pseudo-random sequence </w:t>
            </w:r>
            <m:oMath>
              <m:r>
                <m:rPr/>
                <w:rPr>
                  <w:rFonts w:ascii="Cambria Math" w:hAnsi="Cambria Math"/>
                  <w:color w:val="FF0000"/>
                </w:rPr>
                <m:t>c</m:t>
              </m:r>
              <m:d>
                <m:d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d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i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</m:d>
            </m:oMath>
            <w:r>
              <w:rPr>
                <w:iCs/>
                <w:color w:val="FF0000"/>
              </w:rPr>
              <w:t xml:space="preserve"> is defined by clause 7.2 and shall be initialized with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c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b w:val="0"/>
                      <w:i w:val="0"/>
                      <w:iCs/>
                      <w:color w:val="FF0000"/>
                    </w:rPr>
                    <m:t>init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>=</m:t>
              </m:r>
              <m:sSubSup>
                <m:sSubSup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Sup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b w:val="0"/>
                      <w:i w:val="0"/>
                      <w:iCs/>
                      <w:color w:val="FF0000"/>
                    </w:rPr>
                    <m:t>ID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  <m:sup>
                  <m:r>
                    <m:rPr>
                      <m:nor/>
                      <m:sty m:val="p"/>
                    </m:rPr>
                    <w:rPr>
                      <w:b w:val="0"/>
                      <w:i w:val="0"/>
                      <w:iCs/>
                      <w:color w:val="FF0000"/>
                    </w:rPr>
                    <m:t>MBSFN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p>
              </m:sSubSup>
            </m:oMath>
            <w:r>
              <w:rPr>
                <w:iCs/>
                <w:color w:val="FF0000"/>
              </w:rPr>
              <w:t xml:space="preserve"> at the beginning of each radio frame for which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>f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 xml:space="preserve"> mod 128=0</m:t>
              </m:r>
            </m:oMath>
            <w:r>
              <w:rPr>
                <w:iCs/>
                <w:color w:val="FF0000"/>
              </w:rPr>
              <w:t xml:space="preserve">, where 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SC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 xml:space="preserve"> 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</m:oMath>
            <w:r>
              <w:rPr>
                <w:iCs/>
                <w:color w:val="FF0000"/>
              </w:rPr>
              <w:t xml:space="preserve"> is the number of subcarriers available in 1 OFDM symbol for PMCH, 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N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SC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color w:val="FF0000"/>
                    </w:rPr>
                    <m:t xml:space="preserve"> 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M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bit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>/(</m:t>
              </m:r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Q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m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  <m:r>
                <m:rPr/>
                <w:rPr>
                  <w:rFonts w:ascii="Cambria Math" w:hAnsi="Cambria Math"/>
                  <w:color w:val="FF0000"/>
                </w:rPr>
                <m:t>L</m:t>
              </m:r>
              <m:r>
                <m:rPr>
                  <m:sty m:val="p"/>
                </m:rPr>
                <w:rPr>
                  <w:rFonts w:ascii="Cambria Math" w:hAnsi="Cambria Math"/>
                  <w:color w:val="FF0000"/>
                </w:rPr>
                <m:t>)</m:t>
              </m:r>
            </m:oMath>
            <w:r>
              <w:rPr>
                <w:iCs/>
                <w:color w:val="FF0000"/>
              </w:rPr>
              <w:t xml:space="preserve">, </w:t>
            </w:r>
            <m:oMath>
              <m:sSub>
                <m:sSubP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  <w:color w:val="FF0000"/>
                    </w:rPr>
                    <m:t>Q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  <w:color w:val="FF0000"/>
                    </w:rPr>
                    <m:t>m</m:t>
                  </m:r>
                  <m:ctrlPr>
                    <w:rPr>
                      <w:rFonts w:ascii="Cambria Math" w:hAnsi="Cambria Math"/>
                      <w:iCs/>
                      <w:color w:val="FF0000"/>
                    </w:rPr>
                  </m:ctrlPr>
                </m:sub>
              </m:sSub>
            </m:oMath>
            <w:r>
              <w:rPr>
                <w:iCs/>
                <w:color w:val="FF0000"/>
              </w:rPr>
              <w:t xml:space="preserve"> is the modulation order.</w:t>
            </w:r>
          </w:p>
          <w:p w14:paraId="286DF7BB">
            <w:pPr>
              <w:pStyle w:val="81"/>
              <w:numPr>
                <w:ilvl w:val="0"/>
                <w:numId w:val="13"/>
              </w:numPr>
              <w:overflowPunct w:val="0"/>
              <w:autoSpaceDE w:val="0"/>
              <w:autoSpaceDN w:val="0"/>
              <w:adjustRightInd w:val="0"/>
              <w:spacing w:after="180"/>
              <w:ind w:leftChars="0"/>
              <w:contextualSpacing/>
              <w:textAlignment w:val="baseline"/>
            </w:pPr>
            <w:r>
              <w:t xml:space="preserve">where </w:t>
            </w:r>
            <m:oMath>
              <m:r>
                <m:rPr/>
                <w:rPr>
                  <w:rFonts w:ascii="Cambria Math" w:hAnsi="Cambria Math"/>
                </w:rPr>
                <m:t>L</m:t>
              </m:r>
            </m:oMath>
            <w:r>
              <w:t xml:space="preserve"> is the number of OFDM symbols used for the PMCH transmission.</w:t>
            </w:r>
          </w:p>
        </w:tc>
      </w:tr>
    </w:tbl>
    <w:p w14:paraId="1EC1C5A4">
      <w:pPr>
        <w:pStyle w:val="60"/>
        <w:rPr>
          <w:rFonts w:hint="eastAsia" w:eastAsiaTheme="minorEastAsia"/>
          <w:lang w:val="en-US" w:eastAsia="zh-CN"/>
        </w:rPr>
      </w:pPr>
    </w:p>
    <w:p w14:paraId="57D98F67">
      <w:pPr>
        <w:pStyle w:val="60"/>
        <w:ind w:left="0" w:leftChars="0" w:firstLine="0" w:firstLineChars="0"/>
        <w:rPr>
          <w:rFonts w:hint="default" w:eastAsia="宋体"/>
          <w:lang w:val="en-US" w:eastAsia="zh-CN"/>
        </w:rPr>
      </w:pPr>
      <w:r>
        <w:rPr>
          <w:rFonts w:hint="eastAsia" w:eastAsiaTheme="minorEastAsia"/>
          <w:lang w:val="en-US" w:eastAsia="zh-CN"/>
        </w:rPr>
        <w:t xml:space="preserve">According to the </w:t>
      </w:r>
      <w:r>
        <w:rPr>
          <w:rFonts w:eastAsiaTheme="minorEastAsia"/>
          <w:lang w:val="en-US" w:eastAsia="zh-CN"/>
        </w:rPr>
        <w:t xml:space="preserve">above agreement, </w:t>
      </w:r>
      <w:r>
        <w:t xml:space="preserve">a separate UE capability for the newly added alternative. </w:t>
      </w:r>
      <w:r>
        <w:rPr>
          <w:rFonts w:hint="eastAsia" w:eastAsia="宋体"/>
          <w:lang w:val="en-US" w:eastAsia="zh-CN"/>
        </w:rPr>
        <w:t xml:space="preserve">In addition, the value range of the corresponding RRC parameter </w:t>
      </w:r>
      <w:r>
        <w:rPr>
          <w:i/>
          <w:iCs/>
        </w:rPr>
        <w:t>pmch-CyclicShiftAlpha</w:t>
      </w:r>
      <w:r>
        <w:t xml:space="preserve"> is </w:t>
      </w:r>
      <w:r>
        <w:rPr>
          <w:rFonts w:hint="eastAsia" w:eastAsia="宋体"/>
          <w:lang w:val="en-US" w:eastAsia="zh-CN"/>
        </w:rPr>
        <w:t>{</w:t>
      </w:r>
      <w:r>
        <w:rPr>
          <w:i/>
          <w:iCs/>
        </w:rPr>
        <w:t>alpha1</w:t>
      </w:r>
      <w:r>
        <w:rPr>
          <w:rFonts w:hint="eastAsia" w:eastAsia="宋体"/>
          <w:i/>
          <w:iCs/>
          <w:lang w:val="en-US" w:eastAsia="zh-CN"/>
        </w:rPr>
        <w:t xml:space="preserve">, </w:t>
      </w:r>
      <w:r>
        <w:rPr>
          <w:i/>
          <w:iCs/>
        </w:rPr>
        <w:t>alpha2</w:t>
      </w:r>
      <w:r>
        <w:rPr>
          <w:rFonts w:hint="eastAsia" w:eastAsia="宋体"/>
          <w:i/>
          <w:iCs/>
          <w:lang w:val="en-US" w:eastAsia="zh-CN"/>
        </w:rPr>
        <w:t xml:space="preserve">, </w:t>
      </w:r>
      <w:r>
        <w:rPr>
          <w:i/>
          <w:iCs/>
        </w:rPr>
        <w:t>alpha</w:t>
      </w:r>
      <w:r>
        <w:rPr>
          <w:rFonts w:hint="eastAsia" w:eastAsia="宋体"/>
          <w:i/>
          <w:iCs/>
          <w:lang w:val="en-US" w:eastAsia="zh-CN"/>
        </w:rPr>
        <w:t>3</w:t>
      </w:r>
      <w:r>
        <w:rPr>
          <w:rFonts w:hint="eastAsia" w:eastAsia="宋体"/>
          <w:lang w:val="en-US" w:eastAsia="zh-CN"/>
        </w:rPr>
        <w:t xml:space="preserve">}, which could be used in the respective FG name for better clarify. </w:t>
      </w:r>
    </w:p>
    <w:p w14:paraId="49CA9ABB">
      <w:pPr>
        <w:spacing w:before="120" w:beforeLines="50" w:after="120" w:afterLines="50"/>
        <w:ind w:left="0" w:firstLine="0"/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t xml:space="preserve">With above, we have the following proposals. </w:t>
      </w:r>
    </w:p>
    <w:p w14:paraId="70760B8E">
      <w:pPr>
        <w:spacing w:before="120" w:beforeLines="50" w:after="120" w:afterLines="50"/>
        <w:ind w:left="0" w:firstLine="0"/>
        <w:rPr>
          <w:rFonts w:hint="eastAsia" w:eastAsia="宋体"/>
          <w:lang w:val="en-US" w:eastAsia="zh-CN"/>
        </w:rPr>
      </w:pPr>
      <w:r>
        <w:rPr>
          <w:rFonts w:hint="eastAsia" w:eastAsiaTheme="minorEastAsia"/>
          <w:b/>
          <w:bCs/>
          <w:lang w:eastAsia="zh-CN"/>
        </w:rPr>
        <w:t>P</w:t>
      </w:r>
      <w:r>
        <w:rPr>
          <w:rFonts w:eastAsiaTheme="minorEastAsia"/>
          <w:b/>
          <w:bCs/>
          <w:lang w:eastAsia="zh-CN"/>
        </w:rPr>
        <w:t xml:space="preserve">roposal 1: </w:t>
      </w:r>
      <w:r>
        <w:rPr>
          <w:rFonts w:hint="eastAsia" w:eastAsiaTheme="minorEastAsia"/>
          <w:b/>
          <w:bCs/>
          <w:lang w:val="en-US" w:eastAsia="zh-CN"/>
        </w:rPr>
        <w:t xml:space="preserve"> Update the FG names of </w:t>
      </w:r>
      <w:r>
        <w:rPr>
          <w:b/>
          <w:bCs/>
        </w:rPr>
        <w:t>FG 3-1a and FG3-1b</w:t>
      </w:r>
      <w:r>
        <w:rPr>
          <w:rFonts w:hint="eastAsia" w:eastAsia="宋体"/>
          <w:b/>
          <w:bCs/>
          <w:lang w:val="en-US" w:eastAsia="zh-CN"/>
        </w:rPr>
        <w:t xml:space="preserve"> as follows:</w:t>
      </w:r>
    </w:p>
    <w:p w14:paraId="2C6CEF2E">
      <w:pPr>
        <w:numPr>
          <w:ilvl w:val="0"/>
          <w:numId w:val="14"/>
        </w:numPr>
        <w:spacing w:before="120" w:beforeLines="50" w:after="120" w:afterLines="50"/>
        <w:ind w:left="840" w:leftChars="0" w:hanging="420" w:firstLineChars="0"/>
        <w:rPr>
          <w:rFonts w:hint="default" w:eastAsia="宋体"/>
          <w:b/>
          <w:bCs/>
          <w:lang w:val="en-US" w:eastAsia="zh-CN"/>
        </w:rPr>
      </w:pPr>
      <w:r>
        <w:rPr>
          <w:b/>
          <w:bCs/>
        </w:rPr>
        <w:t>FG 3-1a</w:t>
      </w:r>
      <w:r>
        <w:rPr>
          <w:rFonts w:hint="eastAsia" w:eastAsia="宋体"/>
          <w:b/>
          <w:bCs/>
          <w:lang w:val="en-US" w:eastAsia="zh-CN"/>
        </w:rPr>
        <w:t xml:space="preserve">: </w:t>
      </w:r>
      <w:r>
        <w:rPr>
          <w:rFonts w:eastAsia="宋体" w:cs="Arial"/>
          <w:b/>
          <w:bCs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Cyclic shift of PMCH – </w:t>
      </w:r>
      <w:r>
        <w:rPr>
          <w:b/>
          <w:bCs/>
          <w:i w:val="0"/>
          <w:iCs w:val="0"/>
        </w:rPr>
        <w:t>alpha1</w:t>
      </w:r>
    </w:p>
    <w:p w14:paraId="13683970">
      <w:pPr>
        <w:numPr>
          <w:ilvl w:val="0"/>
          <w:numId w:val="14"/>
        </w:numPr>
        <w:spacing w:before="120" w:beforeLines="50" w:after="120" w:afterLines="50"/>
        <w:ind w:left="840" w:leftChars="0" w:hanging="420" w:firstLineChars="0"/>
        <w:rPr>
          <w:rFonts w:hint="default" w:eastAsia="宋体"/>
          <w:b/>
          <w:bCs/>
          <w:lang w:val="en-US" w:eastAsia="zh-CN"/>
        </w:rPr>
      </w:pPr>
      <w:r>
        <w:rPr>
          <w:b/>
          <w:bCs/>
        </w:rPr>
        <w:t>FG 3-1</w:t>
      </w:r>
      <w:r>
        <w:rPr>
          <w:rFonts w:hint="eastAsia" w:eastAsia="宋体"/>
          <w:b/>
          <w:bCs/>
          <w:lang w:val="en-US" w:eastAsia="zh-CN"/>
        </w:rPr>
        <w:t xml:space="preserve">b: </w:t>
      </w:r>
      <w:r>
        <w:rPr>
          <w:rFonts w:eastAsia="宋体" w:cs="Arial"/>
          <w:b/>
          <w:bCs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Cyclic shift of PMCH – </w:t>
      </w:r>
      <w:r>
        <w:rPr>
          <w:b/>
          <w:bCs/>
          <w:i w:val="0"/>
          <w:iCs w:val="0"/>
        </w:rPr>
        <w:t>alpha</w:t>
      </w:r>
      <w:r>
        <w:rPr>
          <w:rFonts w:hint="eastAsia" w:eastAsia="宋体"/>
          <w:b/>
          <w:bCs/>
          <w:i w:val="0"/>
          <w:iCs w:val="0"/>
          <w:lang w:val="en-US" w:eastAsia="zh-CN"/>
        </w:rPr>
        <w:t>2</w:t>
      </w:r>
      <w:r>
        <w:rPr>
          <w:rFonts w:hint="eastAsia" w:eastAsia="宋体" w:cs="Arial"/>
          <w:b/>
          <w:bCs/>
          <w:i w:val="0"/>
          <w:iCs w:val="0"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7D351D5B">
      <w:pPr>
        <w:spacing w:before="120" w:beforeLines="50" w:after="120" w:afterLines="50"/>
        <w:ind w:left="0" w:firstLine="0"/>
        <w:rPr>
          <w:rFonts w:hint="eastAsia" w:eastAsiaTheme="minorEastAsia"/>
          <w:b/>
          <w:bCs/>
          <w:lang w:eastAsia="zh-CN"/>
        </w:rPr>
      </w:pPr>
    </w:p>
    <w:p w14:paraId="34D9E4AC">
      <w:pPr>
        <w:spacing w:before="120" w:beforeLines="50" w:after="120" w:afterLines="50"/>
        <w:ind w:left="0" w:firstLine="0"/>
        <w:rPr>
          <w:rFonts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t>P</w:t>
      </w:r>
      <w:r>
        <w:rPr>
          <w:rFonts w:eastAsiaTheme="minorEastAsia"/>
          <w:b/>
          <w:bCs/>
          <w:lang w:eastAsia="zh-CN"/>
        </w:rPr>
        <w:t xml:space="preserve">roposal </w:t>
      </w:r>
      <w:r>
        <w:rPr>
          <w:rFonts w:hint="eastAsia" w:eastAsiaTheme="minorEastAsia"/>
          <w:b/>
          <w:bCs/>
          <w:lang w:val="en-US" w:eastAsia="zh-CN"/>
        </w:rPr>
        <w:t>2</w:t>
      </w:r>
      <w:r>
        <w:rPr>
          <w:rFonts w:eastAsiaTheme="minorEastAsia"/>
          <w:b/>
          <w:bCs/>
          <w:lang w:eastAsia="zh-CN"/>
        </w:rPr>
        <w:t xml:space="preserve">: Introduce the following new FG for cyclic shift of PMCH. </w:t>
      </w:r>
    </w:p>
    <w:tbl>
      <w:tblPr>
        <w:tblStyle w:val="3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8"/>
        <w:gridCol w:w="656"/>
        <w:gridCol w:w="885"/>
        <w:gridCol w:w="1873"/>
        <w:gridCol w:w="340"/>
        <w:gridCol w:w="361"/>
        <w:gridCol w:w="375"/>
        <w:gridCol w:w="1209"/>
        <w:gridCol w:w="547"/>
        <w:gridCol w:w="617"/>
        <w:gridCol w:w="484"/>
        <w:gridCol w:w="5234"/>
        <w:gridCol w:w="923"/>
      </w:tblGrid>
      <w:tr w14:paraId="562A16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9" w:hRule="atLeast"/>
        </w:trPr>
        <w:tc>
          <w:tcPr>
            <w:tcW w:w="1278" w:type="dxa"/>
          </w:tcPr>
          <w:p w14:paraId="713F21A9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</w:t>
            </w:r>
            <w:r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  <w:t>.</w:t>
            </w: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 xml:space="preserve"> LTE_terr_bcast_Ph2</w:t>
            </w:r>
          </w:p>
        </w:tc>
        <w:tc>
          <w:tcPr>
            <w:tcW w:w="656" w:type="dxa"/>
          </w:tcPr>
          <w:p w14:paraId="1DFB5219">
            <w:pPr>
              <w:spacing w:before="60" w:after="60" w:line="288" w:lineRule="auto"/>
              <w:ind w:left="0" w:firstLine="0"/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3-1</w:t>
            </w:r>
            <w:r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c</w:t>
            </w:r>
          </w:p>
        </w:tc>
        <w:tc>
          <w:tcPr>
            <w:tcW w:w="885" w:type="dxa"/>
          </w:tcPr>
          <w:p w14:paraId="4D894CBE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Cyclic shift of PMCH - alpha</w:t>
            </w:r>
            <w:r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873" w:type="dxa"/>
          </w:tcPr>
          <w:p w14:paraId="776BCE30">
            <w:pPr>
              <w:ind w:left="0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1. Support of cyclic shift for the bit </w:t>
            </w:r>
            <w:r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sequence in Section 6.3.1 of TS 36.211 for the i^th subframe of the time-interleaved TB by X_i bits</w:t>
            </w:r>
          </w:p>
        </w:tc>
        <w:tc>
          <w:tcPr>
            <w:tcW w:w="340" w:type="dxa"/>
          </w:tcPr>
          <w:p w14:paraId="7DD20025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3-1</w:t>
            </w:r>
          </w:p>
        </w:tc>
        <w:tc>
          <w:tcPr>
            <w:tcW w:w="361" w:type="dxa"/>
          </w:tcPr>
          <w:p w14:paraId="7C5C7D41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eastAsia="zh-CN"/>
              </w:rPr>
              <w:t>Yes</w:t>
            </w:r>
          </w:p>
        </w:tc>
        <w:tc>
          <w:tcPr>
            <w:tcW w:w="375" w:type="dxa"/>
          </w:tcPr>
          <w:p w14:paraId="033E2386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N/A</w:t>
            </w:r>
          </w:p>
        </w:tc>
        <w:tc>
          <w:tcPr>
            <w:tcW w:w="1209" w:type="dxa"/>
          </w:tcPr>
          <w:p w14:paraId="01E5775E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UE is not able to support time-interleaving with the cyclic shift</w:t>
            </w:r>
          </w:p>
        </w:tc>
        <w:tc>
          <w:tcPr>
            <w:tcW w:w="547" w:type="dxa"/>
          </w:tcPr>
          <w:p w14:paraId="5B2100A7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Per band</w:t>
            </w:r>
          </w:p>
        </w:tc>
        <w:tc>
          <w:tcPr>
            <w:tcW w:w="617" w:type="dxa"/>
          </w:tcPr>
          <w:p w14:paraId="1C22FDA7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No</w:t>
            </w:r>
          </w:p>
        </w:tc>
        <w:tc>
          <w:tcPr>
            <w:tcW w:w="484" w:type="dxa"/>
          </w:tcPr>
          <w:p w14:paraId="0569AC97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N/A</w:t>
            </w:r>
          </w:p>
        </w:tc>
        <w:tc>
          <w:tcPr>
            <w:tcW w:w="5234" w:type="dxa"/>
          </w:tcPr>
          <w:p w14:paraId="63C69CA0">
            <w:pPr>
              <w:pStyle w:val="65"/>
            </w:pPr>
            <w:r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A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b w:val="0"/>
                          <w:i w:val="0"/>
                        </w:rPr>
                        <m:t>f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b w:val="0"/>
                          <w:i w:val="0"/>
                        </w:rPr>
                        <m:t>sf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  <m:ctrlPr>
                    <w:rPr>
                      <w:rFonts w:ascii="Cambria Math" w:hAnsi="Cambria Math"/>
                    </w:rPr>
                  </m:ctrlPr>
                </m:e>
              </m:d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N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e>
                        <m:sub>
                          <m:r>
                            <m:rPr>
                              <m:nor/>
                              <m:sty m:val="p"/>
                            </m:rPr>
                            <w:rPr>
                              <w:b w:val="0"/>
                              <w:i w:val="0"/>
                            </w:rPr>
                            <m:t>sc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Q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/>
                            </w:rPr>
                            <m:t>m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sub>
                      </m:sSub>
                      <m:ctrlPr>
                        <w:rPr>
                          <w:rFonts w:ascii="Cambria Math" w:hAnsi="Cambria Math"/>
                        </w:rPr>
                      </m:ctrlPr>
                    </m:num>
                    <m:den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</w:rPr>
                  </m:ctrlPr>
                </m:e>
              </m:d>
            </m:oMath>
          </w:p>
          <w:p w14:paraId="557391DF">
            <w:pPr>
              <w:pStyle w:val="65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</w:rPr>
                      <m:t>A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/>
                      </w:rPr>
                      <m:t>i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n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b w:val="0"/>
                            <w:i w:val="0"/>
                          </w:rPr>
                          <m:t>f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n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b w:val="0"/>
                            <w:i w:val="0"/>
                          </w:rPr>
                          <m:t>sf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14:ligatures w14:val="standardContextual"/>
                      </w:rPr>
                    </m:ctrlPr>
                  </m:dPr>
                  <m:e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naryPr>
                      <m:sub>
                        <m:r>
                          <m:rPr/>
                          <w:rPr>
                            <w:rFonts w:ascii="Cambria Math" w:hAnsi="Cambria Math"/>
                          </w:rPr>
                          <m:t>m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=0</m:t>
                        </m:r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7</m:t>
                        </m:r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sup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c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8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14:ligatures w14:val="standardContextual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10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14:ligatures w14:val="standardContextual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/>
                                          <w:rPr>
                                            <w:rFonts w:ascii="Cambria Math" w:hAnsi="Cambria Math"/>
                                          </w:rPr>
                                          <m:t>n</m:t>
                                        </m: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  <m:sty m:val="p"/>
                                          </m:rPr>
                                          <w:rPr>
                                            <w:b w:val="0"/>
                                            <w:i w:val="0"/>
                                          </w:rPr>
                                          <m:t>f</m:t>
                                        </m: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ub>
                                    </m:s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b w:val="0"/>
                                        <w:i w:val="0"/>
                                      </w:rPr>
                                      <m:t xml:space="preserve"> mod 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128</m:t>
                                    </m:r>
                                    <m:ctrlPr>
                                      <w:rPr>
                                        <w:rFonts w:ascii="Cambria Math" w:hAnsi="Cambria Math"/>
                                        <w14:ligatures w14:val="standardContextual"/>
                                      </w:rPr>
                                    </m:ctrlP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/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e>
                                  <m: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b w:val="0"/>
                                        <w:i w:val="0"/>
                                      </w:rPr>
                                      <m:t>sf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ub>
                                </m:sSub>
                                <m:ctrlPr>
                                  <w:rPr>
                                    <w:rFonts w:ascii="Cambria Math" w:hAnsi="Cambria Math"/>
                                    <w14:ligatures w14:val="standardContextual"/>
                                  </w:rPr>
                                </m:ctrlPr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r>
                              <m:rPr/>
                              <w:rPr>
                                <w:rFonts w:ascii="Cambria Math" w:hAnsi="Cambria Math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e>
                        </m:d>
                        <m:sSup>
                          <m:sSupP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e>
                          <m:sup>
                            <m:r>
                              <m:rPr/>
                              <w:rPr>
                                <w:rFonts w:ascii="Cambria Math" w:hAnsi="Cambria Math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sup>
                        </m:sSup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e>
                    </m:nary>
                    <m:ctrlPr>
                      <w:rPr>
                        <w:rFonts w:ascii="Cambria Math" w:hAnsi="Cambria Math"/>
                        <w14:ligatures w14:val="standardContextual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b w:val="0"/>
                    <w:i w:val="0"/>
                  </w:rPr>
                  <m:t xml:space="preserve"> mod </m:t>
                </m:r>
                <m:r>
                  <m:rPr/>
                  <w:rPr>
                    <w:rFonts w:ascii="Cambria Math" w:hAnsi="Cambria Math"/>
                  </w:rPr>
                  <m:t>N</m:t>
                </m:r>
              </m:oMath>
            </m:oMathPara>
          </w:p>
          <w:p w14:paraId="7C4C6CB3">
            <w:pPr>
              <w:pStyle w:val="60"/>
              <w:ind w:left="0" w:leftChars="0" w:firstLine="0" w:firstLineChars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zh-CN"/>
              </w:rPr>
            </w:pPr>
            <w:r>
              <w:t xml:space="preserve">where the pseudo-random sequence </w:t>
            </w:r>
            <m:oMath>
              <m:r>
                <m:rPr/>
                <w:rPr>
                  <w:rFonts w:ascii="Cambria Math" w:hAnsi="Cambria Math"/>
                </w:rPr>
                <m:t>c(i)</m:t>
              </m:r>
            </m:oMath>
            <w:r>
              <w:t xml:space="preserve"> is defined by clause 7.2 and shall be initialized with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c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init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/>
                <w:rPr>
                  <w:rFonts w:ascii="Cambria Math" w:hAnsi="Cambria Math"/>
                </w:rPr>
                <m:t>=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ID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MBSFN</m:t>
                  </m:r>
                  <m:ctrlPr>
                    <w:rPr>
                      <w:rFonts w:ascii="Cambria Math" w:hAnsi="Cambria Math"/>
                      <w:i/>
                    </w:rPr>
                  </m:ctrlPr>
                </m:sup>
              </m:sSubSup>
            </m:oMath>
            <w:r>
              <w:t xml:space="preserve"> at the beginning of each radio frame for which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f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 xml:space="preserve"> mod 128=0</m:t>
              </m:r>
            </m:oMath>
            <w:r>
              <w:t xml:space="preserve">, the number of subcarriers available in one OFDM symbol for PMCH is given by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sc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/>
                <w:rPr>
                  <w:rFonts w:ascii="Cambria Math" w:hAnsi="Cambria Math"/>
                </w:rPr>
                <m:t>=</m:t>
              </m:r>
              <m:f>
                <m:fPr>
                  <m:type m:val="lin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/>
                          <w:b w:val="0"/>
                          <w:i w:val="0"/>
                        </w:rPr>
                        <m:t>bit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sub>
                  </m:sSub>
                  <m:ctrlPr>
                    <w:rPr>
                      <w:rFonts w:ascii="Cambria Math" w:hAnsi="Cambria Math"/>
                      <w:i/>
                    </w:rPr>
                  </m:ctrlPr>
                </m:num>
                <m:den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Q</m:t>
                          </m: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/>
                            </w:rPr>
                            <m:t>m</m:t>
                          </m: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ub>
                      </m:sSub>
                      <m:r>
                        <m:rPr/>
                        <w:rPr>
                          <w:rFonts w:ascii="Cambria Math" w:hAnsi="Cambria Math"/>
                        </w:rPr>
                        <m:t>L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</w:rPr>
                  </m:ctrlPr>
                </m:den>
              </m:f>
            </m:oMath>
            <w:r>
              <w:t xml:space="preserve">,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Q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m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</m:oMath>
            <w:r>
              <w:t xml:space="preserve"> is the modulation order.</w:t>
            </w:r>
          </w:p>
        </w:tc>
        <w:tc>
          <w:tcPr>
            <w:tcW w:w="923" w:type="dxa"/>
          </w:tcPr>
          <w:p w14:paraId="5A219A52">
            <w:pPr>
              <w:spacing w:before="60" w:after="60" w:line="288" w:lineRule="auto"/>
              <w:ind w:left="0" w:firstLine="0"/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  <w:t>Optional with capability signalling</w:t>
            </w:r>
          </w:p>
        </w:tc>
      </w:tr>
    </w:tbl>
    <w:p w14:paraId="02D03900">
      <w:pPr>
        <w:spacing w:before="120" w:beforeLines="50" w:after="120" w:afterLines="50"/>
        <w:ind w:left="0" w:firstLine="0"/>
        <w:rPr>
          <w:rFonts w:eastAsiaTheme="minorEastAsia"/>
          <w:lang w:eastAsia="zh-CN"/>
        </w:rPr>
      </w:pPr>
    </w:p>
    <w:p w14:paraId="03BB12A7">
      <w:pPr>
        <w:spacing w:before="120" w:beforeLines="50" w:after="120" w:afterLines="50"/>
        <w:ind w:left="0" w:firstLine="0"/>
        <w:rPr>
          <w:rFonts w:ascii="Times New Roman" w:hAnsi="Times New Roman" w:eastAsia="MS PGothic"/>
          <w:b/>
          <w:bCs/>
          <w:color w:val="000000"/>
          <w:lang w:val="en-US" w:eastAsia="zh-CN"/>
        </w:rPr>
      </w:pPr>
    </w:p>
    <w:p w14:paraId="32F4E6AC">
      <w:pPr>
        <w:pStyle w:val="2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Conclusion </w:t>
      </w:r>
    </w:p>
    <w:p w14:paraId="38CF9641">
      <w:pPr>
        <w:spacing w:before="120" w:beforeLines="50" w:after="120" w:afterLines="50"/>
        <w:ind w:left="0" w:firstLine="0"/>
        <w:rPr>
          <w:rFonts w:ascii="Times New Roman" w:hAnsi="Times New Roman" w:eastAsia="宋体"/>
          <w:color w:val="000000"/>
          <w:sz w:val="21"/>
          <w:szCs w:val="21"/>
          <w:lang w:eastAsia="zh-CN"/>
        </w:rPr>
      </w:pPr>
      <w:r>
        <w:rPr>
          <w:rFonts w:ascii="Times New Roman" w:hAnsi="Times New Roman" w:eastAsiaTheme="minorEastAsia"/>
          <w:sz w:val="21"/>
          <w:szCs w:val="21"/>
          <w:lang w:eastAsia="zh-CN"/>
        </w:rPr>
        <w:t xml:space="preserve">In this contribution, we </w:t>
      </w:r>
      <w:r>
        <w:rPr>
          <w:rFonts w:ascii="Times New Roman" w:hAnsi="Times New Roman" w:eastAsia="宋体"/>
          <w:color w:val="000000"/>
          <w:sz w:val="21"/>
          <w:szCs w:val="22"/>
          <w:lang w:eastAsia="zh-CN"/>
        </w:rPr>
        <w:t xml:space="preserve">discussed remaining issues on UE features for </w:t>
      </w:r>
      <w:r>
        <w:rPr>
          <w:rFonts w:hint="eastAsia" w:ascii="Times New Roman" w:hAnsi="Times New Roman" w:eastAsia="宋体"/>
          <w:color w:val="000000"/>
          <w:sz w:val="21"/>
          <w:szCs w:val="22"/>
          <w:lang w:val="en-US" w:eastAsia="zh-CN"/>
        </w:rPr>
        <w:t>LTE based 5G broadcast</w:t>
      </w:r>
      <w:r>
        <w:rPr>
          <w:rFonts w:ascii="Times New Roman" w:hAnsi="Times New Roman" w:eastAsia="宋体"/>
          <w:color w:val="000000"/>
          <w:sz w:val="21"/>
          <w:szCs w:val="21"/>
          <w:lang w:eastAsia="zh-CN"/>
        </w:rPr>
        <w:t>, with the following proposal.</w:t>
      </w:r>
    </w:p>
    <w:p w14:paraId="1E538DFE">
      <w:pPr>
        <w:spacing w:before="120" w:beforeLines="50" w:after="120" w:afterLines="50"/>
        <w:ind w:left="0" w:firstLine="0"/>
        <w:rPr>
          <w:rFonts w:hint="eastAsia" w:eastAsia="宋体"/>
          <w:lang w:val="en-US" w:eastAsia="zh-CN"/>
        </w:rPr>
      </w:pPr>
      <w:r>
        <w:rPr>
          <w:rFonts w:hint="eastAsia" w:eastAsiaTheme="minorEastAsia"/>
          <w:b/>
          <w:bCs/>
          <w:lang w:eastAsia="zh-CN"/>
        </w:rPr>
        <w:t>P</w:t>
      </w:r>
      <w:r>
        <w:rPr>
          <w:rFonts w:eastAsiaTheme="minorEastAsia"/>
          <w:b/>
          <w:bCs/>
          <w:lang w:eastAsia="zh-CN"/>
        </w:rPr>
        <w:t xml:space="preserve">roposal 1: </w:t>
      </w:r>
      <w:r>
        <w:rPr>
          <w:rFonts w:hint="eastAsia" w:eastAsiaTheme="minorEastAsia"/>
          <w:b/>
          <w:bCs/>
          <w:lang w:val="en-US" w:eastAsia="zh-CN"/>
        </w:rPr>
        <w:t xml:space="preserve"> Update the FG names of </w:t>
      </w:r>
      <w:r>
        <w:rPr>
          <w:b/>
          <w:bCs/>
        </w:rPr>
        <w:t>FG 3-1a and FG3-1b</w:t>
      </w:r>
      <w:r>
        <w:rPr>
          <w:rFonts w:hint="eastAsia" w:eastAsia="宋体"/>
          <w:b/>
          <w:bCs/>
          <w:lang w:val="en-US" w:eastAsia="zh-CN"/>
        </w:rPr>
        <w:t xml:space="preserve"> as follows:</w:t>
      </w:r>
    </w:p>
    <w:p w14:paraId="345A7308">
      <w:pPr>
        <w:numPr>
          <w:ilvl w:val="0"/>
          <w:numId w:val="14"/>
        </w:numPr>
        <w:spacing w:before="120" w:beforeLines="50" w:after="120" w:afterLines="50"/>
        <w:ind w:left="840" w:leftChars="0" w:hanging="420" w:firstLineChars="0"/>
        <w:rPr>
          <w:rFonts w:hint="default" w:eastAsia="宋体"/>
          <w:b/>
          <w:bCs/>
          <w:lang w:val="en-US" w:eastAsia="zh-CN"/>
        </w:rPr>
      </w:pPr>
      <w:r>
        <w:rPr>
          <w:b/>
          <w:bCs/>
        </w:rPr>
        <w:t>FG 3-1a</w:t>
      </w:r>
      <w:r>
        <w:rPr>
          <w:rFonts w:hint="eastAsia" w:eastAsia="宋体"/>
          <w:b/>
          <w:bCs/>
          <w:lang w:val="en-US" w:eastAsia="zh-CN"/>
        </w:rPr>
        <w:t xml:space="preserve">: </w:t>
      </w:r>
      <w:r>
        <w:rPr>
          <w:rFonts w:eastAsia="宋体" w:cs="Arial"/>
          <w:b/>
          <w:bCs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Cyclic shift of PMCH – </w:t>
      </w:r>
      <w:r>
        <w:rPr>
          <w:b/>
          <w:bCs/>
          <w:i w:val="0"/>
          <w:iCs w:val="0"/>
        </w:rPr>
        <w:t>alpha1</w:t>
      </w:r>
    </w:p>
    <w:p w14:paraId="50782582">
      <w:pPr>
        <w:numPr>
          <w:ilvl w:val="0"/>
          <w:numId w:val="14"/>
        </w:numPr>
        <w:spacing w:before="120" w:beforeLines="50" w:after="120" w:afterLines="50"/>
        <w:ind w:left="840" w:leftChars="0" w:hanging="420" w:firstLineChars="0"/>
        <w:rPr>
          <w:rFonts w:hint="default" w:eastAsia="宋体"/>
          <w:b/>
          <w:bCs/>
          <w:lang w:val="en-US" w:eastAsia="zh-CN"/>
        </w:rPr>
      </w:pPr>
      <w:r>
        <w:rPr>
          <w:b/>
          <w:bCs/>
        </w:rPr>
        <w:t>FG 3-1</w:t>
      </w:r>
      <w:r>
        <w:rPr>
          <w:rFonts w:hint="eastAsia" w:eastAsia="宋体"/>
          <w:b/>
          <w:bCs/>
          <w:lang w:val="en-US" w:eastAsia="zh-CN"/>
        </w:rPr>
        <w:t xml:space="preserve">b: </w:t>
      </w:r>
      <w:r>
        <w:rPr>
          <w:rFonts w:eastAsia="宋体" w:cs="Arial"/>
          <w:b/>
          <w:bCs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Cyclic shift of PMCH – </w:t>
      </w:r>
      <w:r>
        <w:rPr>
          <w:b/>
          <w:bCs/>
          <w:i w:val="0"/>
          <w:iCs w:val="0"/>
        </w:rPr>
        <w:t>alpha</w:t>
      </w:r>
      <w:r>
        <w:rPr>
          <w:rFonts w:hint="eastAsia" w:eastAsia="宋体"/>
          <w:b/>
          <w:bCs/>
          <w:i w:val="0"/>
          <w:iCs w:val="0"/>
          <w:lang w:val="en-US" w:eastAsia="zh-CN"/>
        </w:rPr>
        <w:t>2</w:t>
      </w:r>
      <w:r>
        <w:rPr>
          <w:rFonts w:hint="eastAsia" w:eastAsia="宋体" w:cs="Arial"/>
          <w:b/>
          <w:bCs/>
          <w:i w:val="0"/>
          <w:iCs w:val="0"/>
          <w:color w:val="000000" w:themeColor="text1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</w:p>
    <w:p w14:paraId="630BC6E5">
      <w:pPr>
        <w:spacing w:before="120" w:beforeLines="50" w:after="120" w:afterLines="50"/>
        <w:ind w:left="0" w:firstLine="0"/>
        <w:rPr>
          <w:rFonts w:hint="eastAsia" w:eastAsiaTheme="minorEastAsia"/>
          <w:b/>
          <w:bCs/>
          <w:lang w:eastAsia="zh-CN"/>
        </w:rPr>
      </w:pPr>
    </w:p>
    <w:p w14:paraId="4C0CFF9B">
      <w:pPr>
        <w:spacing w:before="120" w:beforeLines="50" w:after="120" w:afterLines="50"/>
        <w:ind w:left="0" w:firstLine="0"/>
        <w:rPr>
          <w:rFonts w:eastAsiaTheme="minorEastAsia"/>
          <w:b/>
          <w:bCs/>
          <w:lang w:eastAsia="zh-CN"/>
        </w:rPr>
      </w:pPr>
      <w:r>
        <w:rPr>
          <w:rFonts w:hint="eastAsia" w:eastAsiaTheme="minorEastAsia"/>
          <w:b/>
          <w:bCs/>
          <w:lang w:eastAsia="zh-CN"/>
        </w:rPr>
        <w:t>P</w:t>
      </w:r>
      <w:r>
        <w:rPr>
          <w:rFonts w:eastAsiaTheme="minorEastAsia"/>
          <w:b/>
          <w:bCs/>
          <w:lang w:eastAsia="zh-CN"/>
        </w:rPr>
        <w:t xml:space="preserve">roposal </w:t>
      </w:r>
      <w:r>
        <w:rPr>
          <w:rFonts w:hint="eastAsia" w:eastAsiaTheme="minorEastAsia"/>
          <w:b/>
          <w:bCs/>
          <w:lang w:val="en-US" w:eastAsia="zh-CN"/>
        </w:rPr>
        <w:t>2</w:t>
      </w:r>
      <w:r>
        <w:rPr>
          <w:rFonts w:eastAsiaTheme="minorEastAsia"/>
          <w:b/>
          <w:bCs/>
          <w:lang w:eastAsia="zh-CN"/>
        </w:rPr>
        <w:t xml:space="preserve">: Introduce the following new FG for cyclic shift of PMCH. </w:t>
      </w:r>
    </w:p>
    <w:tbl>
      <w:tblPr>
        <w:tblStyle w:val="37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8"/>
        <w:gridCol w:w="656"/>
        <w:gridCol w:w="885"/>
        <w:gridCol w:w="1873"/>
        <w:gridCol w:w="340"/>
        <w:gridCol w:w="361"/>
        <w:gridCol w:w="375"/>
        <w:gridCol w:w="1209"/>
        <w:gridCol w:w="547"/>
        <w:gridCol w:w="617"/>
        <w:gridCol w:w="484"/>
        <w:gridCol w:w="5234"/>
        <w:gridCol w:w="923"/>
      </w:tblGrid>
      <w:tr w14:paraId="594A98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09" w:hRule="atLeast"/>
        </w:trPr>
        <w:tc>
          <w:tcPr>
            <w:tcW w:w="1278" w:type="dxa"/>
          </w:tcPr>
          <w:p w14:paraId="32383BBD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</w:t>
            </w:r>
            <w:r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  <w:t>.</w:t>
            </w: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 xml:space="preserve"> LTE_terr_bcast_Ph2</w:t>
            </w:r>
          </w:p>
        </w:tc>
        <w:tc>
          <w:tcPr>
            <w:tcW w:w="656" w:type="dxa"/>
          </w:tcPr>
          <w:p w14:paraId="34969FAA">
            <w:pPr>
              <w:spacing w:before="60" w:after="60" w:line="288" w:lineRule="auto"/>
              <w:ind w:left="0" w:firstLine="0"/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3-1</w:t>
            </w:r>
            <w:r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c</w:t>
            </w:r>
          </w:p>
        </w:tc>
        <w:tc>
          <w:tcPr>
            <w:tcW w:w="885" w:type="dxa"/>
          </w:tcPr>
          <w:p w14:paraId="648C3F46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Cyclic shift of PMCH - alpha</w:t>
            </w:r>
            <w:r>
              <w:rPr>
                <w:rFonts w:hint="eastAsia"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1873" w:type="dxa"/>
          </w:tcPr>
          <w:p w14:paraId="472B72FA">
            <w:pPr>
              <w:ind w:left="0" w:firstLine="0"/>
              <w:rPr>
                <w:rFonts w:ascii="Times New Roman" w:hAnsi="Times New Roman"/>
                <w:color w:val="000000"/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18"/>
                <w:szCs w:val="18"/>
              </w:rPr>
              <w:t xml:space="preserve">1. Support of cyclic shift for the bit </w:t>
            </w:r>
            <w:r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>sequence in Section 6.3.1 of TS 36.211 for the i^th subframe of the time-interleaved TB by X_i bits</w:t>
            </w:r>
          </w:p>
        </w:tc>
        <w:tc>
          <w:tcPr>
            <w:tcW w:w="340" w:type="dxa"/>
          </w:tcPr>
          <w:p w14:paraId="2ADB499B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3-1</w:t>
            </w:r>
          </w:p>
        </w:tc>
        <w:tc>
          <w:tcPr>
            <w:tcW w:w="361" w:type="dxa"/>
          </w:tcPr>
          <w:p w14:paraId="71FE915A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eastAsia="zh-CN"/>
              </w:rPr>
              <w:t>Yes</w:t>
            </w:r>
          </w:p>
        </w:tc>
        <w:tc>
          <w:tcPr>
            <w:tcW w:w="375" w:type="dxa"/>
          </w:tcPr>
          <w:p w14:paraId="19694B3D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N/A</w:t>
            </w:r>
          </w:p>
        </w:tc>
        <w:tc>
          <w:tcPr>
            <w:tcW w:w="1209" w:type="dxa"/>
          </w:tcPr>
          <w:p w14:paraId="58E877AC">
            <w:pPr>
              <w:spacing w:before="60" w:after="60" w:line="288" w:lineRule="auto"/>
              <w:ind w:left="0" w:firstLine="0"/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ascii="Times New Roman" w:hAnsi="Times New Roman" w:eastAsia="宋体"/>
                <w:color w:val="000000"/>
                <w:sz w:val="18"/>
                <w:szCs w:val="18"/>
                <w:lang w:val="en-US" w:eastAsia="zh-CN"/>
              </w:rPr>
              <w:t>UE is not able to support time-interleaving with the cyclic shift</w:t>
            </w:r>
          </w:p>
        </w:tc>
        <w:tc>
          <w:tcPr>
            <w:tcW w:w="547" w:type="dxa"/>
          </w:tcPr>
          <w:p w14:paraId="70E6CDA9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Per band</w:t>
            </w:r>
          </w:p>
        </w:tc>
        <w:tc>
          <w:tcPr>
            <w:tcW w:w="617" w:type="dxa"/>
          </w:tcPr>
          <w:p w14:paraId="233AADE3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No</w:t>
            </w:r>
          </w:p>
        </w:tc>
        <w:tc>
          <w:tcPr>
            <w:tcW w:w="484" w:type="dxa"/>
          </w:tcPr>
          <w:p w14:paraId="5123B51C">
            <w:pPr>
              <w:spacing w:before="60" w:after="60" w:line="288" w:lineRule="auto"/>
              <w:ind w:left="0" w:firstLine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S Mincho"/>
                <w:color w:val="000000"/>
                <w:sz w:val="18"/>
                <w:szCs w:val="18"/>
                <w:lang w:eastAsia="ja-JP"/>
              </w:rPr>
              <w:t>N/A</w:t>
            </w:r>
          </w:p>
        </w:tc>
        <w:tc>
          <w:tcPr>
            <w:tcW w:w="5234" w:type="dxa"/>
          </w:tcPr>
          <w:p w14:paraId="3A709E8B">
            <w:pPr>
              <w:pStyle w:val="65"/>
            </w:pPr>
            <w:r>
              <w:rPr>
                <w:rFonts w:ascii="Times New Roman" w:hAnsi="Times New Roman"/>
                <w:bCs/>
                <w:color w:val="000000"/>
                <w:sz w:val="18"/>
                <w:szCs w:val="18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X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>=</m:t>
              </m:r>
              <m:sSub>
                <m:sSubPr>
                  <m:ctrlPr>
                    <w:rPr>
                      <w:rFonts w:ascii="Cambria Math" w:hAnsi="Cambria Math"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A</m:t>
                  </m:r>
                  <m:ctrlPr>
                    <w:rPr>
                      <w:rFonts w:ascii="Cambria Math" w:hAnsi="Cambria Math"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i</m:t>
                  </m:r>
                  <m:ctrlPr>
                    <w:rPr>
                      <w:rFonts w:ascii="Cambria Math" w:hAnsi="Cambria Math"/>
                    </w:rPr>
                  </m:ctrlPr>
                </m:sub>
              </m:sSub>
              <m:d>
                <m:dPr>
                  <m:ctrlPr>
                    <w:rPr>
                      <w:rFonts w:ascii="Cambria Math" w:hAnsi="Cambria Math"/>
                    </w:rPr>
                  </m:ctrlPr>
                </m:dP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b w:val="0"/>
                          <w:i w:val="0"/>
                        </w:rPr>
                        <m:t>f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</w:rPr>
                    <m:t>,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b w:val="0"/>
                          <w:i w:val="0"/>
                        </w:rPr>
                        <m:t>sf</m:t>
                      </m:r>
                      <m:ctrlPr>
                        <w:rPr>
                          <w:rFonts w:ascii="Cambria Math" w:hAnsi="Cambria Math"/>
                        </w:rPr>
                      </m:ctrlPr>
                    </m:sub>
                  </m:sSub>
                  <m:ctrlPr>
                    <w:rPr>
                      <w:rFonts w:ascii="Cambria Math" w:hAnsi="Cambria Math"/>
                    </w:rPr>
                  </m:ctrlPr>
                </m:e>
              </m:d>
              <m:d>
                <m:dPr>
                  <m:begChr m:val="⌊"/>
                  <m:endChr m:val="⌋"/>
                  <m:ctrlPr>
                    <w:rPr>
                      <w:rFonts w:ascii="Cambria Math" w:hAnsi="Cambria Math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N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e>
                        <m:sub>
                          <m:r>
                            <m:rPr>
                              <m:nor/>
                              <m:sty m:val="p"/>
                            </m:rPr>
                            <w:rPr>
                              <w:b w:val="0"/>
                              <w:i w:val="0"/>
                            </w:rPr>
                            <m:t>sc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sub>
                      </m:sSub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Q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/>
                            </w:rPr>
                            <m:t>m</m:t>
                          </m:r>
                          <m:ctrlPr>
                            <w:rPr>
                              <w:rFonts w:ascii="Cambria Math" w:hAnsi="Cambria Math"/>
                            </w:rPr>
                          </m:ctrlPr>
                        </m:sub>
                      </m:sSub>
                      <m:ctrlPr>
                        <w:rPr>
                          <w:rFonts w:ascii="Cambria Math" w:hAnsi="Cambria Math"/>
                        </w:rPr>
                      </m:ctrlPr>
                    </m:num>
                    <m:den>
                      <m:r>
                        <m:rPr/>
                        <w:rPr>
                          <w:rFonts w:ascii="Cambria Math" w:hAnsi="Cambria Math"/>
                        </w:rPr>
                        <m:t>N</m:t>
                      </m:r>
                      <m:ctrlPr>
                        <w:rPr>
                          <w:rFonts w:ascii="Cambria Math" w:hAnsi="Cambria Math"/>
                        </w:rPr>
                      </m:ctrlPr>
                    </m:den>
                  </m:f>
                  <m:ctrlPr>
                    <w:rPr>
                      <w:rFonts w:ascii="Cambria Math" w:hAnsi="Cambria Math"/>
                    </w:rPr>
                  </m:ctrlPr>
                </m:e>
              </m:d>
            </m:oMath>
          </w:p>
          <w:p w14:paraId="41509D16">
            <w:pPr>
              <w:pStyle w:val="65"/>
            </w:pPr>
            <m:oMathPara>
              <m:oMath>
                <m:sSub>
                  <m:sSubPr>
                    <m:ctrlPr>
                      <w:rPr>
                        <w:rFonts w:ascii="Cambria Math" w:hAnsi="Cambria Math"/>
                      </w:rPr>
                    </m:ctrlPr>
                  </m:sSubPr>
                  <m:e>
                    <m:r>
                      <m:rPr/>
                      <w:rPr>
                        <w:rFonts w:ascii="Cambria Math" w:hAnsi="Cambria Math"/>
                      </w:rPr>
                      <m:t>A</m:t>
                    </m:r>
                    <m:ctrlPr>
                      <w:rPr>
                        <w:rFonts w:ascii="Cambria Math" w:hAnsi="Cambria Math"/>
                      </w:rPr>
                    </m:ctrlPr>
                  </m:e>
                  <m:sub>
                    <m:r>
                      <m:rPr/>
                      <w:rPr>
                        <w:rFonts w:ascii="Cambria Math" w:hAnsi="Cambria Math"/>
                      </w:rPr>
                      <m:t>i</m:t>
                    </m:r>
                    <m:ctrlPr>
                      <w:rPr>
                        <w:rFonts w:ascii="Cambria Math" w:hAnsi="Cambria Math"/>
                      </w:rPr>
                    </m:ctrlPr>
                  </m:sub>
                </m:sSub>
                <m:d>
                  <m:dPr>
                    <m:ctrlPr>
                      <w:rPr>
                        <w:rFonts w:ascii="Cambria Math" w:hAnsi="Cambria Math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n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b w:val="0"/>
                            <w:i w:val="0"/>
                          </w:rPr>
                          <m:t>f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,</m:t>
                    </m:r>
                    <m:sSub>
                      <m:sSubPr>
                        <m:ctrlPr>
                          <w:rPr>
                            <w:rFonts w:ascii="Cambria Math" w:hAnsi="Cambria Math"/>
                          </w:rPr>
                        </m:ctrlPr>
                      </m:sSubPr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n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e>
                      <m:sub>
                        <m:r>
                          <m:rPr>
                            <m:nor/>
                            <m:sty m:val="p"/>
                          </m:rPr>
                          <w:rPr>
                            <w:b w:val="0"/>
                            <w:i w:val="0"/>
                          </w:rPr>
                          <m:t>sf</m:t>
                        </m:r>
                        <m:ctrlPr>
                          <w:rPr>
                            <w:rFonts w:ascii="Cambria Math" w:hAnsi="Cambria Math"/>
                          </w:rPr>
                        </m:ctrlPr>
                      </m:sub>
                    </m:sSub>
                    <m:ctrlPr>
                      <w:rPr>
                        <w:rFonts w:ascii="Cambria Math" w:hAnsi="Cambria Math"/>
                      </w:rPr>
                    </m:ctrlPr>
                  </m:e>
                </m:d>
                <m:r>
                  <m:rPr>
                    <m:sty m:val="p"/>
                  </m:rPr>
                  <w:rPr>
                    <w:rFonts w:ascii="Cambria Math" w:hAnsi="Cambria Math"/>
                  </w:rPr>
                  <m:t>=</m:t>
                </m:r>
                <m:d>
                  <m:dPr>
                    <m:ctrlPr>
                      <w:rPr>
                        <w:rFonts w:ascii="Cambria Math" w:hAnsi="Cambria Math"/>
                        <w14:ligatures w14:val="standardContextual"/>
                      </w:rPr>
                    </m:ctrlPr>
                  </m:dPr>
                  <m:e>
                    <m:nary>
                      <m:naryPr>
                        <m:chr m:val="∑"/>
                        <m:limLoc m:val="subSup"/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naryPr>
                      <m:sub>
                        <m:r>
                          <m:rPr/>
                          <w:rPr>
                            <w:rFonts w:ascii="Cambria Math" w:hAnsi="Cambria Math"/>
                          </w:rPr>
                          <m:t>m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=0</m:t>
                        </m:r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sub>
                      <m:sup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</w:rPr>
                          <m:t>7</m:t>
                        </m:r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sup>
                      <m:e>
                        <m:r>
                          <m:rPr/>
                          <w:rPr>
                            <w:rFonts w:ascii="Cambria Math" w:hAnsi="Cambria Math"/>
                          </w:rPr>
                          <m:t>c</m:t>
                        </m:r>
                        <m:d>
                          <m:dP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d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8</m:t>
                            </m:r>
                            <m:d>
                              <m:dPr>
                                <m:ctrlPr>
                                  <w:rPr>
                                    <w:rFonts w:ascii="Cambria Math" w:hAnsi="Cambria Math"/>
                                    <w14:ligatures w14:val="standardContextual"/>
                                  </w:rPr>
                                </m:ctrlPr>
                              </m:dPr>
                              <m:e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10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14:ligatures w14:val="standardContextual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m:rPr/>
                                          <w:rPr>
                                            <w:rFonts w:ascii="Cambria Math" w:hAnsi="Cambria Math"/>
                                          </w:rPr>
                                          <m:t>n</m:t>
                                        </m: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e>
                                      <m:sub>
                                        <m:r>
                                          <m:rPr>
                                            <m:nor/>
                                            <m:sty m:val="p"/>
                                          </m:rPr>
                                          <w:rPr>
                                            <w:b w:val="0"/>
                                            <w:i w:val="0"/>
                                          </w:rPr>
                                          <m:t>f</m:t>
                                        </m:r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sub>
                                    </m:s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b w:val="0"/>
                                        <w:i w:val="0"/>
                                      </w:rPr>
                                      <m:t xml:space="preserve"> mod 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128</m:t>
                                    </m:r>
                                    <m:ctrlPr>
                                      <w:rPr>
                                        <w:rFonts w:ascii="Cambria Math" w:hAnsi="Cambria Math"/>
                                        <w14:ligatures w14:val="standardContextual"/>
                                      </w:rPr>
                                    </m:ctrlP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SubPr>
                                  <m:e>
                                    <m:r>
                                      <m:rPr/>
                                      <w:rPr>
                                        <w:rFonts w:ascii="Cambria Math" w:hAnsi="Cambria Math"/>
                                      </w:rPr>
                                      <m:t>n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e>
                                  <m:sub>
                                    <m:r>
                                      <m:rPr>
                                        <m:nor/>
                                        <m:sty m:val="p"/>
                                      </m:rPr>
                                      <w:rPr>
                                        <w:b w:val="0"/>
                                        <w:i w:val="0"/>
                                      </w:rPr>
                                      <m:t>sf</m:t>
                                    </m: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sub>
                                </m:sSub>
                                <m:ctrlPr>
                                  <w:rPr>
                                    <w:rFonts w:ascii="Cambria Math" w:hAnsi="Cambria Math"/>
                                    <w14:ligatures w14:val="standardContextual"/>
                                  </w:rPr>
                                </m:ctrlPr>
                              </m:e>
                            </m:d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+</m:t>
                            </m:r>
                            <m:r>
                              <m:rPr/>
                              <w:rPr>
                                <w:rFonts w:ascii="Cambria Math" w:hAnsi="Cambria Math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e>
                        </m:d>
                        <m:sSup>
                          <m:sSupP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sSup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</w:rPr>
                              <m:t>2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e>
                          <m:sup>
                            <m:r>
                              <m:rPr/>
                              <w:rPr>
                                <w:rFonts w:ascii="Cambria Math" w:hAnsi="Cambria Math"/>
                              </w:rPr>
                              <m:t>m</m:t>
                            </m:r>
                            <m:ctrlPr>
                              <w:rPr>
                                <w:rFonts w:ascii="Cambria Math" w:hAnsi="Cambria Math"/>
                                <w14:ligatures w14:val="standardContextual"/>
                              </w:rPr>
                            </m:ctrlPr>
                          </m:sup>
                        </m:sSup>
                        <m:ctrlPr>
                          <w:rPr>
                            <w:rFonts w:ascii="Cambria Math" w:hAnsi="Cambria Math"/>
                            <w14:ligatures w14:val="standardContextual"/>
                          </w:rPr>
                        </m:ctrlPr>
                      </m:e>
                    </m:nary>
                    <m:ctrlPr>
                      <w:rPr>
                        <w:rFonts w:ascii="Cambria Math" w:hAnsi="Cambria Math"/>
                        <w14:ligatures w14:val="standardContextual"/>
                      </w:rPr>
                    </m:ctrlPr>
                  </m:e>
                </m:d>
                <m:r>
                  <m:rPr>
                    <m:nor/>
                    <m:sty m:val="p"/>
                  </m:rPr>
                  <w:rPr>
                    <w:b w:val="0"/>
                    <w:i w:val="0"/>
                  </w:rPr>
                  <m:t xml:space="preserve"> mod </m:t>
                </m:r>
                <m:r>
                  <m:rPr/>
                  <w:rPr>
                    <w:rFonts w:ascii="Cambria Math" w:hAnsi="Cambria Math"/>
                  </w:rPr>
                  <m:t>N</m:t>
                </m:r>
              </m:oMath>
            </m:oMathPara>
          </w:p>
          <w:p w14:paraId="039545E9">
            <w:pPr>
              <w:pStyle w:val="60"/>
              <w:ind w:left="0" w:leftChars="0" w:firstLine="0" w:firstLineChars="0"/>
              <w:rPr>
                <w:rFonts w:ascii="Times New Roman" w:hAnsi="Times New Roman" w:eastAsia="MS Mincho"/>
                <w:color w:val="000000"/>
                <w:sz w:val="18"/>
                <w:szCs w:val="18"/>
                <w:lang w:eastAsia="zh-CN"/>
              </w:rPr>
            </w:pPr>
            <w:r>
              <w:t xml:space="preserve">where the pseudo-random sequence </w:t>
            </w:r>
            <m:oMath>
              <m:r>
                <m:rPr/>
                <w:rPr>
                  <w:rFonts w:ascii="Cambria Math" w:hAnsi="Cambria Math"/>
                </w:rPr>
                <m:t>c(i)</m:t>
              </m:r>
            </m:oMath>
            <w:r>
              <w:t xml:space="preserve"> is defined by clause 7.2 and shall be initialized with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c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init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/>
                <w:rPr>
                  <w:rFonts w:ascii="Cambria Math" w:hAnsi="Cambria Math"/>
                </w:rPr>
                <m:t>=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ID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  <m:sup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MBSFN</m:t>
                  </m:r>
                  <m:ctrlPr>
                    <w:rPr>
                      <w:rFonts w:ascii="Cambria Math" w:hAnsi="Cambria Math"/>
                      <w:i/>
                    </w:rPr>
                  </m:ctrlPr>
                </m:sup>
              </m:sSubSup>
            </m:oMath>
            <w:r>
              <w:t xml:space="preserve"> at the beginning of each radio frame for which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f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>
                  <m:sty m:val="p"/>
                </m:rPr>
                <w:rPr>
                  <w:rFonts w:ascii="Cambria Math" w:hAnsi="Cambria Math"/>
                </w:rPr>
                <m:t xml:space="preserve"> mod 128=0</m:t>
              </m:r>
            </m:oMath>
            <w:r>
              <w:t xml:space="preserve">, the number of subcarriers available in one OFDM symbol for PMCH is given by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N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>
                      <m:nor/>
                      <m:sty m:val="p"/>
                    </m:rPr>
                    <w:rPr>
                      <w:rFonts w:ascii="Cambria Math" w:hAnsi="Cambria Math"/>
                      <w:b w:val="0"/>
                      <w:i w:val="0"/>
                    </w:rPr>
                    <m:t>sc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  <m:r>
                <m:rPr/>
                <w:rPr>
                  <w:rFonts w:ascii="Cambria Math" w:hAnsi="Cambria Math"/>
                </w:rPr>
                <m:t>=</m:t>
              </m:r>
              <m:f>
                <m:fPr>
                  <m:type m:val="lin"/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m:rPr/>
                        <w:rPr>
                          <w:rFonts w:ascii="Cambria Math" w:hAnsi="Cambria Math"/>
                        </w:rPr>
                        <m:t>M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e>
                    <m:sub>
                      <m:r>
                        <m:rPr>
                          <m:nor/>
                          <m:sty m:val="p"/>
                        </m:rPr>
                        <w:rPr>
                          <w:rFonts w:ascii="Cambria Math" w:hAnsi="Cambria Math"/>
                          <w:b w:val="0"/>
                          <w:i w:val="0"/>
                        </w:rPr>
                        <m:t>bit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sub>
                  </m:sSub>
                  <m:ctrlPr>
                    <w:rPr>
                      <w:rFonts w:ascii="Cambria Math" w:hAnsi="Cambria Math"/>
                      <w:i/>
                    </w:rPr>
                  </m:ctrlPr>
                </m:num>
                <m:den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m:rPr/>
                            <w:rPr>
                              <w:rFonts w:ascii="Cambria Math" w:hAnsi="Cambria Math"/>
                            </w:rPr>
                            <m:t>Q</m:t>
                          </m: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e>
                        <m:sub>
                          <m:r>
                            <m:rPr/>
                            <w:rPr>
                              <w:rFonts w:ascii="Cambria Math" w:hAnsi="Cambria Math"/>
                            </w:rPr>
                            <m:t>m</m:t>
                          </m: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ub>
                      </m:sSub>
                      <m:r>
                        <m:rPr/>
                        <w:rPr>
                          <w:rFonts w:ascii="Cambria Math" w:hAnsi="Cambria Math"/>
                        </w:rPr>
                        <m:t>L</m:t>
                      </m:r>
                      <m:ctrlPr>
                        <w:rPr>
                          <w:rFonts w:ascii="Cambria Math" w:hAnsi="Cambria Math"/>
                          <w:i/>
                        </w:rPr>
                      </m:ctrlPr>
                    </m:e>
                  </m:d>
                  <m:ctrlPr>
                    <w:rPr>
                      <w:rFonts w:ascii="Cambria Math" w:hAnsi="Cambria Math"/>
                      <w:i/>
                    </w:rPr>
                  </m:ctrlPr>
                </m:den>
              </m:f>
            </m:oMath>
            <w:r>
              <w:t xml:space="preserve">, and </w:t>
            </w:r>
            <m:oMath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m:rPr/>
                    <w:rPr>
                      <w:rFonts w:ascii="Cambria Math" w:hAnsi="Cambria Math"/>
                    </w:rPr>
                    <m:t>Q</m:t>
                  </m:r>
                  <m:ctrlPr>
                    <w:rPr>
                      <w:rFonts w:ascii="Cambria Math" w:hAnsi="Cambria Math"/>
                      <w:i/>
                    </w:rPr>
                  </m:ctrlPr>
                </m:e>
                <m:sub>
                  <m:r>
                    <m:rPr/>
                    <w:rPr>
                      <w:rFonts w:ascii="Cambria Math" w:hAnsi="Cambria Math"/>
                    </w:rPr>
                    <m:t>m</m:t>
                  </m:r>
                  <m:ctrlPr>
                    <w:rPr>
                      <w:rFonts w:ascii="Cambria Math" w:hAnsi="Cambria Math"/>
                      <w:i/>
                    </w:rPr>
                  </m:ctrlPr>
                </m:sub>
              </m:sSub>
            </m:oMath>
            <w:r>
              <w:t xml:space="preserve"> is the modulation order.</w:t>
            </w:r>
          </w:p>
        </w:tc>
        <w:tc>
          <w:tcPr>
            <w:tcW w:w="923" w:type="dxa"/>
          </w:tcPr>
          <w:p w14:paraId="68D8C854">
            <w:pPr>
              <w:spacing w:before="60" w:after="60" w:line="288" w:lineRule="auto"/>
              <w:ind w:left="0" w:firstLine="0"/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</w:pPr>
            <w:r>
              <w:rPr>
                <w:rFonts w:ascii="Times New Roman" w:hAnsi="Times New Roman" w:eastAsia="Malgun Gothic"/>
                <w:color w:val="000000"/>
                <w:sz w:val="18"/>
                <w:szCs w:val="18"/>
                <w:lang w:eastAsia="ja-JP"/>
              </w:rPr>
              <w:t>Optional with capability signalling</w:t>
            </w:r>
          </w:p>
        </w:tc>
      </w:tr>
    </w:tbl>
    <w:p w14:paraId="6027C7A3">
      <w:pPr>
        <w:pStyle w:val="16"/>
        <w:tabs>
          <w:tab w:val="left" w:pos="0"/>
        </w:tabs>
        <w:ind w:left="0" w:firstLine="0"/>
        <w:jc w:val="left"/>
        <w:rPr>
          <w:rFonts w:hint="eastAsia" w:ascii="Times New Roman" w:hAnsi="Times New Roman" w:eastAsia="等线"/>
          <w:sz w:val="21"/>
          <w:szCs w:val="21"/>
        </w:rPr>
      </w:pPr>
    </w:p>
    <w:p w14:paraId="7F3CADE5">
      <w:pPr>
        <w:pStyle w:val="2"/>
        <w:numPr>
          <w:ilvl w:val="0"/>
          <w:numId w:val="0"/>
        </w:numPr>
        <w:ind w:left="432" w:hanging="432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R</w:t>
      </w:r>
      <w:r>
        <w:rPr>
          <w:color w:val="000000"/>
          <w:sz w:val="24"/>
          <w:szCs w:val="24"/>
        </w:rPr>
        <w:t>eference</w:t>
      </w:r>
    </w:p>
    <w:p w14:paraId="02F04AF1">
      <w:pPr>
        <w:pStyle w:val="81"/>
        <w:numPr>
          <w:ilvl w:val="0"/>
          <w:numId w:val="15"/>
        </w:numPr>
        <w:ind w:leftChars="0"/>
      </w:pPr>
      <w:r>
        <w:rPr>
          <w:rFonts w:hint="eastAsia" w:eastAsiaTheme="minorEastAsia"/>
        </w:rPr>
        <w:t>RAN1#12</w:t>
      </w:r>
      <w:r>
        <w:rPr>
          <w:rFonts w:hint="eastAsia" w:eastAsiaTheme="minorEastAsia"/>
          <w:lang w:val="en-US"/>
        </w:rPr>
        <w:t>2, R1-2506627, Updated RAN1 UE features list for Rel-19 NR after RAN1 #122, Moderators (AT&amp;T, NTT DOCOMO, INC.)</w:t>
      </w:r>
    </w:p>
    <w:sectPr>
      <w:pgSz w:w="16834" w:h="11909" w:orient="landscape"/>
      <w:pgMar w:top="1134" w:right="1134" w:bottom="1134" w:left="1134" w:header="720" w:footer="720" w:gutter="0"/>
      <w:cols w:space="720" w:num="1"/>
      <w:docGrid w:linePitch="272" w:charSpace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231">
      <wne:macro wne:macroName="PROJECT.NEWMACROS.APPROVE"/>
    </wne:keymap>
    <wne:keymap wne:kcmPrimary="0232">
      <wne:macro wne:macroName="PROJECT.NEWMACROS.POSTPONE"/>
    </wne:keymap>
    <wne:keymap wne:kcmPrimary="0233">
      <wne:macro wne:macroName="PROJECT.NEWMACROS.REJECT"/>
    </wne:keymap>
    <wne:keymap wne:kcmPrimary="0234">
      <wne:macro wne:macroName="PROJECT.NEWMACROS.EMAIL"/>
    </wne:keymap>
    <wne:keymap wne:kcmPrimary="0235">
      <wne:macro wne:macroName="PROJECT.NEWMACROS.WORKINGASSUMPTION"/>
    </wne:keymap>
    <wne:keymap wne:kcmPrimary="0236">
      <wne:macro wne:macroName="PROJECT.NEWMACROS.NOHIGHLIGHT"/>
    </wne:keymap>
    <wne:keymap wne:kcmPrimary="0244">
      <wne:macro wne:macroName="PROJECT.NEWMACROS.PASTEUNFORMATTEDTEXT"/>
    </wne:keymap>
    <wne:keymap wne:kcmPrimary="0245">
      <wne:macro wne:macroName="PROJECT.NEWMACROS.ENDDISPLAYMODE"/>
    </wne:keymap>
    <wne:keymap wne:kcmPrimary="0247">
      <wne:macro wne:macroName="PROJECT.NEWMACROS.R112"/>
    </wne:keymap>
    <wne:keymap wne:kcmPrimary="0248">
      <wne:macro wne:macroName="PROJECT.NEWMACROS.REVISIONOFR112"/>
    </wne:keymap>
    <wne:keymap wne:kcmPrimary="024D">
      <wne:macro wne:macroName="PROJECT.NEWMACROS.STARTDISPLAYMODE"/>
    </wne:keymap>
    <wne:keymap wne:kcmPrimary="0251">
      <wne:macro wne:macroName="PROJECT.NEWMACROS.DISPLAYFILENAME"/>
    </wne:keymap>
    <wne:keymap wne:kcmPrimary="0252">
      <wne:macro wne:macroName="PROJECT.NEWMACROS.REDUCEINDENT"/>
    </wne:keymap>
    <wne:keymap wne:kcmPrimary="0257">
      <wne:macro wne:macroName="PROJECT.LINKWIZARDMODULELOCAL.START_LINKWIZARDLOCAL"/>
    </wne:keymap>
  </wne:keymap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Batang">
    <w:altName w:val="Malgun Gothic"/>
    <w:panose1 w:val="02030600000101010101"/>
    <w:charset w:val="81"/>
    <w:family w:val="roman"/>
    <w:pitch w:val="default"/>
    <w:sig w:usb0="00000000" w:usb1="00000000" w:usb2="00000030" w:usb3="00000000" w:csb0="0008009F" w:csb1="00000000"/>
  </w:font>
  <w:font w:name="Malgun Gothic">
    <w:panose1 w:val="020B0503020000020004"/>
    <w:charset w:val="81"/>
    <w:family w:val="swiss"/>
    <w:pitch w:val="default"/>
    <w:sig w:usb0="9000002F" w:usb1="29D77CFB" w:usb2="00000012" w:usb3="00000000" w:csb0="00080001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mbr       ia Math">
    <w:altName w:val="Cambria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MS PGothic">
    <w:panose1 w:val="020B0600070205080204"/>
    <w:charset w:val="80"/>
    <w:family w:val="swiss"/>
    <w:pitch w:val="default"/>
    <w:sig w:usb0="E00002FF" w:usb1="6AC7FDFB" w:usb2="08000012" w:usb3="00000000" w:csb0="4002009F" w:csb1="DFD7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3145377"/>
    <w:multiLevelType w:val="multilevel"/>
    <w:tmpl w:val="03145377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 w:eastAsia="MS Mincho" w:cs="Times New Roman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decimal"/>
      <w:pStyle w:val="57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">
    <w:nsid w:val="07CB3A42"/>
    <w:multiLevelType w:val="multilevel"/>
    <w:tmpl w:val="07CB3A42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  <w:sz w:val="20"/>
      </w:rPr>
    </w:lvl>
    <w:lvl w:ilvl="1" w:tentative="0">
      <w:start w:val="0"/>
      <w:numFmt w:val="bullet"/>
      <w:lvlText w:val="-"/>
      <w:lvlJc w:val="left"/>
      <w:pPr>
        <w:tabs>
          <w:tab w:val="left" w:pos="1440"/>
        </w:tabs>
        <w:ind w:left="1440" w:hanging="360"/>
      </w:pPr>
      <w:rPr>
        <w:rFonts w:hint="default" w:ascii="Arial" w:hAnsi="Arial" w:eastAsia="Times New Roman" w:cs="Arial"/>
      </w:rPr>
    </w:lvl>
    <w:lvl w:ilvl="2" w:tentative="0">
      <w:start w:val="1"/>
      <w:numFmt w:val="bullet"/>
      <w:pStyle w:val="92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  <w:sz w:val="20"/>
      </w:rPr>
    </w:lvl>
    <w:lvl w:ilvl="3" w:tentative="0">
      <w:start w:val="1"/>
      <w:numFmt w:val="bullet"/>
      <w:pStyle w:val="111"/>
      <w:lvlText w:val=""/>
      <w:lvlJc w:val="left"/>
      <w:pPr>
        <w:tabs>
          <w:tab w:val="left" w:pos="2880"/>
        </w:tabs>
        <w:ind w:left="2880" w:hanging="360"/>
      </w:pPr>
      <w:rPr>
        <w:rFonts w:hint="default" w:ascii="Wingdings" w:hAnsi="Wingdings"/>
        <w:sz w:val="20"/>
      </w:rPr>
    </w:lvl>
    <w:lvl w:ilvl="4" w:tentative="0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hint="default" w:ascii="Wingdings" w:hAnsi="Wingdings"/>
        <w:sz w:val="20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  <w:sz w:val="20"/>
      </w:rPr>
    </w:lvl>
    <w:lvl w:ilvl="6" w:tentative="0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hint="default" w:ascii="Wingdings" w:hAnsi="Wingdings"/>
        <w:sz w:val="20"/>
      </w:rPr>
    </w:lvl>
    <w:lvl w:ilvl="7" w:tentative="0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hint="default" w:ascii="Wingdings" w:hAnsi="Wingdings"/>
        <w:sz w:val="20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>
    <w:nsid w:val="12D76A22"/>
    <w:multiLevelType w:val="multilevel"/>
    <w:tmpl w:val="12D76A22"/>
    <w:lvl w:ilvl="0" w:tentative="0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13ED0F03"/>
    <w:multiLevelType w:val="multilevel"/>
    <w:tmpl w:val="13ED0F03"/>
    <w:lvl w:ilvl="0" w:tentative="0">
      <w:start w:val="1"/>
      <w:numFmt w:val="decimal"/>
      <w:lvlText w:val="%1"/>
      <w:lvlJc w:val="left"/>
      <w:pPr>
        <w:tabs>
          <w:tab w:val="left" w:pos="432"/>
        </w:tabs>
        <w:ind w:left="432" w:hanging="432"/>
      </w:pPr>
      <w:rPr>
        <w:rFonts w:hint="default"/>
      </w:rPr>
    </w:lvl>
    <w:lvl w:ilvl="1" w:tentative="0">
      <w:start w:val="2"/>
      <w:numFmt w:val="decimal"/>
      <w:lvlText w:val="%1.%2"/>
      <w:lvlJc w:val="left"/>
      <w:pPr>
        <w:tabs>
          <w:tab w:val="left" w:pos="576"/>
        </w:tabs>
        <w:ind w:left="576" w:hanging="576"/>
      </w:pPr>
      <w:rPr>
        <w:rFonts w:hint="default"/>
      </w:rPr>
    </w:lvl>
    <w:lvl w:ilvl="2" w:tentative="0">
      <w:start w:val="6"/>
      <w:numFmt w:val="decimal"/>
      <w:lvlText w:val="%1.%2.%3"/>
      <w:lvlJc w:val="left"/>
      <w:pPr>
        <w:tabs>
          <w:tab w:val="left" w:pos="720"/>
        </w:tabs>
        <w:ind w:left="720" w:hanging="720"/>
      </w:pPr>
      <w:rPr>
        <w:rFonts w:hint="default"/>
      </w:rPr>
    </w:lvl>
    <w:lvl w:ilvl="3" w:tentative="0">
      <w:start w:val="1"/>
      <w:numFmt w:val="decimal"/>
      <w:pStyle w:val="113"/>
      <w:lvlText w:val="%1.%2.%3.%4"/>
      <w:lvlJc w:val="left"/>
      <w:pPr>
        <w:tabs>
          <w:tab w:val="left" w:pos="864"/>
        </w:tabs>
        <w:ind w:left="864" w:hanging="864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1008"/>
        </w:tabs>
        <w:ind w:left="1008" w:hanging="1008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tabs>
          <w:tab w:val="left" w:pos="1152"/>
        </w:tabs>
        <w:ind w:left="1152" w:hanging="1152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tabs>
          <w:tab w:val="left" w:pos="1296"/>
        </w:tabs>
        <w:ind w:left="1296" w:hanging="1296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1440"/>
        </w:tabs>
        <w:ind w:left="1440" w:hanging="144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1584"/>
        </w:tabs>
        <w:ind w:left="1584" w:hanging="1584"/>
      </w:pPr>
      <w:rPr>
        <w:rFonts w:hint="default"/>
      </w:rPr>
    </w:lvl>
  </w:abstractNum>
  <w:abstractNum w:abstractNumId="4">
    <w:nsid w:val="1D5364CC"/>
    <w:multiLevelType w:val="singleLevel"/>
    <w:tmpl w:val="1D5364CC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840" w:hanging="420"/>
      </w:pPr>
      <w:rPr>
        <w:rFonts w:hint="default" w:ascii="Wingdings" w:hAnsi="Wingdings"/>
      </w:rPr>
    </w:lvl>
  </w:abstractNum>
  <w:abstractNum w:abstractNumId="5">
    <w:nsid w:val="2DDF0E1C"/>
    <w:multiLevelType w:val="multilevel"/>
    <w:tmpl w:val="2DDF0E1C"/>
    <w:lvl w:ilvl="0" w:tentative="0">
      <w:start w:val="1"/>
      <w:numFmt w:val="bullet"/>
      <w:pStyle w:val="116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>
    <w:nsid w:val="30501E44"/>
    <w:multiLevelType w:val="multilevel"/>
    <w:tmpl w:val="30501E44"/>
    <w:lvl w:ilvl="0" w:tentative="0">
      <w:start w:val="1"/>
      <w:numFmt w:val="decimal"/>
      <w:pStyle w:val="123"/>
      <w:lvlText w:val="Proposal %1:  "/>
      <w:lvlJc w:val="left"/>
      <w:pPr>
        <w:ind w:left="360" w:hanging="360"/>
      </w:pPr>
      <w:rPr>
        <w:rFonts w:hint="default"/>
        <w:color w:val="auto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F556B2B"/>
    <w:multiLevelType w:val="multilevel"/>
    <w:tmpl w:val="3F556B2B"/>
    <w:lvl w:ilvl="0" w:tentative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>
    <w:nsid w:val="43FF5F2B"/>
    <w:multiLevelType w:val="multilevel"/>
    <w:tmpl w:val="43FF5F2B"/>
    <w:lvl w:ilvl="0" w:tentative="0">
      <w:start w:val="1"/>
      <w:numFmt w:val="decimal"/>
      <w:pStyle w:val="2"/>
      <w:lvlText w:val="%1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"/>
      <w:lvlJc w:val="left"/>
      <w:pPr>
        <w:ind w:left="576" w:hanging="576"/>
      </w:pPr>
      <w:rPr>
        <w:rFonts w:hint="default"/>
        <w:i w:val="0"/>
      </w:rPr>
    </w:lvl>
    <w:lvl w:ilvl="2" w:tentative="0">
      <w:start w:val="1"/>
      <w:numFmt w:val="decimal"/>
      <w:pStyle w:val="4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3" w:tentative="0">
      <w:start w:val="1"/>
      <w:numFmt w:val="decimal"/>
      <w:pStyle w:val="5"/>
      <w:lvlText w:val="%1.%2.%3.%4"/>
      <w:lvlJc w:val="left"/>
      <w:pPr>
        <w:ind w:left="864" w:hanging="86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</w:r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9">
    <w:nsid w:val="4A55685D"/>
    <w:multiLevelType w:val="singleLevel"/>
    <w:tmpl w:val="4A55685D"/>
    <w:lvl w:ilvl="0" w:tentative="0">
      <w:start w:val="1"/>
      <w:numFmt w:val="bullet"/>
      <w:pStyle w:val="24"/>
      <w:lvlText w:val=""/>
      <w:lvlJc w:val="left"/>
      <w:pPr>
        <w:tabs>
          <w:tab w:val="left" w:pos="992"/>
        </w:tabs>
        <w:ind w:left="992" w:hanging="425"/>
      </w:pPr>
      <w:rPr>
        <w:rFonts w:hint="default" w:ascii="Symbol" w:hAnsi="Symbol"/>
      </w:rPr>
    </w:lvl>
  </w:abstractNum>
  <w:abstractNum w:abstractNumId="10">
    <w:nsid w:val="4B7210C8"/>
    <w:multiLevelType w:val="multilevel"/>
    <w:tmpl w:val="4B7210C8"/>
    <w:lvl w:ilvl="0" w:tentative="0">
      <w:start w:val="6"/>
      <w:numFmt w:val="bullet"/>
      <w:lvlText w:val="-"/>
      <w:lvlJc w:val="left"/>
      <w:pPr>
        <w:ind w:left="644" w:hanging="360"/>
      </w:pPr>
      <w:rPr>
        <w:rFonts w:hint="default" w:ascii="Times New Roman" w:hAnsi="Times New Roman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364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084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04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524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244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4964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684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04" w:hanging="360"/>
      </w:pPr>
      <w:rPr>
        <w:rFonts w:hint="default" w:ascii="Wingdings" w:hAnsi="Wingdings"/>
      </w:rPr>
    </w:lvl>
  </w:abstractNum>
  <w:abstractNum w:abstractNumId="11">
    <w:nsid w:val="5101505E"/>
    <w:multiLevelType w:val="multilevel"/>
    <w:tmpl w:val="5101505E"/>
    <w:lvl w:ilvl="0" w:tentative="0">
      <w:start w:val="1"/>
      <w:numFmt w:val="decimal"/>
      <w:pStyle w:val="146"/>
      <w:lvlText w:val="Observation %1"/>
      <w:lvlJc w:val="left"/>
      <w:pPr>
        <w:ind w:left="2062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8D7D2E"/>
    <w:multiLevelType w:val="multilevel"/>
    <w:tmpl w:val="718D7D2E"/>
    <w:lvl w:ilvl="0" w:tentative="0">
      <w:start w:val="1"/>
      <w:numFmt w:val="decimal"/>
      <w:pStyle w:val="128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C267F9C"/>
    <w:multiLevelType w:val="multilevel"/>
    <w:tmpl w:val="7C267F9C"/>
    <w:lvl w:ilvl="0" w:tentative="0">
      <w:start w:val="0"/>
      <w:numFmt w:val="bullet"/>
      <w:pStyle w:val="71"/>
      <w:lvlText w:val=""/>
      <w:lvlJc w:val="left"/>
      <w:pPr>
        <w:ind w:left="720" w:hanging="360"/>
      </w:pPr>
      <w:rPr>
        <w:rFonts w:hint="default" w:ascii="Symbol" w:hAnsi="Symbol" w:eastAsia="Times New Roman" w:cs="Times New Roman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0"/>
      <w:numFmt w:val="bullet"/>
      <w:lvlText w:val="-"/>
      <w:lvlJc w:val="left"/>
      <w:pPr>
        <w:ind w:left="2880" w:hanging="360"/>
      </w:pPr>
      <w:rPr>
        <w:rFonts w:hint="default" w:ascii="Times New Roman" w:hAnsi="Times New Roman" w:eastAsia="MS Mincho" w:cs="Times New Roman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4">
    <w:nsid w:val="7D421B68"/>
    <w:multiLevelType w:val="multilevel"/>
    <w:tmpl w:val="7D421B68"/>
    <w:lvl w:ilvl="0" w:tentative="0">
      <w:start w:val="1"/>
      <w:numFmt w:val="bullet"/>
      <w:pStyle w:val="13"/>
      <w:lvlText w:val=""/>
      <w:lvlJc w:val="left"/>
      <w:pPr>
        <w:tabs>
          <w:tab w:val="left" w:pos="0"/>
        </w:tabs>
        <w:ind w:hanging="360"/>
      </w:pPr>
      <w:rPr>
        <w:rFonts w:hint="default" w:ascii="Symbol" w:hAnsi="Symbol"/>
        <w:color w:val="auto"/>
      </w:rPr>
    </w:lvl>
    <w:lvl w:ilvl="1" w:tentative="0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hint="default" w:ascii="Wingdings" w:hAnsi="Wingdings"/>
      </w:rPr>
    </w:lvl>
    <w:lvl w:ilvl="2" w:tentative="0">
      <w:start w:val="1"/>
      <w:numFmt w:val="bullet"/>
      <w:lvlText w:val=""/>
      <w:lvlJc w:val="left"/>
      <w:pPr>
        <w:tabs>
          <w:tab w:val="left" w:pos="900"/>
        </w:tabs>
        <w:ind w:left="90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hint="default" w:ascii="Wingdings" w:hAnsi="Wingdings"/>
      </w:rPr>
    </w:lvl>
    <w:lvl w:ilvl="4" w:tentative="0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hint="default" w:ascii="Wingdings" w:hAnsi="Wingdings"/>
      </w:rPr>
    </w:lvl>
    <w:lvl w:ilvl="5" w:tentative="0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hint="default" w:ascii="Wingdings" w:hAnsi="Wingdings"/>
      </w:rPr>
    </w:lvl>
    <w:lvl w:ilvl="7" w:tentative="0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hint="default" w:ascii="Wingdings" w:hAnsi="Wingdings"/>
      </w:rPr>
    </w:lvl>
    <w:lvl w:ilvl="8" w:tentative="0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hint="default" w:ascii="Wingdings" w:hAnsi="Wingdings"/>
      </w:rPr>
    </w:lvl>
  </w:abstractNum>
  <w:num w:numId="1">
    <w:abstractNumId w:val="8"/>
  </w:num>
  <w:num w:numId="2">
    <w:abstractNumId w:val="14"/>
  </w:num>
  <w:num w:numId="3">
    <w:abstractNumId w:val="9"/>
  </w:num>
  <w:num w:numId="4">
    <w:abstractNumId w:val="0"/>
  </w:num>
  <w:num w:numId="5">
    <w:abstractNumId w:val="13"/>
  </w:num>
  <w:num w:numId="6">
    <w:abstractNumId w:val="1"/>
    <w:lvlOverride w:ilvl="0">
      <w:lvl w:ilvl="0" w:tentative="1">
        <w:start w:val="0"/>
        <w:numFmt w:val="bullet"/>
        <w:lvlText w:val=""/>
        <w:lvlJc w:val="left"/>
        <w:pPr>
          <w:tabs>
            <w:tab w:val="left" w:pos="720"/>
          </w:tabs>
          <w:ind w:left="720" w:hanging="360"/>
        </w:pPr>
        <w:rPr>
          <w:rFonts w:hint="default" w:ascii="Wingdings" w:hAnsi="Wingdings"/>
          <w:sz w:val="20"/>
        </w:rPr>
      </w:lvl>
    </w:lvlOverride>
  </w:num>
  <w:num w:numId="7">
    <w:abstractNumId w:val="3"/>
  </w:num>
  <w:num w:numId="8">
    <w:abstractNumId w:val="5"/>
  </w:num>
  <w:num w:numId="9">
    <w:abstractNumId w:val="6"/>
  </w:num>
  <w:num w:numId="10">
    <w:abstractNumId w:val="12"/>
  </w:num>
  <w:num w:numId="11">
    <w:abstractNumId w:val="11"/>
  </w:num>
  <w:num w:numId="12">
    <w:abstractNumId w:val="7"/>
  </w:num>
  <w:num w:numId="13">
    <w:abstractNumId w:val="10"/>
  </w:num>
  <w:num w:numId="14">
    <w:abstractNumId w:val="4"/>
  </w:num>
  <w:num w:numId="1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2"/>
  <w:doNotDisplayPageBoundaries w:val="1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attachedTemplate r:id="rId1"/>
  <w:documentProtection w:enforcement="0"/>
  <w:defaultTabStop w:val="720"/>
  <w:drawingGridHorizontalSpacing w:val="100"/>
  <w:displayHorizontalDrawingGridEvery w:val="2"/>
  <w:noPunctuationKerning w:val="1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58A"/>
    <w:rsid w:val="000001F8"/>
    <w:rsid w:val="00000243"/>
    <w:rsid w:val="000003AA"/>
    <w:rsid w:val="00000491"/>
    <w:rsid w:val="0000068A"/>
    <w:rsid w:val="000006B4"/>
    <w:rsid w:val="0000078E"/>
    <w:rsid w:val="0000115C"/>
    <w:rsid w:val="000011EC"/>
    <w:rsid w:val="000011F2"/>
    <w:rsid w:val="0000146D"/>
    <w:rsid w:val="00001E4C"/>
    <w:rsid w:val="00001F3D"/>
    <w:rsid w:val="00002050"/>
    <w:rsid w:val="00002097"/>
    <w:rsid w:val="0000226C"/>
    <w:rsid w:val="00002314"/>
    <w:rsid w:val="00002367"/>
    <w:rsid w:val="000026CA"/>
    <w:rsid w:val="00002A43"/>
    <w:rsid w:val="00002ABE"/>
    <w:rsid w:val="00002B43"/>
    <w:rsid w:val="00002BC6"/>
    <w:rsid w:val="00002BE7"/>
    <w:rsid w:val="00002DC6"/>
    <w:rsid w:val="00002F51"/>
    <w:rsid w:val="00003040"/>
    <w:rsid w:val="0000309D"/>
    <w:rsid w:val="00003110"/>
    <w:rsid w:val="000036CF"/>
    <w:rsid w:val="000039AB"/>
    <w:rsid w:val="00003B58"/>
    <w:rsid w:val="00003F92"/>
    <w:rsid w:val="00004056"/>
    <w:rsid w:val="00004154"/>
    <w:rsid w:val="000043BC"/>
    <w:rsid w:val="000045CF"/>
    <w:rsid w:val="00004897"/>
    <w:rsid w:val="0000498E"/>
    <w:rsid w:val="000049DB"/>
    <w:rsid w:val="00004DA7"/>
    <w:rsid w:val="00005350"/>
    <w:rsid w:val="00005620"/>
    <w:rsid w:val="000056CC"/>
    <w:rsid w:val="00005FC6"/>
    <w:rsid w:val="000063E4"/>
    <w:rsid w:val="000068CF"/>
    <w:rsid w:val="00006C6D"/>
    <w:rsid w:val="00006ECD"/>
    <w:rsid w:val="00007449"/>
    <w:rsid w:val="000076F5"/>
    <w:rsid w:val="000077E1"/>
    <w:rsid w:val="000079B1"/>
    <w:rsid w:val="00007BD3"/>
    <w:rsid w:val="00007E96"/>
    <w:rsid w:val="00007ED8"/>
    <w:rsid w:val="000101AB"/>
    <w:rsid w:val="00010651"/>
    <w:rsid w:val="00010AA0"/>
    <w:rsid w:val="00010C25"/>
    <w:rsid w:val="00011718"/>
    <w:rsid w:val="000119E4"/>
    <w:rsid w:val="00011BE1"/>
    <w:rsid w:val="00011E5B"/>
    <w:rsid w:val="00011F23"/>
    <w:rsid w:val="00011F84"/>
    <w:rsid w:val="000120A3"/>
    <w:rsid w:val="0001217C"/>
    <w:rsid w:val="0001221D"/>
    <w:rsid w:val="000122B0"/>
    <w:rsid w:val="000123AC"/>
    <w:rsid w:val="0001269D"/>
    <w:rsid w:val="0001291F"/>
    <w:rsid w:val="00012A23"/>
    <w:rsid w:val="00012C2D"/>
    <w:rsid w:val="00012FCF"/>
    <w:rsid w:val="000130B7"/>
    <w:rsid w:val="00013355"/>
    <w:rsid w:val="000134FE"/>
    <w:rsid w:val="000135CB"/>
    <w:rsid w:val="000135DA"/>
    <w:rsid w:val="000136D7"/>
    <w:rsid w:val="00013BB3"/>
    <w:rsid w:val="000143B4"/>
    <w:rsid w:val="0001463A"/>
    <w:rsid w:val="000149E3"/>
    <w:rsid w:val="00014BC4"/>
    <w:rsid w:val="00014D17"/>
    <w:rsid w:val="00014DB4"/>
    <w:rsid w:val="00014ED0"/>
    <w:rsid w:val="0001505F"/>
    <w:rsid w:val="0001525D"/>
    <w:rsid w:val="00015533"/>
    <w:rsid w:val="000155DA"/>
    <w:rsid w:val="00015638"/>
    <w:rsid w:val="000157D5"/>
    <w:rsid w:val="000159AB"/>
    <w:rsid w:val="00015D64"/>
    <w:rsid w:val="00015D7A"/>
    <w:rsid w:val="00015E24"/>
    <w:rsid w:val="00016153"/>
    <w:rsid w:val="0001645E"/>
    <w:rsid w:val="00016474"/>
    <w:rsid w:val="00016BBA"/>
    <w:rsid w:val="00016BF1"/>
    <w:rsid w:val="00016D2D"/>
    <w:rsid w:val="00016E19"/>
    <w:rsid w:val="00017099"/>
    <w:rsid w:val="000172F1"/>
    <w:rsid w:val="00017647"/>
    <w:rsid w:val="0001774C"/>
    <w:rsid w:val="000178A3"/>
    <w:rsid w:val="00017AFA"/>
    <w:rsid w:val="00017C43"/>
    <w:rsid w:val="00017D73"/>
    <w:rsid w:val="00017E60"/>
    <w:rsid w:val="00020852"/>
    <w:rsid w:val="00020974"/>
    <w:rsid w:val="0002097D"/>
    <w:rsid w:val="00020A1E"/>
    <w:rsid w:val="00020B2C"/>
    <w:rsid w:val="000212F2"/>
    <w:rsid w:val="00021350"/>
    <w:rsid w:val="0002146C"/>
    <w:rsid w:val="00021677"/>
    <w:rsid w:val="000216B7"/>
    <w:rsid w:val="0002178F"/>
    <w:rsid w:val="000218B3"/>
    <w:rsid w:val="00021920"/>
    <w:rsid w:val="00021A52"/>
    <w:rsid w:val="00021AF7"/>
    <w:rsid w:val="00022000"/>
    <w:rsid w:val="000220B1"/>
    <w:rsid w:val="00022315"/>
    <w:rsid w:val="00022709"/>
    <w:rsid w:val="00022819"/>
    <w:rsid w:val="000228E9"/>
    <w:rsid w:val="000228EB"/>
    <w:rsid w:val="00022B32"/>
    <w:rsid w:val="00022BE8"/>
    <w:rsid w:val="00022E7F"/>
    <w:rsid w:val="000232B8"/>
    <w:rsid w:val="0002338E"/>
    <w:rsid w:val="00023E0A"/>
    <w:rsid w:val="0002427D"/>
    <w:rsid w:val="000244A3"/>
    <w:rsid w:val="00024951"/>
    <w:rsid w:val="00024AFA"/>
    <w:rsid w:val="00024E65"/>
    <w:rsid w:val="00024F12"/>
    <w:rsid w:val="000255FF"/>
    <w:rsid w:val="00025843"/>
    <w:rsid w:val="000259F3"/>
    <w:rsid w:val="00025A45"/>
    <w:rsid w:val="00025BB5"/>
    <w:rsid w:val="00025BD6"/>
    <w:rsid w:val="00025E6B"/>
    <w:rsid w:val="00025F58"/>
    <w:rsid w:val="00026006"/>
    <w:rsid w:val="000260E7"/>
    <w:rsid w:val="0002616F"/>
    <w:rsid w:val="000262BB"/>
    <w:rsid w:val="000263B0"/>
    <w:rsid w:val="0002641F"/>
    <w:rsid w:val="00026453"/>
    <w:rsid w:val="00026481"/>
    <w:rsid w:val="000264A5"/>
    <w:rsid w:val="000267B0"/>
    <w:rsid w:val="00026CF3"/>
    <w:rsid w:val="00026D0D"/>
    <w:rsid w:val="00026E8B"/>
    <w:rsid w:val="000272B3"/>
    <w:rsid w:val="000272B8"/>
    <w:rsid w:val="000273E6"/>
    <w:rsid w:val="00027494"/>
    <w:rsid w:val="000276F0"/>
    <w:rsid w:val="00027829"/>
    <w:rsid w:val="00027B69"/>
    <w:rsid w:val="00027CC8"/>
    <w:rsid w:val="00027DE2"/>
    <w:rsid w:val="00030096"/>
    <w:rsid w:val="0003027C"/>
    <w:rsid w:val="000302E5"/>
    <w:rsid w:val="0003058A"/>
    <w:rsid w:val="00030794"/>
    <w:rsid w:val="000308C6"/>
    <w:rsid w:val="0003093C"/>
    <w:rsid w:val="00030A7A"/>
    <w:rsid w:val="00030ABE"/>
    <w:rsid w:val="00030ADC"/>
    <w:rsid w:val="00030DDE"/>
    <w:rsid w:val="00030EF4"/>
    <w:rsid w:val="0003117A"/>
    <w:rsid w:val="0003121D"/>
    <w:rsid w:val="00031427"/>
    <w:rsid w:val="00031731"/>
    <w:rsid w:val="0003178D"/>
    <w:rsid w:val="00031983"/>
    <w:rsid w:val="00031AD4"/>
    <w:rsid w:val="00031AF2"/>
    <w:rsid w:val="00031DEF"/>
    <w:rsid w:val="00031EC8"/>
    <w:rsid w:val="00031FBD"/>
    <w:rsid w:val="000320B4"/>
    <w:rsid w:val="000323EC"/>
    <w:rsid w:val="0003243B"/>
    <w:rsid w:val="00032450"/>
    <w:rsid w:val="000328CD"/>
    <w:rsid w:val="000329BF"/>
    <w:rsid w:val="00032B30"/>
    <w:rsid w:val="00032D28"/>
    <w:rsid w:val="00032EA2"/>
    <w:rsid w:val="00033876"/>
    <w:rsid w:val="000338A6"/>
    <w:rsid w:val="00033A20"/>
    <w:rsid w:val="00033CCE"/>
    <w:rsid w:val="00033CE1"/>
    <w:rsid w:val="0003416E"/>
    <w:rsid w:val="000345AB"/>
    <w:rsid w:val="000347B9"/>
    <w:rsid w:val="0003486E"/>
    <w:rsid w:val="00034896"/>
    <w:rsid w:val="00034A71"/>
    <w:rsid w:val="0003534A"/>
    <w:rsid w:val="0003547D"/>
    <w:rsid w:val="0003553E"/>
    <w:rsid w:val="0003574A"/>
    <w:rsid w:val="0003576F"/>
    <w:rsid w:val="00035916"/>
    <w:rsid w:val="00035A35"/>
    <w:rsid w:val="00035DFB"/>
    <w:rsid w:val="00035F1C"/>
    <w:rsid w:val="0003603F"/>
    <w:rsid w:val="000360B7"/>
    <w:rsid w:val="0003652D"/>
    <w:rsid w:val="000365FA"/>
    <w:rsid w:val="00036920"/>
    <w:rsid w:val="00037991"/>
    <w:rsid w:val="00037B72"/>
    <w:rsid w:val="00037B9A"/>
    <w:rsid w:val="00037C5A"/>
    <w:rsid w:val="00037CA8"/>
    <w:rsid w:val="00037D1F"/>
    <w:rsid w:val="0004017E"/>
    <w:rsid w:val="000402D6"/>
    <w:rsid w:val="00040418"/>
    <w:rsid w:val="00040683"/>
    <w:rsid w:val="00040744"/>
    <w:rsid w:val="00040B52"/>
    <w:rsid w:val="00040B9B"/>
    <w:rsid w:val="00040BB3"/>
    <w:rsid w:val="00040C2B"/>
    <w:rsid w:val="000411DE"/>
    <w:rsid w:val="000418EC"/>
    <w:rsid w:val="0004194E"/>
    <w:rsid w:val="00041C1C"/>
    <w:rsid w:val="00041E7D"/>
    <w:rsid w:val="00041E99"/>
    <w:rsid w:val="000420C0"/>
    <w:rsid w:val="000420C6"/>
    <w:rsid w:val="0004244A"/>
    <w:rsid w:val="000424FC"/>
    <w:rsid w:val="00042567"/>
    <w:rsid w:val="00042ECA"/>
    <w:rsid w:val="00043003"/>
    <w:rsid w:val="000431C1"/>
    <w:rsid w:val="000433FA"/>
    <w:rsid w:val="00043578"/>
    <w:rsid w:val="00043A5E"/>
    <w:rsid w:val="00043AF9"/>
    <w:rsid w:val="000445C5"/>
    <w:rsid w:val="000447FD"/>
    <w:rsid w:val="000449D0"/>
    <w:rsid w:val="000449FE"/>
    <w:rsid w:val="000458C4"/>
    <w:rsid w:val="000459C0"/>
    <w:rsid w:val="00045C4F"/>
    <w:rsid w:val="00045F9D"/>
    <w:rsid w:val="000461F3"/>
    <w:rsid w:val="000462FA"/>
    <w:rsid w:val="0004642B"/>
    <w:rsid w:val="00046657"/>
    <w:rsid w:val="00046741"/>
    <w:rsid w:val="00046A46"/>
    <w:rsid w:val="00046A72"/>
    <w:rsid w:val="00046E24"/>
    <w:rsid w:val="00046F19"/>
    <w:rsid w:val="00047220"/>
    <w:rsid w:val="0004796D"/>
    <w:rsid w:val="00047E19"/>
    <w:rsid w:val="00047F2F"/>
    <w:rsid w:val="00050087"/>
    <w:rsid w:val="000507C2"/>
    <w:rsid w:val="000507E1"/>
    <w:rsid w:val="00050906"/>
    <w:rsid w:val="00050A50"/>
    <w:rsid w:val="00050AFC"/>
    <w:rsid w:val="00050D19"/>
    <w:rsid w:val="00050D40"/>
    <w:rsid w:val="00050DC9"/>
    <w:rsid w:val="00050EB2"/>
    <w:rsid w:val="00051232"/>
    <w:rsid w:val="00051696"/>
    <w:rsid w:val="00051AA8"/>
    <w:rsid w:val="00051D5F"/>
    <w:rsid w:val="00051DC9"/>
    <w:rsid w:val="00051F3B"/>
    <w:rsid w:val="000521D7"/>
    <w:rsid w:val="0005242C"/>
    <w:rsid w:val="000524F6"/>
    <w:rsid w:val="0005289B"/>
    <w:rsid w:val="000528E7"/>
    <w:rsid w:val="000529E8"/>
    <w:rsid w:val="00052AEF"/>
    <w:rsid w:val="00052BE2"/>
    <w:rsid w:val="00052C36"/>
    <w:rsid w:val="00052DB8"/>
    <w:rsid w:val="00052E9D"/>
    <w:rsid w:val="00052E9E"/>
    <w:rsid w:val="00052F03"/>
    <w:rsid w:val="00053033"/>
    <w:rsid w:val="000530AF"/>
    <w:rsid w:val="00053200"/>
    <w:rsid w:val="0005356D"/>
    <w:rsid w:val="00053BBC"/>
    <w:rsid w:val="00053DAA"/>
    <w:rsid w:val="00053FE5"/>
    <w:rsid w:val="000540AD"/>
    <w:rsid w:val="00054117"/>
    <w:rsid w:val="00054378"/>
    <w:rsid w:val="000543CC"/>
    <w:rsid w:val="0005443B"/>
    <w:rsid w:val="00054836"/>
    <w:rsid w:val="00054CCF"/>
    <w:rsid w:val="00054D72"/>
    <w:rsid w:val="00054F1F"/>
    <w:rsid w:val="00055343"/>
    <w:rsid w:val="00055414"/>
    <w:rsid w:val="000555B9"/>
    <w:rsid w:val="000555C8"/>
    <w:rsid w:val="00055680"/>
    <w:rsid w:val="00055715"/>
    <w:rsid w:val="0005576B"/>
    <w:rsid w:val="00055AF0"/>
    <w:rsid w:val="00055B7D"/>
    <w:rsid w:val="00055E65"/>
    <w:rsid w:val="000562A6"/>
    <w:rsid w:val="00056975"/>
    <w:rsid w:val="00056B6B"/>
    <w:rsid w:val="00056B77"/>
    <w:rsid w:val="00056DF3"/>
    <w:rsid w:val="00056F46"/>
    <w:rsid w:val="0005720C"/>
    <w:rsid w:val="000575D7"/>
    <w:rsid w:val="00057764"/>
    <w:rsid w:val="000577F0"/>
    <w:rsid w:val="00057D72"/>
    <w:rsid w:val="00057FAA"/>
    <w:rsid w:val="000600B4"/>
    <w:rsid w:val="00060193"/>
    <w:rsid w:val="00060570"/>
    <w:rsid w:val="000606B9"/>
    <w:rsid w:val="0006077F"/>
    <w:rsid w:val="00060DD6"/>
    <w:rsid w:val="00060EE8"/>
    <w:rsid w:val="0006131F"/>
    <w:rsid w:val="00061550"/>
    <w:rsid w:val="00061CEC"/>
    <w:rsid w:val="00061D2D"/>
    <w:rsid w:val="00061E63"/>
    <w:rsid w:val="00062285"/>
    <w:rsid w:val="00062675"/>
    <w:rsid w:val="00062950"/>
    <w:rsid w:val="0006298A"/>
    <w:rsid w:val="00062DCB"/>
    <w:rsid w:val="00062E51"/>
    <w:rsid w:val="000630B2"/>
    <w:rsid w:val="000631C8"/>
    <w:rsid w:val="0006378D"/>
    <w:rsid w:val="000637C4"/>
    <w:rsid w:val="00063899"/>
    <w:rsid w:val="000639DE"/>
    <w:rsid w:val="00063A9D"/>
    <w:rsid w:val="00063B50"/>
    <w:rsid w:val="00063EBF"/>
    <w:rsid w:val="0006436A"/>
    <w:rsid w:val="00064587"/>
    <w:rsid w:val="000645A8"/>
    <w:rsid w:val="0006465B"/>
    <w:rsid w:val="00064880"/>
    <w:rsid w:val="00064CBD"/>
    <w:rsid w:val="00064CD0"/>
    <w:rsid w:val="00064F61"/>
    <w:rsid w:val="00065743"/>
    <w:rsid w:val="0006574B"/>
    <w:rsid w:val="000659BD"/>
    <w:rsid w:val="00065AE6"/>
    <w:rsid w:val="00065B36"/>
    <w:rsid w:val="00065B41"/>
    <w:rsid w:val="00065CB2"/>
    <w:rsid w:val="00065FFD"/>
    <w:rsid w:val="00066458"/>
    <w:rsid w:val="00066836"/>
    <w:rsid w:val="00066B55"/>
    <w:rsid w:val="000672C9"/>
    <w:rsid w:val="0006737B"/>
    <w:rsid w:val="0006755A"/>
    <w:rsid w:val="00067A6B"/>
    <w:rsid w:val="00067EE6"/>
    <w:rsid w:val="00067FC0"/>
    <w:rsid w:val="0007012F"/>
    <w:rsid w:val="000702F8"/>
    <w:rsid w:val="00070A13"/>
    <w:rsid w:val="00071161"/>
    <w:rsid w:val="00071468"/>
    <w:rsid w:val="00071477"/>
    <w:rsid w:val="00071694"/>
    <w:rsid w:val="00071701"/>
    <w:rsid w:val="0007191C"/>
    <w:rsid w:val="00071B07"/>
    <w:rsid w:val="00071DD1"/>
    <w:rsid w:val="00071E14"/>
    <w:rsid w:val="00071FF8"/>
    <w:rsid w:val="00072266"/>
    <w:rsid w:val="000722BE"/>
    <w:rsid w:val="000723E7"/>
    <w:rsid w:val="000726AD"/>
    <w:rsid w:val="00072970"/>
    <w:rsid w:val="00072D23"/>
    <w:rsid w:val="00072D43"/>
    <w:rsid w:val="00072EF1"/>
    <w:rsid w:val="000731F9"/>
    <w:rsid w:val="0007320C"/>
    <w:rsid w:val="0007394F"/>
    <w:rsid w:val="000739EA"/>
    <w:rsid w:val="00073B3B"/>
    <w:rsid w:val="00073F4B"/>
    <w:rsid w:val="000744F8"/>
    <w:rsid w:val="0007455F"/>
    <w:rsid w:val="00074A2B"/>
    <w:rsid w:val="0007534F"/>
    <w:rsid w:val="000753A8"/>
    <w:rsid w:val="00075457"/>
    <w:rsid w:val="000754A3"/>
    <w:rsid w:val="00075886"/>
    <w:rsid w:val="00075C5E"/>
    <w:rsid w:val="00075E2B"/>
    <w:rsid w:val="00075F8D"/>
    <w:rsid w:val="000760A8"/>
    <w:rsid w:val="000760F6"/>
    <w:rsid w:val="00076483"/>
    <w:rsid w:val="000767D1"/>
    <w:rsid w:val="00076B5B"/>
    <w:rsid w:val="00076C47"/>
    <w:rsid w:val="00076EF1"/>
    <w:rsid w:val="00076FA3"/>
    <w:rsid w:val="000770A9"/>
    <w:rsid w:val="0007748D"/>
    <w:rsid w:val="00077634"/>
    <w:rsid w:val="00077668"/>
    <w:rsid w:val="000777D3"/>
    <w:rsid w:val="00077A63"/>
    <w:rsid w:val="00077D49"/>
    <w:rsid w:val="000807D3"/>
    <w:rsid w:val="0008092E"/>
    <w:rsid w:val="000809C1"/>
    <w:rsid w:val="00080A20"/>
    <w:rsid w:val="00080CF9"/>
    <w:rsid w:val="0008112A"/>
    <w:rsid w:val="000811BD"/>
    <w:rsid w:val="000811D9"/>
    <w:rsid w:val="0008131B"/>
    <w:rsid w:val="00081472"/>
    <w:rsid w:val="00081600"/>
    <w:rsid w:val="000817DA"/>
    <w:rsid w:val="000819BC"/>
    <w:rsid w:val="00081A03"/>
    <w:rsid w:val="00081A4B"/>
    <w:rsid w:val="00081BC0"/>
    <w:rsid w:val="00081BC5"/>
    <w:rsid w:val="00081D2A"/>
    <w:rsid w:val="00081DA2"/>
    <w:rsid w:val="00081FB2"/>
    <w:rsid w:val="0008204F"/>
    <w:rsid w:val="000822D7"/>
    <w:rsid w:val="00082362"/>
    <w:rsid w:val="000829CA"/>
    <w:rsid w:val="00082E80"/>
    <w:rsid w:val="00083197"/>
    <w:rsid w:val="000833BD"/>
    <w:rsid w:val="0008341E"/>
    <w:rsid w:val="00083496"/>
    <w:rsid w:val="0008378C"/>
    <w:rsid w:val="00083851"/>
    <w:rsid w:val="000839F4"/>
    <w:rsid w:val="00083D47"/>
    <w:rsid w:val="00083DFE"/>
    <w:rsid w:val="00084053"/>
    <w:rsid w:val="000842F8"/>
    <w:rsid w:val="00084B6D"/>
    <w:rsid w:val="0008519D"/>
    <w:rsid w:val="0008525B"/>
    <w:rsid w:val="00085392"/>
    <w:rsid w:val="00085AC8"/>
    <w:rsid w:val="00085B87"/>
    <w:rsid w:val="000862A2"/>
    <w:rsid w:val="00086326"/>
    <w:rsid w:val="000863CC"/>
    <w:rsid w:val="000863ED"/>
    <w:rsid w:val="0008660D"/>
    <w:rsid w:val="00086DAB"/>
    <w:rsid w:val="00086DB3"/>
    <w:rsid w:val="00087010"/>
    <w:rsid w:val="000873E4"/>
    <w:rsid w:val="00087630"/>
    <w:rsid w:val="00087716"/>
    <w:rsid w:val="000877E1"/>
    <w:rsid w:val="000877E7"/>
    <w:rsid w:val="0008781E"/>
    <w:rsid w:val="00087C14"/>
    <w:rsid w:val="0009012A"/>
    <w:rsid w:val="00090333"/>
    <w:rsid w:val="00090555"/>
    <w:rsid w:val="0009090B"/>
    <w:rsid w:val="00090919"/>
    <w:rsid w:val="00090968"/>
    <w:rsid w:val="00090DCA"/>
    <w:rsid w:val="000910C1"/>
    <w:rsid w:val="000910D0"/>
    <w:rsid w:val="00091312"/>
    <w:rsid w:val="0009143A"/>
    <w:rsid w:val="00091553"/>
    <w:rsid w:val="00091722"/>
    <w:rsid w:val="00091A47"/>
    <w:rsid w:val="00091CA2"/>
    <w:rsid w:val="00092260"/>
    <w:rsid w:val="0009255C"/>
    <w:rsid w:val="00092615"/>
    <w:rsid w:val="00092657"/>
    <w:rsid w:val="00092754"/>
    <w:rsid w:val="000927B5"/>
    <w:rsid w:val="000928E0"/>
    <w:rsid w:val="00092BD5"/>
    <w:rsid w:val="00092FFD"/>
    <w:rsid w:val="00093081"/>
    <w:rsid w:val="000931CB"/>
    <w:rsid w:val="0009395D"/>
    <w:rsid w:val="00093997"/>
    <w:rsid w:val="00093D36"/>
    <w:rsid w:val="00094102"/>
    <w:rsid w:val="000941AA"/>
    <w:rsid w:val="000943E8"/>
    <w:rsid w:val="0009448F"/>
    <w:rsid w:val="00094BF4"/>
    <w:rsid w:val="00094C2D"/>
    <w:rsid w:val="00094D75"/>
    <w:rsid w:val="0009523B"/>
    <w:rsid w:val="000952E9"/>
    <w:rsid w:val="0009552E"/>
    <w:rsid w:val="000957EB"/>
    <w:rsid w:val="000959B6"/>
    <w:rsid w:val="00095DD7"/>
    <w:rsid w:val="00095EF7"/>
    <w:rsid w:val="00095FC1"/>
    <w:rsid w:val="00095FCC"/>
    <w:rsid w:val="0009639C"/>
    <w:rsid w:val="000964D1"/>
    <w:rsid w:val="000968CA"/>
    <w:rsid w:val="00096C0F"/>
    <w:rsid w:val="00096D85"/>
    <w:rsid w:val="00096F6F"/>
    <w:rsid w:val="00097016"/>
    <w:rsid w:val="00097133"/>
    <w:rsid w:val="000973ED"/>
    <w:rsid w:val="00097427"/>
    <w:rsid w:val="00097497"/>
    <w:rsid w:val="00097765"/>
    <w:rsid w:val="000979A4"/>
    <w:rsid w:val="00097EA5"/>
    <w:rsid w:val="00097F41"/>
    <w:rsid w:val="000A057C"/>
    <w:rsid w:val="000A09D4"/>
    <w:rsid w:val="000A0B8C"/>
    <w:rsid w:val="000A0E6C"/>
    <w:rsid w:val="000A12FE"/>
    <w:rsid w:val="000A1458"/>
    <w:rsid w:val="000A1567"/>
    <w:rsid w:val="000A16EC"/>
    <w:rsid w:val="000A1862"/>
    <w:rsid w:val="000A18EF"/>
    <w:rsid w:val="000A1A41"/>
    <w:rsid w:val="000A1F1A"/>
    <w:rsid w:val="000A1F96"/>
    <w:rsid w:val="000A1FB5"/>
    <w:rsid w:val="000A22AC"/>
    <w:rsid w:val="000A22DC"/>
    <w:rsid w:val="000A24C7"/>
    <w:rsid w:val="000A24CF"/>
    <w:rsid w:val="000A2D1E"/>
    <w:rsid w:val="000A2F9A"/>
    <w:rsid w:val="000A322E"/>
    <w:rsid w:val="000A35B2"/>
    <w:rsid w:val="000A362B"/>
    <w:rsid w:val="000A3D5A"/>
    <w:rsid w:val="000A3E0C"/>
    <w:rsid w:val="000A418D"/>
    <w:rsid w:val="000A42D4"/>
    <w:rsid w:val="000A4331"/>
    <w:rsid w:val="000A49FD"/>
    <w:rsid w:val="000A4A3F"/>
    <w:rsid w:val="000A4B10"/>
    <w:rsid w:val="000A4CA3"/>
    <w:rsid w:val="000A4F6A"/>
    <w:rsid w:val="000A515A"/>
    <w:rsid w:val="000A560F"/>
    <w:rsid w:val="000A57E1"/>
    <w:rsid w:val="000A595D"/>
    <w:rsid w:val="000A59A1"/>
    <w:rsid w:val="000A5A5C"/>
    <w:rsid w:val="000A5E4D"/>
    <w:rsid w:val="000A5F98"/>
    <w:rsid w:val="000A6307"/>
    <w:rsid w:val="000A6321"/>
    <w:rsid w:val="000A64FE"/>
    <w:rsid w:val="000A661E"/>
    <w:rsid w:val="000A679A"/>
    <w:rsid w:val="000A6ABA"/>
    <w:rsid w:val="000A6B78"/>
    <w:rsid w:val="000A7109"/>
    <w:rsid w:val="000A7253"/>
    <w:rsid w:val="000A731B"/>
    <w:rsid w:val="000A73FF"/>
    <w:rsid w:val="000A7754"/>
    <w:rsid w:val="000A7F43"/>
    <w:rsid w:val="000B02D5"/>
    <w:rsid w:val="000B033E"/>
    <w:rsid w:val="000B0436"/>
    <w:rsid w:val="000B0815"/>
    <w:rsid w:val="000B0E9E"/>
    <w:rsid w:val="000B13E9"/>
    <w:rsid w:val="000B1449"/>
    <w:rsid w:val="000B16E6"/>
    <w:rsid w:val="000B174D"/>
    <w:rsid w:val="000B1947"/>
    <w:rsid w:val="000B19AE"/>
    <w:rsid w:val="000B1AD6"/>
    <w:rsid w:val="000B1B64"/>
    <w:rsid w:val="000B22ED"/>
    <w:rsid w:val="000B249C"/>
    <w:rsid w:val="000B269D"/>
    <w:rsid w:val="000B280A"/>
    <w:rsid w:val="000B2A38"/>
    <w:rsid w:val="000B2B27"/>
    <w:rsid w:val="000B2EC5"/>
    <w:rsid w:val="000B2EF3"/>
    <w:rsid w:val="000B315B"/>
    <w:rsid w:val="000B3427"/>
    <w:rsid w:val="000B34F6"/>
    <w:rsid w:val="000B35AC"/>
    <w:rsid w:val="000B3627"/>
    <w:rsid w:val="000B36ED"/>
    <w:rsid w:val="000B3767"/>
    <w:rsid w:val="000B3828"/>
    <w:rsid w:val="000B3E2F"/>
    <w:rsid w:val="000B3FC2"/>
    <w:rsid w:val="000B3FEB"/>
    <w:rsid w:val="000B4357"/>
    <w:rsid w:val="000B4408"/>
    <w:rsid w:val="000B4769"/>
    <w:rsid w:val="000B4B03"/>
    <w:rsid w:val="000B4B0E"/>
    <w:rsid w:val="000B4B1F"/>
    <w:rsid w:val="000B4B9E"/>
    <w:rsid w:val="000B4BF7"/>
    <w:rsid w:val="000B4C28"/>
    <w:rsid w:val="000B4C4B"/>
    <w:rsid w:val="000B4C5F"/>
    <w:rsid w:val="000B4E76"/>
    <w:rsid w:val="000B51E5"/>
    <w:rsid w:val="000B5A66"/>
    <w:rsid w:val="000B5B49"/>
    <w:rsid w:val="000B5C01"/>
    <w:rsid w:val="000B5C48"/>
    <w:rsid w:val="000B5E56"/>
    <w:rsid w:val="000B6182"/>
    <w:rsid w:val="000B6508"/>
    <w:rsid w:val="000B673D"/>
    <w:rsid w:val="000B68EE"/>
    <w:rsid w:val="000B69B2"/>
    <w:rsid w:val="000B6A05"/>
    <w:rsid w:val="000B6A17"/>
    <w:rsid w:val="000B6E8A"/>
    <w:rsid w:val="000B6F73"/>
    <w:rsid w:val="000B77C8"/>
    <w:rsid w:val="000B7EBB"/>
    <w:rsid w:val="000B7EEE"/>
    <w:rsid w:val="000B7F91"/>
    <w:rsid w:val="000C0407"/>
    <w:rsid w:val="000C04C8"/>
    <w:rsid w:val="000C050B"/>
    <w:rsid w:val="000C0696"/>
    <w:rsid w:val="000C09F5"/>
    <w:rsid w:val="000C0A62"/>
    <w:rsid w:val="000C0D06"/>
    <w:rsid w:val="000C0E88"/>
    <w:rsid w:val="000C0ECC"/>
    <w:rsid w:val="000C11B1"/>
    <w:rsid w:val="000C197F"/>
    <w:rsid w:val="000C1E1C"/>
    <w:rsid w:val="000C2024"/>
    <w:rsid w:val="000C204F"/>
    <w:rsid w:val="000C2223"/>
    <w:rsid w:val="000C2A35"/>
    <w:rsid w:val="000C2AA8"/>
    <w:rsid w:val="000C2EF4"/>
    <w:rsid w:val="000C301D"/>
    <w:rsid w:val="000C3141"/>
    <w:rsid w:val="000C34CD"/>
    <w:rsid w:val="000C3759"/>
    <w:rsid w:val="000C37F9"/>
    <w:rsid w:val="000C3A53"/>
    <w:rsid w:val="000C3AF6"/>
    <w:rsid w:val="000C3D33"/>
    <w:rsid w:val="000C3DE1"/>
    <w:rsid w:val="000C432A"/>
    <w:rsid w:val="000C43CF"/>
    <w:rsid w:val="000C45DE"/>
    <w:rsid w:val="000C46CB"/>
    <w:rsid w:val="000C4736"/>
    <w:rsid w:val="000C481E"/>
    <w:rsid w:val="000C494F"/>
    <w:rsid w:val="000C4BB5"/>
    <w:rsid w:val="000C4D68"/>
    <w:rsid w:val="000C4DA5"/>
    <w:rsid w:val="000C4EC4"/>
    <w:rsid w:val="000C4ED1"/>
    <w:rsid w:val="000C53E1"/>
    <w:rsid w:val="000C5429"/>
    <w:rsid w:val="000C564F"/>
    <w:rsid w:val="000C57F9"/>
    <w:rsid w:val="000C5875"/>
    <w:rsid w:val="000C5CB8"/>
    <w:rsid w:val="000C5E17"/>
    <w:rsid w:val="000C5F21"/>
    <w:rsid w:val="000C60C1"/>
    <w:rsid w:val="000C63FC"/>
    <w:rsid w:val="000C65B9"/>
    <w:rsid w:val="000C6959"/>
    <w:rsid w:val="000C7225"/>
    <w:rsid w:val="000C76E1"/>
    <w:rsid w:val="000C7DB1"/>
    <w:rsid w:val="000C7EA4"/>
    <w:rsid w:val="000C7EB0"/>
    <w:rsid w:val="000C7EC8"/>
    <w:rsid w:val="000C7F91"/>
    <w:rsid w:val="000D0550"/>
    <w:rsid w:val="000D0765"/>
    <w:rsid w:val="000D0EAD"/>
    <w:rsid w:val="000D0EC9"/>
    <w:rsid w:val="000D1107"/>
    <w:rsid w:val="000D11BC"/>
    <w:rsid w:val="000D16E8"/>
    <w:rsid w:val="000D1713"/>
    <w:rsid w:val="000D1955"/>
    <w:rsid w:val="000D1A94"/>
    <w:rsid w:val="000D1DD3"/>
    <w:rsid w:val="000D1FE3"/>
    <w:rsid w:val="000D2161"/>
    <w:rsid w:val="000D220B"/>
    <w:rsid w:val="000D229E"/>
    <w:rsid w:val="000D2350"/>
    <w:rsid w:val="000D2546"/>
    <w:rsid w:val="000D2838"/>
    <w:rsid w:val="000D2C44"/>
    <w:rsid w:val="000D2E08"/>
    <w:rsid w:val="000D2F21"/>
    <w:rsid w:val="000D309A"/>
    <w:rsid w:val="000D3284"/>
    <w:rsid w:val="000D3B86"/>
    <w:rsid w:val="000D4058"/>
    <w:rsid w:val="000D4082"/>
    <w:rsid w:val="000D4527"/>
    <w:rsid w:val="000D4570"/>
    <w:rsid w:val="000D4748"/>
    <w:rsid w:val="000D49BF"/>
    <w:rsid w:val="000D4AD8"/>
    <w:rsid w:val="000D4CE2"/>
    <w:rsid w:val="000D4D0F"/>
    <w:rsid w:val="000D5020"/>
    <w:rsid w:val="000D56C3"/>
    <w:rsid w:val="000D5738"/>
    <w:rsid w:val="000D5CB9"/>
    <w:rsid w:val="000D62A6"/>
    <w:rsid w:val="000D63A1"/>
    <w:rsid w:val="000D6444"/>
    <w:rsid w:val="000D6558"/>
    <w:rsid w:val="000D655E"/>
    <w:rsid w:val="000D656E"/>
    <w:rsid w:val="000D6613"/>
    <w:rsid w:val="000D672A"/>
    <w:rsid w:val="000D6AA3"/>
    <w:rsid w:val="000D7232"/>
    <w:rsid w:val="000D730D"/>
    <w:rsid w:val="000D76DB"/>
    <w:rsid w:val="000D789A"/>
    <w:rsid w:val="000D797A"/>
    <w:rsid w:val="000D7F40"/>
    <w:rsid w:val="000E0095"/>
    <w:rsid w:val="000E018E"/>
    <w:rsid w:val="000E01B5"/>
    <w:rsid w:val="000E04A1"/>
    <w:rsid w:val="000E080F"/>
    <w:rsid w:val="000E0833"/>
    <w:rsid w:val="000E0949"/>
    <w:rsid w:val="000E09E7"/>
    <w:rsid w:val="000E09FC"/>
    <w:rsid w:val="000E0DD3"/>
    <w:rsid w:val="000E0F7C"/>
    <w:rsid w:val="000E1192"/>
    <w:rsid w:val="000E159C"/>
    <w:rsid w:val="000E169F"/>
    <w:rsid w:val="000E1896"/>
    <w:rsid w:val="000E18EA"/>
    <w:rsid w:val="000E1941"/>
    <w:rsid w:val="000E19F8"/>
    <w:rsid w:val="000E1DF4"/>
    <w:rsid w:val="000E1FE7"/>
    <w:rsid w:val="000E2014"/>
    <w:rsid w:val="000E2052"/>
    <w:rsid w:val="000E22F6"/>
    <w:rsid w:val="000E2433"/>
    <w:rsid w:val="000E2608"/>
    <w:rsid w:val="000E2743"/>
    <w:rsid w:val="000E2D52"/>
    <w:rsid w:val="000E309C"/>
    <w:rsid w:val="000E31E9"/>
    <w:rsid w:val="000E34C2"/>
    <w:rsid w:val="000E3677"/>
    <w:rsid w:val="000E36E3"/>
    <w:rsid w:val="000E3844"/>
    <w:rsid w:val="000E3A59"/>
    <w:rsid w:val="000E3D89"/>
    <w:rsid w:val="000E3FE0"/>
    <w:rsid w:val="000E4594"/>
    <w:rsid w:val="000E4601"/>
    <w:rsid w:val="000E46CF"/>
    <w:rsid w:val="000E4DAA"/>
    <w:rsid w:val="000E546A"/>
    <w:rsid w:val="000E5682"/>
    <w:rsid w:val="000E57E6"/>
    <w:rsid w:val="000E5915"/>
    <w:rsid w:val="000E5BE0"/>
    <w:rsid w:val="000E5CAB"/>
    <w:rsid w:val="000E5E7B"/>
    <w:rsid w:val="000E6765"/>
    <w:rsid w:val="000E67F5"/>
    <w:rsid w:val="000E6A10"/>
    <w:rsid w:val="000E6D2D"/>
    <w:rsid w:val="000E6FFC"/>
    <w:rsid w:val="000E70EE"/>
    <w:rsid w:val="000E750F"/>
    <w:rsid w:val="000E7BF7"/>
    <w:rsid w:val="000E7D5C"/>
    <w:rsid w:val="000E7E1F"/>
    <w:rsid w:val="000E7F27"/>
    <w:rsid w:val="000F0388"/>
    <w:rsid w:val="000F0701"/>
    <w:rsid w:val="000F089F"/>
    <w:rsid w:val="000F0E01"/>
    <w:rsid w:val="000F15F8"/>
    <w:rsid w:val="000F1A8F"/>
    <w:rsid w:val="000F1E21"/>
    <w:rsid w:val="000F231F"/>
    <w:rsid w:val="000F249A"/>
    <w:rsid w:val="000F264C"/>
    <w:rsid w:val="000F26F5"/>
    <w:rsid w:val="000F271C"/>
    <w:rsid w:val="000F276E"/>
    <w:rsid w:val="000F2969"/>
    <w:rsid w:val="000F2DE0"/>
    <w:rsid w:val="000F380D"/>
    <w:rsid w:val="000F38FB"/>
    <w:rsid w:val="000F3989"/>
    <w:rsid w:val="000F3C92"/>
    <w:rsid w:val="000F3CD3"/>
    <w:rsid w:val="000F3E9E"/>
    <w:rsid w:val="000F4612"/>
    <w:rsid w:val="000F474A"/>
    <w:rsid w:val="000F47E9"/>
    <w:rsid w:val="000F48F0"/>
    <w:rsid w:val="000F4E74"/>
    <w:rsid w:val="000F5025"/>
    <w:rsid w:val="000F51D5"/>
    <w:rsid w:val="000F52FD"/>
    <w:rsid w:val="000F5980"/>
    <w:rsid w:val="000F5A51"/>
    <w:rsid w:val="000F5A92"/>
    <w:rsid w:val="000F5D62"/>
    <w:rsid w:val="000F5E02"/>
    <w:rsid w:val="000F6396"/>
    <w:rsid w:val="000F6427"/>
    <w:rsid w:val="000F657E"/>
    <w:rsid w:val="000F66E4"/>
    <w:rsid w:val="000F6A43"/>
    <w:rsid w:val="000F6BCC"/>
    <w:rsid w:val="000F7143"/>
    <w:rsid w:val="000F7656"/>
    <w:rsid w:val="000F7E73"/>
    <w:rsid w:val="001001A9"/>
    <w:rsid w:val="00100269"/>
    <w:rsid w:val="001003E1"/>
    <w:rsid w:val="001004B6"/>
    <w:rsid w:val="001007E5"/>
    <w:rsid w:val="00100819"/>
    <w:rsid w:val="001012DF"/>
    <w:rsid w:val="001013E9"/>
    <w:rsid w:val="00101793"/>
    <w:rsid w:val="00101D4F"/>
    <w:rsid w:val="00101EEF"/>
    <w:rsid w:val="00102042"/>
    <w:rsid w:val="00102388"/>
    <w:rsid w:val="0010253B"/>
    <w:rsid w:val="00102A1D"/>
    <w:rsid w:val="00102BD0"/>
    <w:rsid w:val="00102CA8"/>
    <w:rsid w:val="001030A8"/>
    <w:rsid w:val="001030C2"/>
    <w:rsid w:val="001033AC"/>
    <w:rsid w:val="001034BA"/>
    <w:rsid w:val="001036A7"/>
    <w:rsid w:val="00103945"/>
    <w:rsid w:val="00103946"/>
    <w:rsid w:val="00103B18"/>
    <w:rsid w:val="00103BD6"/>
    <w:rsid w:val="00103C6C"/>
    <w:rsid w:val="00103E3A"/>
    <w:rsid w:val="00103EB6"/>
    <w:rsid w:val="00103FDC"/>
    <w:rsid w:val="00104E5D"/>
    <w:rsid w:val="001051C2"/>
    <w:rsid w:val="00105252"/>
    <w:rsid w:val="0010547B"/>
    <w:rsid w:val="00105951"/>
    <w:rsid w:val="00105BBE"/>
    <w:rsid w:val="00105C90"/>
    <w:rsid w:val="00105CD0"/>
    <w:rsid w:val="00105F08"/>
    <w:rsid w:val="001066AF"/>
    <w:rsid w:val="0010670D"/>
    <w:rsid w:val="00106904"/>
    <w:rsid w:val="00106ACF"/>
    <w:rsid w:val="00106EA8"/>
    <w:rsid w:val="00106FB3"/>
    <w:rsid w:val="00107039"/>
    <w:rsid w:val="001071FE"/>
    <w:rsid w:val="00107208"/>
    <w:rsid w:val="0010751A"/>
    <w:rsid w:val="001075F9"/>
    <w:rsid w:val="0010774D"/>
    <w:rsid w:val="00107882"/>
    <w:rsid w:val="0010799E"/>
    <w:rsid w:val="0011012A"/>
    <w:rsid w:val="001105AE"/>
    <w:rsid w:val="001109CE"/>
    <w:rsid w:val="00110AFA"/>
    <w:rsid w:val="00110CF2"/>
    <w:rsid w:val="00110EAB"/>
    <w:rsid w:val="0011110F"/>
    <w:rsid w:val="00111254"/>
    <w:rsid w:val="001115AB"/>
    <w:rsid w:val="00111AC8"/>
    <w:rsid w:val="00111D07"/>
    <w:rsid w:val="00112296"/>
    <w:rsid w:val="001123A6"/>
    <w:rsid w:val="00112472"/>
    <w:rsid w:val="00112916"/>
    <w:rsid w:val="00112A60"/>
    <w:rsid w:val="00112C31"/>
    <w:rsid w:val="00112D4F"/>
    <w:rsid w:val="00112E14"/>
    <w:rsid w:val="00112E90"/>
    <w:rsid w:val="00113940"/>
    <w:rsid w:val="00113E2F"/>
    <w:rsid w:val="00113FFF"/>
    <w:rsid w:val="00114311"/>
    <w:rsid w:val="00114418"/>
    <w:rsid w:val="00114688"/>
    <w:rsid w:val="0011472E"/>
    <w:rsid w:val="001148E5"/>
    <w:rsid w:val="001148E6"/>
    <w:rsid w:val="00114E11"/>
    <w:rsid w:val="0011522C"/>
    <w:rsid w:val="001152CD"/>
    <w:rsid w:val="0011532B"/>
    <w:rsid w:val="001154CC"/>
    <w:rsid w:val="001157D7"/>
    <w:rsid w:val="001157E5"/>
    <w:rsid w:val="0011584B"/>
    <w:rsid w:val="001159CE"/>
    <w:rsid w:val="00115AC6"/>
    <w:rsid w:val="00116298"/>
    <w:rsid w:val="001163BB"/>
    <w:rsid w:val="001163E2"/>
    <w:rsid w:val="001164EB"/>
    <w:rsid w:val="00116530"/>
    <w:rsid w:val="0011654D"/>
    <w:rsid w:val="0011674F"/>
    <w:rsid w:val="0011687B"/>
    <w:rsid w:val="00116D9D"/>
    <w:rsid w:val="00116EDC"/>
    <w:rsid w:val="00116F39"/>
    <w:rsid w:val="00116FB5"/>
    <w:rsid w:val="00117809"/>
    <w:rsid w:val="00117D4D"/>
    <w:rsid w:val="00120185"/>
    <w:rsid w:val="001201A8"/>
    <w:rsid w:val="001203B9"/>
    <w:rsid w:val="001204DD"/>
    <w:rsid w:val="00120AE2"/>
    <w:rsid w:val="00120B16"/>
    <w:rsid w:val="00120BD4"/>
    <w:rsid w:val="00120F37"/>
    <w:rsid w:val="00121C21"/>
    <w:rsid w:val="00122145"/>
    <w:rsid w:val="00122177"/>
    <w:rsid w:val="00122593"/>
    <w:rsid w:val="001225E4"/>
    <w:rsid w:val="00122688"/>
    <w:rsid w:val="0012274C"/>
    <w:rsid w:val="00122845"/>
    <w:rsid w:val="00122C7D"/>
    <w:rsid w:val="00122C98"/>
    <w:rsid w:val="001232F6"/>
    <w:rsid w:val="00123598"/>
    <w:rsid w:val="001239ED"/>
    <w:rsid w:val="00123A8B"/>
    <w:rsid w:val="00123CC4"/>
    <w:rsid w:val="00123F83"/>
    <w:rsid w:val="0012424C"/>
    <w:rsid w:val="00124350"/>
    <w:rsid w:val="00124409"/>
    <w:rsid w:val="001245BA"/>
    <w:rsid w:val="001248E7"/>
    <w:rsid w:val="00124D4A"/>
    <w:rsid w:val="001251F6"/>
    <w:rsid w:val="001257A5"/>
    <w:rsid w:val="001258C7"/>
    <w:rsid w:val="00125930"/>
    <w:rsid w:val="00125B16"/>
    <w:rsid w:val="00125C80"/>
    <w:rsid w:val="00125F34"/>
    <w:rsid w:val="00125FED"/>
    <w:rsid w:val="00126620"/>
    <w:rsid w:val="00126866"/>
    <w:rsid w:val="00126ADE"/>
    <w:rsid w:val="00126BD0"/>
    <w:rsid w:val="001271B6"/>
    <w:rsid w:val="001272DD"/>
    <w:rsid w:val="00127332"/>
    <w:rsid w:val="00127554"/>
    <w:rsid w:val="00127558"/>
    <w:rsid w:val="0012759D"/>
    <w:rsid w:val="001278D8"/>
    <w:rsid w:val="00127D51"/>
    <w:rsid w:val="00127E2C"/>
    <w:rsid w:val="00127F30"/>
    <w:rsid w:val="00127F40"/>
    <w:rsid w:val="0013033A"/>
    <w:rsid w:val="0013041B"/>
    <w:rsid w:val="00130550"/>
    <w:rsid w:val="001305F2"/>
    <w:rsid w:val="001307EA"/>
    <w:rsid w:val="00130BC9"/>
    <w:rsid w:val="00130C17"/>
    <w:rsid w:val="00130C25"/>
    <w:rsid w:val="0013183C"/>
    <w:rsid w:val="001320B2"/>
    <w:rsid w:val="001325EE"/>
    <w:rsid w:val="00132881"/>
    <w:rsid w:val="00132991"/>
    <w:rsid w:val="001329A4"/>
    <w:rsid w:val="00132D22"/>
    <w:rsid w:val="00132E3E"/>
    <w:rsid w:val="0013303B"/>
    <w:rsid w:val="00133165"/>
    <w:rsid w:val="001333FC"/>
    <w:rsid w:val="00133445"/>
    <w:rsid w:val="0013383B"/>
    <w:rsid w:val="00133E2F"/>
    <w:rsid w:val="00134182"/>
    <w:rsid w:val="00134523"/>
    <w:rsid w:val="00134564"/>
    <w:rsid w:val="001347EC"/>
    <w:rsid w:val="0013480A"/>
    <w:rsid w:val="00134F81"/>
    <w:rsid w:val="00135106"/>
    <w:rsid w:val="001353E4"/>
    <w:rsid w:val="0013554D"/>
    <w:rsid w:val="001355C1"/>
    <w:rsid w:val="00135617"/>
    <w:rsid w:val="0013592E"/>
    <w:rsid w:val="00135A98"/>
    <w:rsid w:val="00135F7A"/>
    <w:rsid w:val="00135FF1"/>
    <w:rsid w:val="00136061"/>
    <w:rsid w:val="00136373"/>
    <w:rsid w:val="0013651F"/>
    <w:rsid w:val="0013694C"/>
    <w:rsid w:val="00136D45"/>
    <w:rsid w:val="00136DFA"/>
    <w:rsid w:val="001372C4"/>
    <w:rsid w:val="001373AB"/>
    <w:rsid w:val="00137525"/>
    <w:rsid w:val="0013764D"/>
    <w:rsid w:val="00137661"/>
    <w:rsid w:val="00137FC3"/>
    <w:rsid w:val="001408DD"/>
    <w:rsid w:val="00140A88"/>
    <w:rsid w:val="00140D70"/>
    <w:rsid w:val="00140D95"/>
    <w:rsid w:val="0014119E"/>
    <w:rsid w:val="001411B7"/>
    <w:rsid w:val="001412A5"/>
    <w:rsid w:val="0014165D"/>
    <w:rsid w:val="00141DDD"/>
    <w:rsid w:val="00141EFC"/>
    <w:rsid w:val="00142075"/>
    <w:rsid w:val="001420ED"/>
    <w:rsid w:val="0014271E"/>
    <w:rsid w:val="001427D6"/>
    <w:rsid w:val="00142AE8"/>
    <w:rsid w:val="00142E79"/>
    <w:rsid w:val="00142EB2"/>
    <w:rsid w:val="00142F59"/>
    <w:rsid w:val="00143042"/>
    <w:rsid w:val="00143313"/>
    <w:rsid w:val="001434A5"/>
    <w:rsid w:val="001434A6"/>
    <w:rsid w:val="00143696"/>
    <w:rsid w:val="001437E2"/>
    <w:rsid w:val="00143B9E"/>
    <w:rsid w:val="00144741"/>
    <w:rsid w:val="0014489E"/>
    <w:rsid w:val="00144A5C"/>
    <w:rsid w:val="00144C9D"/>
    <w:rsid w:val="0014510E"/>
    <w:rsid w:val="00145180"/>
    <w:rsid w:val="00145408"/>
    <w:rsid w:val="001458CD"/>
    <w:rsid w:val="00145B38"/>
    <w:rsid w:val="00145B61"/>
    <w:rsid w:val="00145C56"/>
    <w:rsid w:val="0014603D"/>
    <w:rsid w:val="00146228"/>
    <w:rsid w:val="00146355"/>
    <w:rsid w:val="0014636A"/>
    <w:rsid w:val="00146960"/>
    <w:rsid w:val="00146AF3"/>
    <w:rsid w:val="001470D5"/>
    <w:rsid w:val="001470F6"/>
    <w:rsid w:val="0014724E"/>
    <w:rsid w:val="00147321"/>
    <w:rsid w:val="00147540"/>
    <w:rsid w:val="00147A1F"/>
    <w:rsid w:val="00147D70"/>
    <w:rsid w:val="0015026A"/>
    <w:rsid w:val="001504AC"/>
    <w:rsid w:val="00150628"/>
    <w:rsid w:val="00150BB8"/>
    <w:rsid w:val="001511FC"/>
    <w:rsid w:val="00151221"/>
    <w:rsid w:val="0015139E"/>
    <w:rsid w:val="00151734"/>
    <w:rsid w:val="00151B1D"/>
    <w:rsid w:val="00151BC7"/>
    <w:rsid w:val="00151E1C"/>
    <w:rsid w:val="00151EC3"/>
    <w:rsid w:val="00152221"/>
    <w:rsid w:val="001525BA"/>
    <w:rsid w:val="0015261D"/>
    <w:rsid w:val="001526F1"/>
    <w:rsid w:val="001527DE"/>
    <w:rsid w:val="00152A99"/>
    <w:rsid w:val="00152C9D"/>
    <w:rsid w:val="00152FD1"/>
    <w:rsid w:val="00153070"/>
    <w:rsid w:val="0015319E"/>
    <w:rsid w:val="0015326A"/>
    <w:rsid w:val="00153535"/>
    <w:rsid w:val="001536BC"/>
    <w:rsid w:val="0015387F"/>
    <w:rsid w:val="00153A71"/>
    <w:rsid w:val="00153B62"/>
    <w:rsid w:val="00153D8F"/>
    <w:rsid w:val="00153E72"/>
    <w:rsid w:val="00153EC2"/>
    <w:rsid w:val="00153FD8"/>
    <w:rsid w:val="0015411F"/>
    <w:rsid w:val="001541FE"/>
    <w:rsid w:val="00154462"/>
    <w:rsid w:val="001544B2"/>
    <w:rsid w:val="00154605"/>
    <w:rsid w:val="00154647"/>
    <w:rsid w:val="001549BD"/>
    <w:rsid w:val="00154E99"/>
    <w:rsid w:val="00154F0E"/>
    <w:rsid w:val="00154F60"/>
    <w:rsid w:val="00154F67"/>
    <w:rsid w:val="00155126"/>
    <w:rsid w:val="00155333"/>
    <w:rsid w:val="0015548A"/>
    <w:rsid w:val="001555E7"/>
    <w:rsid w:val="00155811"/>
    <w:rsid w:val="00155891"/>
    <w:rsid w:val="001558DE"/>
    <w:rsid w:val="0015605E"/>
    <w:rsid w:val="001563E4"/>
    <w:rsid w:val="00156844"/>
    <w:rsid w:val="00156A30"/>
    <w:rsid w:val="00156B1D"/>
    <w:rsid w:val="00156B69"/>
    <w:rsid w:val="00156E83"/>
    <w:rsid w:val="001577C9"/>
    <w:rsid w:val="00157AE3"/>
    <w:rsid w:val="00157B16"/>
    <w:rsid w:val="00157CE9"/>
    <w:rsid w:val="00157CF3"/>
    <w:rsid w:val="00157F47"/>
    <w:rsid w:val="0016011D"/>
    <w:rsid w:val="00160298"/>
    <w:rsid w:val="0016037D"/>
    <w:rsid w:val="001603DE"/>
    <w:rsid w:val="001604E8"/>
    <w:rsid w:val="00160821"/>
    <w:rsid w:val="00160CEE"/>
    <w:rsid w:val="00160E5D"/>
    <w:rsid w:val="00161187"/>
    <w:rsid w:val="00161309"/>
    <w:rsid w:val="001616D2"/>
    <w:rsid w:val="0016191F"/>
    <w:rsid w:val="00161E60"/>
    <w:rsid w:val="001620C3"/>
    <w:rsid w:val="001621B1"/>
    <w:rsid w:val="00162353"/>
    <w:rsid w:val="00162354"/>
    <w:rsid w:val="0016244A"/>
    <w:rsid w:val="001624AC"/>
    <w:rsid w:val="00162901"/>
    <w:rsid w:val="00162BFF"/>
    <w:rsid w:val="0016300B"/>
    <w:rsid w:val="001630FD"/>
    <w:rsid w:val="001631C5"/>
    <w:rsid w:val="001632DF"/>
    <w:rsid w:val="001637BF"/>
    <w:rsid w:val="00163835"/>
    <w:rsid w:val="00163AA3"/>
    <w:rsid w:val="00163E53"/>
    <w:rsid w:val="00164881"/>
    <w:rsid w:val="001656AF"/>
    <w:rsid w:val="00165729"/>
    <w:rsid w:val="001657FB"/>
    <w:rsid w:val="00165B0D"/>
    <w:rsid w:val="00165D3E"/>
    <w:rsid w:val="00165F5E"/>
    <w:rsid w:val="0016600D"/>
    <w:rsid w:val="00166061"/>
    <w:rsid w:val="0016617C"/>
    <w:rsid w:val="00166403"/>
    <w:rsid w:val="00166B73"/>
    <w:rsid w:val="00166E7D"/>
    <w:rsid w:val="00167153"/>
    <w:rsid w:val="00167AC3"/>
    <w:rsid w:val="00167D4D"/>
    <w:rsid w:val="0017051F"/>
    <w:rsid w:val="001706F6"/>
    <w:rsid w:val="0017083A"/>
    <w:rsid w:val="0017085F"/>
    <w:rsid w:val="00170A70"/>
    <w:rsid w:val="00170BE4"/>
    <w:rsid w:val="00170C31"/>
    <w:rsid w:val="0017121D"/>
    <w:rsid w:val="001716F5"/>
    <w:rsid w:val="00171972"/>
    <w:rsid w:val="00171BBE"/>
    <w:rsid w:val="00171E48"/>
    <w:rsid w:val="00171F39"/>
    <w:rsid w:val="001722ED"/>
    <w:rsid w:val="0017276A"/>
    <w:rsid w:val="00172D31"/>
    <w:rsid w:val="00172E93"/>
    <w:rsid w:val="0017311B"/>
    <w:rsid w:val="00173416"/>
    <w:rsid w:val="00173629"/>
    <w:rsid w:val="00173B43"/>
    <w:rsid w:val="00173C16"/>
    <w:rsid w:val="00173F4F"/>
    <w:rsid w:val="00173F69"/>
    <w:rsid w:val="00174362"/>
    <w:rsid w:val="00174911"/>
    <w:rsid w:val="00174C79"/>
    <w:rsid w:val="00174D16"/>
    <w:rsid w:val="00174E9E"/>
    <w:rsid w:val="00175178"/>
    <w:rsid w:val="001755BF"/>
    <w:rsid w:val="0017599D"/>
    <w:rsid w:val="00175EAC"/>
    <w:rsid w:val="00175EB0"/>
    <w:rsid w:val="001762AC"/>
    <w:rsid w:val="00176B06"/>
    <w:rsid w:val="00176FA8"/>
    <w:rsid w:val="00177132"/>
    <w:rsid w:val="0017728C"/>
    <w:rsid w:val="00177341"/>
    <w:rsid w:val="001778FA"/>
    <w:rsid w:val="0017797A"/>
    <w:rsid w:val="001779E8"/>
    <w:rsid w:val="00177AF0"/>
    <w:rsid w:val="001801E9"/>
    <w:rsid w:val="0018028C"/>
    <w:rsid w:val="00180680"/>
    <w:rsid w:val="00180D5C"/>
    <w:rsid w:val="0018163F"/>
    <w:rsid w:val="001817A2"/>
    <w:rsid w:val="0018180A"/>
    <w:rsid w:val="00182151"/>
    <w:rsid w:val="00182201"/>
    <w:rsid w:val="0018244B"/>
    <w:rsid w:val="001824A1"/>
    <w:rsid w:val="001824F9"/>
    <w:rsid w:val="00182AAF"/>
    <w:rsid w:val="00182EA8"/>
    <w:rsid w:val="001830B5"/>
    <w:rsid w:val="001831CA"/>
    <w:rsid w:val="00183275"/>
    <w:rsid w:val="0018378A"/>
    <w:rsid w:val="00183876"/>
    <w:rsid w:val="00183B47"/>
    <w:rsid w:val="00183C26"/>
    <w:rsid w:val="00183C58"/>
    <w:rsid w:val="00183E53"/>
    <w:rsid w:val="00183E91"/>
    <w:rsid w:val="001841B2"/>
    <w:rsid w:val="00184341"/>
    <w:rsid w:val="001843B8"/>
    <w:rsid w:val="00184B07"/>
    <w:rsid w:val="00184CB3"/>
    <w:rsid w:val="00184EA8"/>
    <w:rsid w:val="00184FC2"/>
    <w:rsid w:val="00185137"/>
    <w:rsid w:val="0018535B"/>
    <w:rsid w:val="0018544E"/>
    <w:rsid w:val="001855E4"/>
    <w:rsid w:val="00185D57"/>
    <w:rsid w:val="001864F6"/>
    <w:rsid w:val="00186BF6"/>
    <w:rsid w:val="00187C27"/>
    <w:rsid w:val="00187E87"/>
    <w:rsid w:val="00190397"/>
    <w:rsid w:val="00190438"/>
    <w:rsid w:val="001905BF"/>
    <w:rsid w:val="001908AF"/>
    <w:rsid w:val="00190A98"/>
    <w:rsid w:val="00190BFB"/>
    <w:rsid w:val="00190C3D"/>
    <w:rsid w:val="00190E63"/>
    <w:rsid w:val="00190ECE"/>
    <w:rsid w:val="0019107D"/>
    <w:rsid w:val="0019121C"/>
    <w:rsid w:val="001915E6"/>
    <w:rsid w:val="0019189D"/>
    <w:rsid w:val="00191A2F"/>
    <w:rsid w:val="00191A78"/>
    <w:rsid w:val="00191BE7"/>
    <w:rsid w:val="00191E05"/>
    <w:rsid w:val="00191E6B"/>
    <w:rsid w:val="00191F14"/>
    <w:rsid w:val="00191FB2"/>
    <w:rsid w:val="001923D9"/>
    <w:rsid w:val="00192ADD"/>
    <w:rsid w:val="00192B52"/>
    <w:rsid w:val="00193278"/>
    <w:rsid w:val="001936BA"/>
    <w:rsid w:val="001937B1"/>
    <w:rsid w:val="0019381A"/>
    <w:rsid w:val="0019386A"/>
    <w:rsid w:val="00193943"/>
    <w:rsid w:val="00193B0C"/>
    <w:rsid w:val="00193D05"/>
    <w:rsid w:val="00193DDD"/>
    <w:rsid w:val="00193DFA"/>
    <w:rsid w:val="001947BA"/>
    <w:rsid w:val="0019503D"/>
    <w:rsid w:val="00195151"/>
    <w:rsid w:val="00195577"/>
    <w:rsid w:val="00195765"/>
    <w:rsid w:val="0019580F"/>
    <w:rsid w:val="0019581C"/>
    <w:rsid w:val="00195931"/>
    <w:rsid w:val="00195B54"/>
    <w:rsid w:val="00195BDF"/>
    <w:rsid w:val="00195C73"/>
    <w:rsid w:val="00196140"/>
    <w:rsid w:val="00196142"/>
    <w:rsid w:val="001961B2"/>
    <w:rsid w:val="001962CF"/>
    <w:rsid w:val="00196B73"/>
    <w:rsid w:val="00196B8C"/>
    <w:rsid w:val="00196BAD"/>
    <w:rsid w:val="0019724A"/>
    <w:rsid w:val="001975C3"/>
    <w:rsid w:val="001978F3"/>
    <w:rsid w:val="00197922"/>
    <w:rsid w:val="00197B85"/>
    <w:rsid w:val="001A0198"/>
    <w:rsid w:val="001A0456"/>
    <w:rsid w:val="001A07C0"/>
    <w:rsid w:val="001A0B73"/>
    <w:rsid w:val="001A0BE2"/>
    <w:rsid w:val="001A0E10"/>
    <w:rsid w:val="001A0E55"/>
    <w:rsid w:val="001A0E95"/>
    <w:rsid w:val="001A1142"/>
    <w:rsid w:val="001A11BF"/>
    <w:rsid w:val="001A1220"/>
    <w:rsid w:val="001A168C"/>
    <w:rsid w:val="001A1A48"/>
    <w:rsid w:val="001A203E"/>
    <w:rsid w:val="001A20DF"/>
    <w:rsid w:val="001A27FA"/>
    <w:rsid w:val="001A2800"/>
    <w:rsid w:val="001A2CFA"/>
    <w:rsid w:val="001A2DA0"/>
    <w:rsid w:val="001A3127"/>
    <w:rsid w:val="001A3642"/>
    <w:rsid w:val="001A389F"/>
    <w:rsid w:val="001A3994"/>
    <w:rsid w:val="001A41FA"/>
    <w:rsid w:val="001A4287"/>
    <w:rsid w:val="001A4423"/>
    <w:rsid w:val="001A4679"/>
    <w:rsid w:val="001A4833"/>
    <w:rsid w:val="001A4A33"/>
    <w:rsid w:val="001A4AC7"/>
    <w:rsid w:val="001A4C16"/>
    <w:rsid w:val="001A4C4A"/>
    <w:rsid w:val="001A50B6"/>
    <w:rsid w:val="001A511C"/>
    <w:rsid w:val="001A514C"/>
    <w:rsid w:val="001A5490"/>
    <w:rsid w:val="001A5695"/>
    <w:rsid w:val="001A5A08"/>
    <w:rsid w:val="001A5A5C"/>
    <w:rsid w:val="001A5B99"/>
    <w:rsid w:val="001A6192"/>
    <w:rsid w:val="001A6647"/>
    <w:rsid w:val="001A66CF"/>
    <w:rsid w:val="001A6ACE"/>
    <w:rsid w:val="001A6D55"/>
    <w:rsid w:val="001A6D6F"/>
    <w:rsid w:val="001A702E"/>
    <w:rsid w:val="001A704B"/>
    <w:rsid w:val="001A7122"/>
    <w:rsid w:val="001A72EE"/>
    <w:rsid w:val="001A7694"/>
    <w:rsid w:val="001A7D7E"/>
    <w:rsid w:val="001B03FC"/>
    <w:rsid w:val="001B0480"/>
    <w:rsid w:val="001B0572"/>
    <w:rsid w:val="001B0634"/>
    <w:rsid w:val="001B083B"/>
    <w:rsid w:val="001B09B0"/>
    <w:rsid w:val="001B0B5A"/>
    <w:rsid w:val="001B0BAC"/>
    <w:rsid w:val="001B0C5E"/>
    <w:rsid w:val="001B147F"/>
    <w:rsid w:val="001B1718"/>
    <w:rsid w:val="001B1981"/>
    <w:rsid w:val="001B1B12"/>
    <w:rsid w:val="001B1B36"/>
    <w:rsid w:val="001B1EC7"/>
    <w:rsid w:val="001B1FA9"/>
    <w:rsid w:val="001B2195"/>
    <w:rsid w:val="001B2859"/>
    <w:rsid w:val="001B2888"/>
    <w:rsid w:val="001B290E"/>
    <w:rsid w:val="001B2A4B"/>
    <w:rsid w:val="001B2A9F"/>
    <w:rsid w:val="001B2F57"/>
    <w:rsid w:val="001B30BF"/>
    <w:rsid w:val="001B35FC"/>
    <w:rsid w:val="001B3833"/>
    <w:rsid w:val="001B3A79"/>
    <w:rsid w:val="001B3B0A"/>
    <w:rsid w:val="001B3EE7"/>
    <w:rsid w:val="001B4048"/>
    <w:rsid w:val="001B4149"/>
    <w:rsid w:val="001B4322"/>
    <w:rsid w:val="001B4452"/>
    <w:rsid w:val="001B4493"/>
    <w:rsid w:val="001B4497"/>
    <w:rsid w:val="001B44C1"/>
    <w:rsid w:val="001B44FA"/>
    <w:rsid w:val="001B4761"/>
    <w:rsid w:val="001B48E1"/>
    <w:rsid w:val="001B4CB6"/>
    <w:rsid w:val="001B4CBE"/>
    <w:rsid w:val="001B5169"/>
    <w:rsid w:val="001B5186"/>
    <w:rsid w:val="001B53AD"/>
    <w:rsid w:val="001B54DC"/>
    <w:rsid w:val="001B5586"/>
    <w:rsid w:val="001B58B0"/>
    <w:rsid w:val="001B5969"/>
    <w:rsid w:val="001B5ACB"/>
    <w:rsid w:val="001B61F9"/>
    <w:rsid w:val="001B679F"/>
    <w:rsid w:val="001B67E3"/>
    <w:rsid w:val="001B69F7"/>
    <w:rsid w:val="001B6B0E"/>
    <w:rsid w:val="001B6B85"/>
    <w:rsid w:val="001B7112"/>
    <w:rsid w:val="001B7430"/>
    <w:rsid w:val="001B75CC"/>
    <w:rsid w:val="001B7794"/>
    <w:rsid w:val="001B78C6"/>
    <w:rsid w:val="001B7CE0"/>
    <w:rsid w:val="001B7F78"/>
    <w:rsid w:val="001C00BE"/>
    <w:rsid w:val="001C0143"/>
    <w:rsid w:val="001C067A"/>
    <w:rsid w:val="001C0A42"/>
    <w:rsid w:val="001C0AE2"/>
    <w:rsid w:val="001C0E94"/>
    <w:rsid w:val="001C13BB"/>
    <w:rsid w:val="001C14D3"/>
    <w:rsid w:val="001C157D"/>
    <w:rsid w:val="001C15B7"/>
    <w:rsid w:val="001C17D7"/>
    <w:rsid w:val="001C1A52"/>
    <w:rsid w:val="001C1D5D"/>
    <w:rsid w:val="001C1EBA"/>
    <w:rsid w:val="001C1F7A"/>
    <w:rsid w:val="001C2197"/>
    <w:rsid w:val="001C25C5"/>
    <w:rsid w:val="001C2977"/>
    <w:rsid w:val="001C2BB9"/>
    <w:rsid w:val="001C2C13"/>
    <w:rsid w:val="001C30CE"/>
    <w:rsid w:val="001C31F9"/>
    <w:rsid w:val="001C32AC"/>
    <w:rsid w:val="001C32FE"/>
    <w:rsid w:val="001C35D1"/>
    <w:rsid w:val="001C36F5"/>
    <w:rsid w:val="001C38A1"/>
    <w:rsid w:val="001C38EE"/>
    <w:rsid w:val="001C3ABE"/>
    <w:rsid w:val="001C3D02"/>
    <w:rsid w:val="001C3F4C"/>
    <w:rsid w:val="001C3F73"/>
    <w:rsid w:val="001C40AE"/>
    <w:rsid w:val="001C458C"/>
    <w:rsid w:val="001C497F"/>
    <w:rsid w:val="001C4A65"/>
    <w:rsid w:val="001C4C15"/>
    <w:rsid w:val="001C4EE7"/>
    <w:rsid w:val="001C5163"/>
    <w:rsid w:val="001C554F"/>
    <w:rsid w:val="001C5689"/>
    <w:rsid w:val="001C57BD"/>
    <w:rsid w:val="001C5A0C"/>
    <w:rsid w:val="001C5A9C"/>
    <w:rsid w:val="001C5C1D"/>
    <w:rsid w:val="001C5C3C"/>
    <w:rsid w:val="001C60ED"/>
    <w:rsid w:val="001C62CC"/>
    <w:rsid w:val="001C6507"/>
    <w:rsid w:val="001C6573"/>
    <w:rsid w:val="001C6969"/>
    <w:rsid w:val="001C69FE"/>
    <w:rsid w:val="001C6B74"/>
    <w:rsid w:val="001C6E31"/>
    <w:rsid w:val="001C7122"/>
    <w:rsid w:val="001C76C4"/>
    <w:rsid w:val="001C7727"/>
    <w:rsid w:val="001C7821"/>
    <w:rsid w:val="001C78BB"/>
    <w:rsid w:val="001C79F9"/>
    <w:rsid w:val="001C7B4C"/>
    <w:rsid w:val="001C7C52"/>
    <w:rsid w:val="001D045E"/>
    <w:rsid w:val="001D05F9"/>
    <w:rsid w:val="001D0913"/>
    <w:rsid w:val="001D0AB0"/>
    <w:rsid w:val="001D0D45"/>
    <w:rsid w:val="001D1091"/>
    <w:rsid w:val="001D1112"/>
    <w:rsid w:val="001D1730"/>
    <w:rsid w:val="001D186D"/>
    <w:rsid w:val="001D1A04"/>
    <w:rsid w:val="001D20A3"/>
    <w:rsid w:val="001D25D9"/>
    <w:rsid w:val="001D26EF"/>
    <w:rsid w:val="001D279D"/>
    <w:rsid w:val="001D27C5"/>
    <w:rsid w:val="001D2C18"/>
    <w:rsid w:val="001D2F24"/>
    <w:rsid w:val="001D2F88"/>
    <w:rsid w:val="001D2FEA"/>
    <w:rsid w:val="001D3099"/>
    <w:rsid w:val="001D35E4"/>
    <w:rsid w:val="001D3820"/>
    <w:rsid w:val="001D3D3D"/>
    <w:rsid w:val="001D4021"/>
    <w:rsid w:val="001D4124"/>
    <w:rsid w:val="001D4739"/>
    <w:rsid w:val="001D47EE"/>
    <w:rsid w:val="001D4967"/>
    <w:rsid w:val="001D4A5A"/>
    <w:rsid w:val="001D4BA0"/>
    <w:rsid w:val="001D4E04"/>
    <w:rsid w:val="001D5891"/>
    <w:rsid w:val="001D5B34"/>
    <w:rsid w:val="001D5BD8"/>
    <w:rsid w:val="001D6402"/>
    <w:rsid w:val="001D6450"/>
    <w:rsid w:val="001D6498"/>
    <w:rsid w:val="001D65DD"/>
    <w:rsid w:val="001D67F5"/>
    <w:rsid w:val="001D6883"/>
    <w:rsid w:val="001D6891"/>
    <w:rsid w:val="001D69BC"/>
    <w:rsid w:val="001D6B74"/>
    <w:rsid w:val="001D6E42"/>
    <w:rsid w:val="001D6EA3"/>
    <w:rsid w:val="001D706A"/>
    <w:rsid w:val="001D7246"/>
    <w:rsid w:val="001D7359"/>
    <w:rsid w:val="001D73EB"/>
    <w:rsid w:val="001D74C9"/>
    <w:rsid w:val="001D7782"/>
    <w:rsid w:val="001D7ABE"/>
    <w:rsid w:val="001D7BDD"/>
    <w:rsid w:val="001D7C26"/>
    <w:rsid w:val="001D7C8C"/>
    <w:rsid w:val="001D7DA0"/>
    <w:rsid w:val="001D7E57"/>
    <w:rsid w:val="001D7FBF"/>
    <w:rsid w:val="001D7FCB"/>
    <w:rsid w:val="001E0046"/>
    <w:rsid w:val="001E030D"/>
    <w:rsid w:val="001E0788"/>
    <w:rsid w:val="001E0977"/>
    <w:rsid w:val="001E0B5A"/>
    <w:rsid w:val="001E0BD5"/>
    <w:rsid w:val="001E0C2B"/>
    <w:rsid w:val="001E0CFB"/>
    <w:rsid w:val="001E0EE1"/>
    <w:rsid w:val="001E0F71"/>
    <w:rsid w:val="001E10DF"/>
    <w:rsid w:val="001E1156"/>
    <w:rsid w:val="001E12C5"/>
    <w:rsid w:val="001E16AB"/>
    <w:rsid w:val="001E1846"/>
    <w:rsid w:val="001E196D"/>
    <w:rsid w:val="001E1E16"/>
    <w:rsid w:val="001E206C"/>
    <w:rsid w:val="001E2856"/>
    <w:rsid w:val="001E29D2"/>
    <w:rsid w:val="001E2C25"/>
    <w:rsid w:val="001E30A3"/>
    <w:rsid w:val="001E30A8"/>
    <w:rsid w:val="001E35C3"/>
    <w:rsid w:val="001E39A1"/>
    <w:rsid w:val="001E3ABA"/>
    <w:rsid w:val="001E3DCC"/>
    <w:rsid w:val="001E3DF9"/>
    <w:rsid w:val="001E3F86"/>
    <w:rsid w:val="001E41FB"/>
    <w:rsid w:val="001E430A"/>
    <w:rsid w:val="001E4540"/>
    <w:rsid w:val="001E4587"/>
    <w:rsid w:val="001E45E2"/>
    <w:rsid w:val="001E4648"/>
    <w:rsid w:val="001E4E17"/>
    <w:rsid w:val="001E53C4"/>
    <w:rsid w:val="001E588A"/>
    <w:rsid w:val="001E5A1A"/>
    <w:rsid w:val="001E5DC7"/>
    <w:rsid w:val="001E605A"/>
    <w:rsid w:val="001E60CA"/>
    <w:rsid w:val="001E61DD"/>
    <w:rsid w:val="001E6853"/>
    <w:rsid w:val="001E6B8D"/>
    <w:rsid w:val="001E6DBA"/>
    <w:rsid w:val="001E6FD3"/>
    <w:rsid w:val="001E7022"/>
    <w:rsid w:val="001E7266"/>
    <w:rsid w:val="001E7374"/>
    <w:rsid w:val="001E75F6"/>
    <w:rsid w:val="001E7696"/>
    <w:rsid w:val="001E79ED"/>
    <w:rsid w:val="001E7B52"/>
    <w:rsid w:val="001E7B68"/>
    <w:rsid w:val="001E7C51"/>
    <w:rsid w:val="001E7FFE"/>
    <w:rsid w:val="001F0248"/>
    <w:rsid w:val="001F0438"/>
    <w:rsid w:val="001F06AC"/>
    <w:rsid w:val="001F07CD"/>
    <w:rsid w:val="001F0877"/>
    <w:rsid w:val="001F090C"/>
    <w:rsid w:val="001F0A54"/>
    <w:rsid w:val="001F10E5"/>
    <w:rsid w:val="001F11D9"/>
    <w:rsid w:val="001F11F0"/>
    <w:rsid w:val="001F1268"/>
    <w:rsid w:val="001F12A1"/>
    <w:rsid w:val="001F1461"/>
    <w:rsid w:val="001F1509"/>
    <w:rsid w:val="001F1C20"/>
    <w:rsid w:val="001F1E88"/>
    <w:rsid w:val="001F1F9F"/>
    <w:rsid w:val="001F26AA"/>
    <w:rsid w:val="001F2A9E"/>
    <w:rsid w:val="001F2B81"/>
    <w:rsid w:val="001F2C1B"/>
    <w:rsid w:val="001F31F6"/>
    <w:rsid w:val="001F3328"/>
    <w:rsid w:val="001F353B"/>
    <w:rsid w:val="001F37D0"/>
    <w:rsid w:val="001F391A"/>
    <w:rsid w:val="001F39BD"/>
    <w:rsid w:val="001F3A01"/>
    <w:rsid w:val="001F3B20"/>
    <w:rsid w:val="001F3D85"/>
    <w:rsid w:val="001F44EB"/>
    <w:rsid w:val="001F48A8"/>
    <w:rsid w:val="001F492D"/>
    <w:rsid w:val="001F4B51"/>
    <w:rsid w:val="001F4D27"/>
    <w:rsid w:val="001F53DA"/>
    <w:rsid w:val="001F5440"/>
    <w:rsid w:val="001F54AA"/>
    <w:rsid w:val="001F54D5"/>
    <w:rsid w:val="001F5684"/>
    <w:rsid w:val="001F589B"/>
    <w:rsid w:val="001F5C10"/>
    <w:rsid w:val="001F6113"/>
    <w:rsid w:val="001F66E0"/>
    <w:rsid w:val="001F68E0"/>
    <w:rsid w:val="001F6A3B"/>
    <w:rsid w:val="001F6C93"/>
    <w:rsid w:val="001F6CA1"/>
    <w:rsid w:val="001F7227"/>
    <w:rsid w:val="001F7243"/>
    <w:rsid w:val="001F7428"/>
    <w:rsid w:val="001F74F3"/>
    <w:rsid w:val="001F7814"/>
    <w:rsid w:val="001F7C9F"/>
    <w:rsid w:val="001F7E1F"/>
    <w:rsid w:val="00200193"/>
    <w:rsid w:val="00200319"/>
    <w:rsid w:val="002004C4"/>
    <w:rsid w:val="00200674"/>
    <w:rsid w:val="00200913"/>
    <w:rsid w:val="00200ECF"/>
    <w:rsid w:val="00201111"/>
    <w:rsid w:val="00201612"/>
    <w:rsid w:val="002016C4"/>
    <w:rsid w:val="0020183D"/>
    <w:rsid w:val="00201840"/>
    <w:rsid w:val="002019AB"/>
    <w:rsid w:val="00201BBA"/>
    <w:rsid w:val="0020222A"/>
    <w:rsid w:val="002023A6"/>
    <w:rsid w:val="00203288"/>
    <w:rsid w:val="00203745"/>
    <w:rsid w:val="00203A51"/>
    <w:rsid w:val="0020401C"/>
    <w:rsid w:val="00204021"/>
    <w:rsid w:val="002045B4"/>
    <w:rsid w:val="0020496E"/>
    <w:rsid w:val="00204C9A"/>
    <w:rsid w:val="00205161"/>
    <w:rsid w:val="002052B3"/>
    <w:rsid w:val="002057E5"/>
    <w:rsid w:val="002059E4"/>
    <w:rsid w:val="00205C21"/>
    <w:rsid w:val="002060A3"/>
    <w:rsid w:val="002068CD"/>
    <w:rsid w:val="00206B57"/>
    <w:rsid w:val="00206DE7"/>
    <w:rsid w:val="00207050"/>
    <w:rsid w:val="00207693"/>
    <w:rsid w:val="002076F7"/>
    <w:rsid w:val="0020778B"/>
    <w:rsid w:val="00207922"/>
    <w:rsid w:val="00207A0E"/>
    <w:rsid w:val="00207C9E"/>
    <w:rsid w:val="00210050"/>
    <w:rsid w:val="0021005C"/>
    <w:rsid w:val="0021016F"/>
    <w:rsid w:val="00210246"/>
    <w:rsid w:val="002103C7"/>
    <w:rsid w:val="00210979"/>
    <w:rsid w:val="00210AF9"/>
    <w:rsid w:val="0021136F"/>
    <w:rsid w:val="00211B0E"/>
    <w:rsid w:val="00211ED2"/>
    <w:rsid w:val="00211F14"/>
    <w:rsid w:val="00211FE8"/>
    <w:rsid w:val="00212050"/>
    <w:rsid w:val="00212547"/>
    <w:rsid w:val="00212565"/>
    <w:rsid w:val="0021277F"/>
    <w:rsid w:val="00212909"/>
    <w:rsid w:val="00212EBA"/>
    <w:rsid w:val="00212FD2"/>
    <w:rsid w:val="002134A3"/>
    <w:rsid w:val="002138E0"/>
    <w:rsid w:val="00213ADC"/>
    <w:rsid w:val="00213BE1"/>
    <w:rsid w:val="00213DCC"/>
    <w:rsid w:val="00213F14"/>
    <w:rsid w:val="0021401D"/>
    <w:rsid w:val="002142B7"/>
    <w:rsid w:val="0021485A"/>
    <w:rsid w:val="00214E39"/>
    <w:rsid w:val="0021530D"/>
    <w:rsid w:val="002159CC"/>
    <w:rsid w:val="00215C62"/>
    <w:rsid w:val="00216218"/>
    <w:rsid w:val="002162F4"/>
    <w:rsid w:val="0021648A"/>
    <w:rsid w:val="00216560"/>
    <w:rsid w:val="00216B37"/>
    <w:rsid w:val="00216C7F"/>
    <w:rsid w:val="00216E49"/>
    <w:rsid w:val="00216FC9"/>
    <w:rsid w:val="002170B8"/>
    <w:rsid w:val="00217200"/>
    <w:rsid w:val="002172C5"/>
    <w:rsid w:val="002173BD"/>
    <w:rsid w:val="00217942"/>
    <w:rsid w:val="00217E16"/>
    <w:rsid w:val="00217F6D"/>
    <w:rsid w:val="00220150"/>
    <w:rsid w:val="00220157"/>
    <w:rsid w:val="00220303"/>
    <w:rsid w:val="002207BF"/>
    <w:rsid w:val="00220957"/>
    <w:rsid w:val="00220C5C"/>
    <w:rsid w:val="00220CEC"/>
    <w:rsid w:val="00220D60"/>
    <w:rsid w:val="00220E62"/>
    <w:rsid w:val="00220E91"/>
    <w:rsid w:val="002211F1"/>
    <w:rsid w:val="0022180C"/>
    <w:rsid w:val="00221825"/>
    <w:rsid w:val="00221BD0"/>
    <w:rsid w:val="00221E1A"/>
    <w:rsid w:val="00221E78"/>
    <w:rsid w:val="00221F33"/>
    <w:rsid w:val="00221F88"/>
    <w:rsid w:val="00221F89"/>
    <w:rsid w:val="00222073"/>
    <w:rsid w:val="002224B5"/>
    <w:rsid w:val="00222859"/>
    <w:rsid w:val="00222929"/>
    <w:rsid w:val="00222EA8"/>
    <w:rsid w:val="00222F40"/>
    <w:rsid w:val="00222F77"/>
    <w:rsid w:val="00223127"/>
    <w:rsid w:val="0022314B"/>
    <w:rsid w:val="00223310"/>
    <w:rsid w:val="00223C29"/>
    <w:rsid w:val="0022436E"/>
    <w:rsid w:val="002244A6"/>
    <w:rsid w:val="0022464D"/>
    <w:rsid w:val="0022473A"/>
    <w:rsid w:val="00224B95"/>
    <w:rsid w:val="00224D37"/>
    <w:rsid w:val="00225146"/>
    <w:rsid w:val="00225189"/>
    <w:rsid w:val="002251F3"/>
    <w:rsid w:val="002252FF"/>
    <w:rsid w:val="002255D1"/>
    <w:rsid w:val="00225AB2"/>
    <w:rsid w:val="00225E0B"/>
    <w:rsid w:val="002260AA"/>
    <w:rsid w:val="00226259"/>
    <w:rsid w:val="002262E4"/>
    <w:rsid w:val="00226727"/>
    <w:rsid w:val="00226C17"/>
    <w:rsid w:val="00226D52"/>
    <w:rsid w:val="002273F4"/>
    <w:rsid w:val="0022743E"/>
    <w:rsid w:val="00227729"/>
    <w:rsid w:val="00227926"/>
    <w:rsid w:val="0022794A"/>
    <w:rsid w:val="00227A6F"/>
    <w:rsid w:val="00227C47"/>
    <w:rsid w:val="00227D62"/>
    <w:rsid w:val="00227F81"/>
    <w:rsid w:val="002300F9"/>
    <w:rsid w:val="002300FA"/>
    <w:rsid w:val="0023014B"/>
    <w:rsid w:val="00230521"/>
    <w:rsid w:val="002305B8"/>
    <w:rsid w:val="00230825"/>
    <w:rsid w:val="00230ABE"/>
    <w:rsid w:val="00230CC7"/>
    <w:rsid w:val="0023127F"/>
    <w:rsid w:val="0023133F"/>
    <w:rsid w:val="002313F3"/>
    <w:rsid w:val="002313FF"/>
    <w:rsid w:val="0023190C"/>
    <w:rsid w:val="0023193A"/>
    <w:rsid w:val="002320D8"/>
    <w:rsid w:val="002321F6"/>
    <w:rsid w:val="00232601"/>
    <w:rsid w:val="00232B54"/>
    <w:rsid w:val="00232BDE"/>
    <w:rsid w:val="00232EB9"/>
    <w:rsid w:val="00232EBA"/>
    <w:rsid w:val="00233426"/>
    <w:rsid w:val="00233455"/>
    <w:rsid w:val="0023352F"/>
    <w:rsid w:val="002336A4"/>
    <w:rsid w:val="00233C87"/>
    <w:rsid w:val="00233E74"/>
    <w:rsid w:val="00234151"/>
    <w:rsid w:val="002341A7"/>
    <w:rsid w:val="002341B7"/>
    <w:rsid w:val="00234A24"/>
    <w:rsid w:val="00234BA8"/>
    <w:rsid w:val="00234D72"/>
    <w:rsid w:val="002350BF"/>
    <w:rsid w:val="002352A6"/>
    <w:rsid w:val="00235516"/>
    <w:rsid w:val="00235839"/>
    <w:rsid w:val="00235981"/>
    <w:rsid w:val="00235AC8"/>
    <w:rsid w:val="00235C9A"/>
    <w:rsid w:val="0023600F"/>
    <w:rsid w:val="00236642"/>
    <w:rsid w:val="0023692B"/>
    <w:rsid w:val="00236A55"/>
    <w:rsid w:val="00236B00"/>
    <w:rsid w:val="00236B07"/>
    <w:rsid w:val="0023769D"/>
    <w:rsid w:val="002378A9"/>
    <w:rsid w:val="00237E0D"/>
    <w:rsid w:val="00237E54"/>
    <w:rsid w:val="00240093"/>
    <w:rsid w:val="002400E0"/>
    <w:rsid w:val="002400EF"/>
    <w:rsid w:val="00240206"/>
    <w:rsid w:val="002402CC"/>
    <w:rsid w:val="00240C7A"/>
    <w:rsid w:val="00240E81"/>
    <w:rsid w:val="00240F87"/>
    <w:rsid w:val="0024128E"/>
    <w:rsid w:val="002414CD"/>
    <w:rsid w:val="00241711"/>
    <w:rsid w:val="002417BF"/>
    <w:rsid w:val="0024198E"/>
    <w:rsid w:val="00241A03"/>
    <w:rsid w:val="00241A2E"/>
    <w:rsid w:val="00241CCF"/>
    <w:rsid w:val="002423C9"/>
    <w:rsid w:val="002424D1"/>
    <w:rsid w:val="00242576"/>
    <w:rsid w:val="00242591"/>
    <w:rsid w:val="002427B8"/>
    <w:rsid w:val="0024283D"/>
    <w:rsid w:val="00242B53"/>
    <w:rsid w:val="00242CEE"/>
    <w:rsid w:val="00242D53"/>
    <w:rsid w:val="0024356A"/>
    <w:rsid w:val="0024396F"/>
    <w:rsid w:val="00244135"/>
    <w:rsid w:val="0024421B"/>
    <w:rsid w:val="00244D01"/>
    <w:rsid w:val="00244E77"/>
    <w:rsid w:val="00244FFE"/>
    <w:rsid w:val="00245645"/>
    <w:rsid w:val="00245688"/>
    <w:rsid w:val="00245898"/>
    <w:rsid w:val="00245A3A"/>
    <w:rsid w:val="00245DA2"/>
    <w:rsid w:val="00246523"/>
    <w:rsid w:val="002465A7"/>
    <w:rsid w:val="00246755"/>
    <w:rsid w:val="00247021"/>
    <w:rsid w:val="0024705D"/>
    <w:rsid w:val="00247318"/>
    <w:rsid w:val="00247345"/>
    <w:rsid w:val="0024762A"/>
    <w:rsid w:val="0024774B"/>
    <w:rsid w:val="00247A9B"/>
    <w:rsid w:val="00247B1A"/>
    <w:rsid w:val="00247B87"/>
    <w:rsid w:val="00247D81"/>
    <w:rsid w:val="00247FBB"/>
    <w:rsid w:val="00247FFE"/>
    <w:rsid w:val="002500A7"/>
    <w:rsid w:val="00250508"/>
    <w:rsid w:val="002506C0"/>
    <w:rsid w:val="0025091A"/>
    <w:rsid w:val="00250D12"/>
    <w:rsid w:val="00250D41"/>
    <w:rsid w:val="00250D7E"/>
    <w:rsid w:val="00250E25"/>
    <w:rsid w:val="002510C5"/>
    <w:rsid w:val="002511CE"/>
    <w:rsid w:val="002514A4"/>
    <w:rsid w:val="0025169D"/>
    <w:rsid w:val="0025183B"/>
    <w:rsid w:val="00251EF2"/>
    <w:rsid w:val="00251F5D"/>
    <w:rsid w:val="00251FE5"/>
    <w:rsid w:val="00252021"/>
    <w:rsid w:val="002522E9"/>
    <w:rsid w:val="002525CF"/>
    <w:rsid w:val="002525D6"/>
    <w:rsid w:val="002525FF"/>
    <w:rsid w:val="00252952"/>
    <w:rsid w:val="002529E7"/>
    <w:rsid w:val="00252BAA"/>
    <w:rsid w:val="00252C54"/>
    <w:rsid w:val="00252D8F"/>
    <w:rsid w:val="00252DA0"/>
    <w:rsid w:val="0025309A"/>
    <w:rsid w:val="002535F1"/>
    <w:rsid w:val="0025386A"/>
    <w:rsid w:val="00253874"/>
    <w:rsid w:val="002540A3"/>
    <w:rsid w:val="002542FC"/>
    <w:rsid w:val="002543F6"/>
    <w:rsid w:val="0025445A"/>
    <w:rsid w:val="002544BE"/>
    <w:rsid w:val="0025461F"/>
    <w:rsid w:val="002546E5"/>
    <w:rsid w:val="002546FC"/>
    <w:rsid w:val="002549EF"/>
    <w:rsid w:val="00254A35"/>
    <w:rsid w:val="00254E4D"/>
    <w:rsid w:val="00254F26"/>
    <w:rsid w:val="00254F3D"/>
    <w:rsid w:val="00255809"/>
    <w:rsid w:val="002560BB"/>
    <w:rsid w:val="0025648B"/>
    <w:rsid w:val="00256FED"/>
    <w:rsid w:val="00257048"/>
    <w:rsid w:val="00257158"/>
    <w:rsid w:val="00257649"/>
    <w:rsid w:val="00257665"/>
    <w:rsid w:val="002579C2"/>
    <w:rsid w:val="00257A23"/>
    <w:rsid w:val="002600ED"/>
    <w:rsid w:val="0026040E"/>
    <w:rsid w:val="00260460"/>
    <w:rsid w:val="002604BF"/>
    <w:rsid w:val="00260662"/>
    <w:rsid w:val="00260753"/>
    <w:rsid w:val="0026083B"/>
    <w:rsid w:val="002609CE"/>
    <w:rsid w:val="00260D63"/>
    <w:rsid w:val="0026141C"/>
    <w:rsid w:val="002616EF"/>
    <w:rsid w:val="0026171E"/>
    <w:rsid w:val="00261883"/>
    <w:rsid w:val="00261922"/>
    <w:rsid w:val="00261EF3"/>
    <w:rsid w:val="00262159"/>
    <w:rsid w:val="002621E0"/>
    <w:rsid w:val="002623FF"/>
    <w:rsid w:val="00262962"/>
    <w:rsid w:val="00262A04"/>
    <w:rsid w:val="00262B8C"/>
    <w:rsid w:val="00262C13"/>
    <w:rsid w:val="00263124"/>
    <w:rsid w:val="00263145"/>
    <w:rsid w:val="00263556"/>
    <w:rsid w:val="00263DFC"/>
    <w:rsid w:val="00263E60"/>
    <w:rsid w:val="00263ED4"/>
    <w:rsid w:val="0026404B"/>
    <w:rsid w:val="002640AE"/>
    <w:rsid w:val="002641C6"/>
    <w:rsid w:val="0026456B"/>
    <w:rsid w:val="00264838"/>
    <w:rsid w:val="002655F7"/>
    <w:rsid w:val="002656C8"/>
    <w:rsid w:val="002656F4"/>
    <w:rsid w:val="00265D17"/>
    <w:rsid w:val="00266027"/>
    <w:rsid w:val="00266228"/>
    <w:rsid w:val="0026695E"/>
    <w:rsid w:val="00266B0A"/>
    <w:rsid w:val="00266B52"/>
    <w:rsid w:val="0026720B"/>
    <w:rsid w:val="00267323"/>
    <w:rsid w:val="00267B7D"/>
    <w:rsid w:val="00267E1C"/>
    <w:rsid w:val="00267EA8"/>
    <w:rsid w:val="00267F51"/>
    <w:rsid w:val="002701A2"/>
    <w:rsid w:val="00270776"/>
    <w:rsid w:val="002708EA"/>
    <w:rsid w:val="00270B61"/>
    <w:rsid w:val="00270D96"/>
    <w:rsid w:val="00270DA3"/>
    <w:rsid w:val="0027122A"/>
    <w:rsid w:val="00271262"/>
    <w:rsid w:val="00271351"/>
    <w:rsid w:val="00271665"/>
    <w:rsid w:val="00271FD5"/>
    <w:rsid w:val="0027239C"/>
    <w:rsid w:val="00272503"/>
    <w:rsid w:val="00272678"/>
    <w:rsid w:val="00272C7C"/>
    <w:rsid w:val="00274160"/>
    <w:rsid w:val="002742FE"/>
    <w:rsid w:val="002746E6"/>
    <w:rsid w:val="002748AB"/>
    <w:rsid w:val="0027494A"/>
    <w:rsid w:val="00274AE8"/>
    <w:rsid w:val="00274D63"/>
    <w:rsid w:val="002750EC"/>
    <w:rsid w:val="00275101"/>
    <w:rsid w:val="00275146"/>
    <w:rsid w:val="002751FB"/>
    <w:rsid w:val="00275517"/>
    <w:rsid w:val="00275711"/>
    <w:rsid w:val="002757FA"/>
    <w:rsid w:val="00276344"/>
    <w:rsid w:val="002763C5"/>
    <w:rsid w:val="00276592"/>
    <w:rsid w:val="0027666E"/>
    <w:rsid w:val="00276896"/>
    <w:rsid w:val="00276E53"/>
    <w:rsid w:val="0027705A"/>
    <w:rsid w:val="00277A4D"/>
    <w:rsid w:val="00277C4B"/>
    <w:rsid w:val="00280156"/>
    <w:rsid w:val="00280215"/>
    <w:rsid w:val="002802DC"/>
    <w:rsid w:val="00280367"/>
    <w:rsid w:val="002805BE"/>
    <w:rsid w:val="00280649"/>
    <w:rsid w:val="002807B0"/>
    <w:rsid w:val="00280E6C"/>
    <w:rsid w:val="0028115B"/>
    <w:rsid w:val="00281164"/>
    <w:rsid w:val="00281217"/>
    <w:rsid w:val="002814ED"/>
    <w:rsid w:val="00281784"/>
    <w:rsid w:val="0028182A"/>
    <w:rsid w:val="0028196E"/>
    <w:rsid w:val="00281D18"/>
    <w:rsid w:val="00282044"/>
    <w:rsid w:val="0028228C"/>
    <w:rsid w:val="00282323"/>
    <w:rsid w:val="0028242F"/>
    <w:rsid w:val="00282860"/>
    <w:rsid w:val="00282CA5"/>
    <w:rsid w:val="00282CD5"/>
    <w:rsid w:val="00282EB0"/>
    <w:rsid w:val="00283174"/>
    <w:rsid w:val="002832BA"/>
    <w:rsid w:val="00283479"/>
    <w:rsid w:val="002836C0"/>
    <w:rsid w:val="0028371C"/>
    <w:rsid w:val="002837AA"/>
    <w:rsid w:val="00283C8F"/>
    <w:rsid w:val="00283E4A"/>
    <w:rsid w:val="0028495C"/>
    <w:rsid w:val="00284AB4"/>
    <w:rsid w:val="00284AB5"/>
    <w:rsid w:val="00284C11"/>
    <w:rsid w:val="00284F61"/>
    <w:rsid w:val="00284FFD"/>
    <w:rsid w:val="002855D1"/>
    <w:rsid w:val="00285B05"/>
    <w:rsid w:val="00285B59"/>
    <w:rsid w:val="00285BA6"/>
    <w:rsid w:val="00286290"/>
    <w:rsid w:val="002864AC"/>
    <w:rsid w:val="002868CE"/>
    <w:rsid w:val="002869C2"/>
    <w:rsid w:val="00286A7D"/>
    <w:rsid w:val="00286FB6"/>
    <w:rsid w:val="002871C1"/>
    <w:rsid w:val="002873CF"/>
    <w:rsid w:val="00287569"/>
    <w:rsid w:val="002878DD"/>
    <w:rsid w:val="00287CF9"/>
    <w:rsid w:val="00290255"/>
    <w:rsid w:val="002904C8"/>
    <w:rsid w:val="00290572"/>
    <w:rsid w:val="00291113"/>
    <w:rsid w:val="00291403"/>
    <w:rsid w:val="002914F7"/>
    <w:rsid w:val="002916C5"/>
    <w:rsid w:val="002918A6"/>
    <w:rsid w:val="002918C3"/>
    <w:rsid w:val="00291B7C"/>
    <w:rsid w:val="00291BF1"/>
    <w:rsid w:val="00291D41"/>
    <w:rsid w:val="00291FCF"/>
    <w:rsid w:val="00291FED"/>
    <w:rsid w:val="00292170"/>
    <w:rsid w:val="002921DA"/>
    <w:rsid w:val="0029225A"/>
    <w:rsid w:val="00292521"/>
    <w:rsid w:val="00292604"/>
    <w:rsid w:val="00292753"/>
    <w:rsid w:val="00292E6B"/>
    <w:rsid w:val="00292ED1"/>
    <w:rsid w:val="00292F7F"/>
    <w:rsid w:val="002930C9"/>
    <w:rsid w:val="0029318A"/>
    <w:rsid w:val="002931FD"/>
    <w:rsid w:val="002932D7"/>
    <w:rsid w:val="00293644"/>
    <w:rsid w:val="00293716"/>
    <w:rsid w:val="00293782"/>
    <w:rsid w:val="002937B7"/>
    <w:rsid w:val="0029390E"/>
    <w:rsid w:val="00293BD0"/>
    <w:rsid w:val="00293C12"/>
    <w:rsid w:val="00293D8A"/>
    <w:rsid w:val="00293F8A"/>
    <w:rsid w:val="0029443D"/>
    <w:rsid w:val="0029461E"/>
    <w:rsid w:val="002946A6"/>
    <w:rsid w:val="00294892"/>
    <w:rsid w:val="00294977"/>
    <w:rsid w:val="00294981"/>
    <w:rsid w:val="00294A84"/>
    <w:rsid w:val="00294BD9"/>
    <w:rsid w:val="00294C47"/>
    <w:rsid w:val="00294C87"/>
    <w:rsid w:val="00294DCB"/>
    <w:rsid w:val="00294DFF"/>
    <w:rsid w:val="00294FE4"/>
    <w:rsid w:val="00295583"/>
    <w:rsid w:val="00295714"/>
    <w:rsid w:val="00295743"/>
    <w:rsid w:val="00295B00"/>
    <w:rsid w:val="00295BC5"/>
    <w:rsid w:val="00296193"/>
    <w:rsid w:val="00296410"/>
    <w:rsid w:val="00296926"/>
    <w:rsid w:val="00296995"/>
    <w:rsid w:val="00296AA2"/>
    <w:rsid w:val="00296ACB"/>
    <w:rsid w:val="00296B46"/>
    <w:rsid w:val="002970F4"/>
    <w:rsid w:val="002975B0"/>
    <w:rsid w:val="002975BE"/>
    <w:rsid w:val="0029784C"/>
    <w:rsid w:val="0029785F"/>
    <w:rsid w:val="00297A89"/>
    <w:rsid w:val="00297AB9"/>
    <w:rsid w:val="00297EA3"/>
    <w:rsid w:val="00297F22"/>
    <w:rsid w:val="002A006D"/>
    <w:rsid w:val="002A0590"/>
    <w:rsid w:val="002A08C5"/>
    <w:rsid w:val="002A08C6"/>
    <w:rsid w:val="002A0C48"/>
    <w:rsid w:val="002A0C7E"/>
    <w:rsid w:val="002A1481"/>
    <w:rsid w:val="002A15A0"/>
    <w:rsid w:val="002A17F3"/>
    <w:rsid w:val="002A1A30"/>
    <w:rsid w:val="002A2570"/>
    <w:rsid w:val="002A25A3"/>
    <w:rsid w:val="002A2694"/>
    <w:rsid w:val="002A2A69"/>
    <w:rsid w:val="002A2AAA"/>
    <w:rsid w:val="002A2D6F"/>
    <w:rsid w:val="002A2DFC"/>
    <w:rsid w:val="002A2FFA"/>
    <w:rsid w:val="002A310A"/>
    <w:rsid w:val="002A311A"/>
    <w:rsid w:val="002A3170"/>
    <w:rsid w:val="002A347C"/>
    <w:rsid w:val="002A366D"/>
    <w:rsid w:val="002A37C2"/>
    <w:rsid w:val="002A3D00"/>
    <w:rsid w:val="002A3DE9"/>
    <w:rsid w:val="002A4454"/>
    <w:rsid w:val="002A4767"/>
    <w:rsid w:val="002A47E3"/>
    <w:rsid w:val="002A5069"/>
    <w:rsid w:val="002A5321"/>
    <w:rsid w:val="002A5352"/>
    <w:rsid w:val="002A53B7"/>
    <w:rsid w:val="002A5504"/>
    <w:rsid w:val="002A5A79"/>
    <w:rsid w:val="002A5D3E"/>
    <w:rsid w:val="002A5F46"/>
    <w:rsid w:val="002A5F92"/>
    <w:rsid w:val="002A6421"/>
    <w:rsid w:val="002A677E"/>
    <w:rsid w:val="002A67F2"/>
    <w:rsid w:val="002A6902"/>
    <w:rsid w:val="002A69CE"/>
    <w:rsid w:val="002A6B70"/>
    <w:rsid w:val="002A6D43"/>
    <w:rsid w:val="002A6DD9"/>
    <w:rsid w:val="002A6E23"/>
    <w:rsid w:val="002A70AF"/>
    <w:rsid w:val="002A716C"/>
    <w:rsid w:val="002A778C"/>
    <w:rsid w:val="002A7881"/>
    <w:rsid w:val="002A790C"/>
    <w:rsid w:val="002A7A43"/>
    <w:rsid w:val="002A7AB7"/>
    <w:rsid w:val="002A7BF7"/>
    <w:rsid w:val="002A7F2E"/>
    <w:rsid w:val="002B0251"/>
    <w:rsid w:val="002B03FF"/>
    <w:rsid w:val="002B0586"/>
    <w:rsid w:val="002B077D"/>
    <w:rsid w:val="002B0790"/>
    <w:rsid w:val="002B0A94"/>
    <w:rsid w:val="002B0BFC"/>
    <w:rsid w:val="002B0C83"/>
    <w:rsid w:val="002B10ED"/>
    <w:rsid w:val="002B1240"/>
    <w:rsid w:val="002B13A3"/>
    <w:rsid w:val="002B1484"/>
    <w:rsid w:val="002B14D5"/>
    <w:rsid w:val="002B15DB"/>
    <w:rsid w:val="002B1950"/>
    <w:rsid w:val="002B1C8A"/>
    <w:rsid w:val="002B1EEC"/>
    <w:rsid w:val="002B1F10"/>
    <w:rsid w:val="002B212C"/>
    <w:rsid w:val="002B2283"/>
    <w:rsid w:val="002B25A6"/>
    <w:rsid w:val="002B2AE0"/>
    <w:rsid w:val="002B2BE7"/>
    <w:rsid w:val="002B2C1C"/>
    <w:rsid w:val="002B2D64"/>
    <w:rsid w:val="002B2EC1"/>
    <w:rsid w:val="002B2F1C"/>
    <w:rsid w:val="002B2F51"/>
    <w:rsid w:val="002B308D"/>
    <w:rsid w:val="002B3125"/>
    <w:rsid w:val="002B3578"/>
    <w:rsid w:val="002B36CA"/>
    <w:rsid w:val="002B393E"/>
    <w:rsid w:val="002B39FA"/>
    <w:rsid w:val="002B3C89"/>
    <w:rsid w:val="002B3D9F"/>
    <w:rsid w:val="002B400E"/>
    <w:rsid w:val="002B4097"/>
    <w:rsid w:val="002B4219"/>
    <w:rsid w:val="002B453A"/>
    <w:rsid w:val="002B4C15"/>
    <w:rsid w:val="002B55EA"/>
    <w:rsid w:val="002B5626"/>
    <w:rsid w:val="002B599D"/>
    <w:rsid w:val="002B5A59"/>
    <w:rsid w:val="002B5C9E"/>
    <w:rsid w:val="002B5F9F"/>
    <w:rsid w:val="002B613F"/>
    <w:rsid w:val="002B631C"/>
    <w:rsid w:val="002B6937"/>
    <w:rsid w:val="002B702F"/>
    <w:rsid w:val="002B7116"/>
    <w:rsid w:val="002B769E"/>
    <w:rsid w:val="002B7935"/>
    <w:rsid w:val="002C02BB"/>
    <w:rsid w:val="002C061E"/>
    <w:rsid w:val="002C065C"/>
    <w:rsid w:val="002C073B"/>
    <w:rsid w:val="002C0763"/>
    <w:rsid w:val="002C088A"/>
    <w:rsid w:val="002C088D"/>
    <w:rsid w:val="002C0963"/>
    <w:rsid w:val="002C0DEA"/>
    <w:rsid w:val="002C0DFA"/>
    <w:rsid w:val="002C0FE9"/>
    <w:rsid w:val="002C100C"/>
    <w:rsid w:val="002C14D2"/>
    <w:rsid w:val="002C15CD"/>
    <w:rsid w:val="002C1797"/>
    <w:rsid w:val="002C193C"/>
    <w:rsid w:val="002C2098"/>
    <w:rsid w:val="002C214C"/>
    <w:rsid w:val="002C2224"/>
    <w:rsid w:val="002C227C"/>
    <w:rsid w:val="002C22BE"/>
    <w:rsid w:val="002C23E3"/>
    <w:rsid w:val="002C240A"/>
    <w:rsid w:val="002C25AB"/>
    <w:rsid w:val="002C27E8"/>
    <w:rsid w:val="002C2928"/>
    <w:rsid w:val="002C2CE9"/>
    <w:rsid w:val="002C30DA"/>
    <w:rsid w:val="002C33F2"/>
    <w:rsid w:val="002C3AAC"/>
    <w:rsid w:val="002C3C7D"/>
    <w:rsid w:val="002C3E21"/>
    <w:rsid w:val="002C3EFC"/>
    <w:rsid w:val="002C3FEE"/>
    <w:rsid w:val="002C4059"/>
    <w:rsid w:val="002C437F"/>
    <w:rsid w:val="002C44A9"/>
    <w:rsid w:val="002C45C6"/>
    <w:rsid w:val="002C4930"/>
    <w:rsid w:val="002C49EE"/>
    <w:rsid w:val="002C4F66"/>
    <w:rsid w:val="002C530F"/>
    <w:rsid w:val="002C5323"/>
    <w:rsid w:val="002C5399"/>
    <w:rsid w:val="002C53E7"/>
    <w:rsid w:val="002C5956"/>
    <w:rsid w:val="002C5E24"/>
    <w:rsid w:val="002C600E"/>
    <w:rsid w:val="002C6124"/>
    <w:rsid w:val="002C657D"/>
    <w:rsid w:val="002C6627"/>
    <w:rsid w:val="002C667A"/>
    <w:rsid w:val="002C68E1"/>
    <w:rsid w:val="002C6AF1"/>
    <w:rsid w:val="002C6BD2"/>
    <w:rsid w:val="002D008F"/>
    <w:rsid w:val="002D02EA"/>
    <w:rsid w:val="002D15B5"/>
    <w:rsid w:val="002D18A3"/>
    <w:rsid w:val="002D1935"/>
    <w:rsid w:val="002D1F42"/>
    <w:rsid w:val="002D20C5"/>
    <w:rsid w:val="002D20EA"/>
    <w:rsid w:val="002D2388"/>
    <w:rsid w:val="002D261D"/>
    <w:rsid w:val="002D2644"/>
    <w:rsid w:val="002D26B8"/>
    <w:rsid w:val="002D271C"/>
    <w:rsid w:val="002D2D41"/>
    <w:rsid w:val="002D2D8F"/>
    <w:rsid w:val="002D31D9"/>
    <w:rsid w:val="002D3309"/>
    <w:rsid w:val="002D33EA"/>
    <w:rsid w:val="002D36D9"/>
    <w:rsid w:val="002D38B6"/>
    <w:rsid w:val="002D39BE"/>
    <w:rsid w:val="002D39C2"/>
    <w:rsid w:val="002D3F0A"/>
    <w:rsid w:val="002D44E3"/>
    <w:rsid w:val="002D45BF"/>
    <w:rsid w:val="002D47D6"/>
    <w:rsid w:val="002D4A40"/>
    <w:rsid w:val="002D4B73"/>
    <w:rsid w:val="002D4E5B"/>
    <w:rsid w:val="002D4EC3"/>
    <w:rsid w:val="002D5024"/>
    <w:rsid w:val="002D5250"/>
    <w:rsid w:val="002D53B6"/>
    <w:rsid w:val="002D5526"/>
    <w:rsid w:val="002D574B"/>
    <w:rsid w:val="002D57BE"/>
    <w:rsid w:val="002D59DA"/>
    <w:rsid w:val="002D5C42"/>
    <w:rsid w:val="002D5CDA"/>
    <w:rsid w:val="002D5E8E"/>
    <w:rsid w:val="002D632D"/>
    <w:rsid w:val="002D6843"/>
    <w:rsid w:val="002D68E3"/>
    <w:rsid w:val="002D6D42"/>
    <w:rsid w:val="002D6F57"/>
    <w:rsid w:val="002D6F61"/>
    <w:rsid w:val="002D715D"/>
    <w:rsid w:val="002D76E5"/>
    <w:rsid w:val="002D7CD8"/>
    <w:rsid w:val="002D7F0E"/>
    <w:rsid w:val="002E01CB"/>
    <w:rsid w:val="002E02A6"/>
    <w:rsid w:val="002E098F"/>
    <w:rsid w:val="002E0A9C"/>
    <w:rsid w:val="002E1144"/>
    <w:rsid w:val="002E13BD"/>
    <w:rsid w:val="002E1893"/>
    <w:rsid w:val="002E199A"/>
    <w:rsid w:val="002E1D67"/>
    <w:rsid w:val="002E1F20"/>
    <w:rsid w:val="002E256C"/>
    <w:rsid w:val="002E2581"/>
    <w:rsid w:val="002E275B"/>
    <w:rsid w:val="002E2B30"/>
    <w:rsid w:val="002E2DD4"/>
    <w:rsid w:val="002E2F56"/>
    <w:rsid w:val="002E3069"/>
    <w:rsid w:val="002E3421"/>
    <w:rsid w:val="002E3852"/>
    <w:rsid w:val="002E3B0E"/>
    <w:rsid w:val="002E3C2A"/>
    <w:rsid w:val="002E3DED"/>
    <w:rsid w:val="002E4247"/>
    <w:rsid w:val="002E4475"/>
    <w:rsid w:val="002E4AB0"/>
    <w:rsid w:val="002E4B57"/>
    <w:rsid w:val="002E4EAF"/>
    <w:rsid w:val="002E5001"/>
    <w:rsid w:val="002E5798"/>
    <w:rsid w:val="002E5B26"/>
    <w:rsid w:val="002E5C62"/>
    <w:rsid w:val="002E5EF9"/>
    <w:rsid w:val="002E65E9"/>
    <w:rsid w:val="002E6601"/>
    <w:rsid w:val="002E6AE5"/>
    <w:rsid w:val="002E6B61"/>
    <w:rsid w:val="002E6BE6"/>
    <w:rsid w:val="002E6C01"/>
    <w:rsid w:val="002E6E2A"/>
    <w:rsid w:val="002E6FFF"/>
    <w:rsid w:val="002E74D0"/>
    <w:rsid w:val="002E79A6"/>
    <w:rsid w:val="002E7C06"/>
    <w:rsid w:val="002E7EDA"/>
    <w:rsid w:val="002E7F09"/>
    <w:rsid w:val="002F027D"/>
    <w:rsid w:val="002F03B0"/>
    <w:rsid w:val="002F0697"/>
    <w:rsid w:val="002F0767"/>
    <w:rsid w:val="002F087B"/>
    <w:rsid w:val="002F08C2"/>
    <w:rsid w:val="002F0984"/>
    <w:rsid w:val="002F0C3F"/>
    <w:rsid w:val="002F0C5B"/>
    <w:rsid w:val="002F1239"/>
    <w:rsid w:val="002F149E"/>
    <w:rsid w:val="002F1578"/>
    <w:rsid w:val="002F1654"/>
    <w:rsid w:val="002F18CD"/>
    <w:rsid w:val="002F1AB2"/>
    <w:rsid w:val="002F2155"/>
    <w:rsid w:val="002F230D"/>
    <w:rsid w:val="002F239A"/>
    <w:rsid w:val="002F2556"/>
    <w:rsid w:val="002F25CA"/>
    <w:rsid w:val="002F2782"/>
    <w:rsid w:val="002F27B5"/>
    <w:rsid w:val="002F2851"/>
    <w:rsid w:val="002F2921"/>
    <w:rsid w:val="002F2960"/>
    <w:rsid w:val="002F2A9F"/>
    <w:rsid w:val="002F36AC"/>
    <w:rsid w:val="002F38C5"/>
    <w:rsid w:val="002F39BA"/>
    <w:rsid w:val="002F3B30"/>
    <w:rsid w:val="002F3C5B"/>
    <w:rsid w:val="002F3C98"/>
    <w:rsid w:val="002F3E40"/>
    <w:rsid w:val="002F3E46"/>
    <w:rsid w:val="002F432B"/>
    <w:rsid w:val="002F47A5"/>
    <w:rsid w:val="002F4A91"/>
    <w:rsid w:val="002F4AC8"/>
    <w:rsid w:val="002F4B40"/>
    <w:rsid w:val="002F4BA6"/>
    <w:rsid w:val="002F5081"/>
    <w:rsid w:val="002F53CB"/>
    <w:rsid w:val="002F5433"/>
    <w:rsid w:val="002F55F4"/>
    <w:rsid w:val="002F5A20"/>
    <w:rsid w:val="002F5E2F"/>
    <w:rsid w:val="002F600B"/>
    <w:rsid w:val="002F6042"/>
    <w:rsid w:val="002F622E"/>
    <w:rsid w:val="002F6233"/>
    <w:rsid w:val="002F627A"/>
    <w:rsid w:val="002F634D"/>
    <w:rsid w:val="002F6446"/>
    <w:rsid w:val="002F656B"/>
    <w:rsid w:val="002F66F4"/>
    <w:rsid w:val="002F6A7F"/>
    <w:rsid w:val="002F7134"/>
    <w:rsid w:val="002F73C2"/>
    <w:rsid w:val="002F73FC"/>
    <w:rsid w:val="002F7642"/>
    <w:rsid w:val="002F7754"/>
    <w:rsid w:val="002F7B2E"/>
    <w:rsid w:val="002F7DFA"/>
    <w:rsid w:val="003009DD"/>
    <w:rsid w:val="00300A86"/>
    <w:rsid w:val="00300D35"/>
    <w:rsid w:val="00300F24"/>
    <w:rsid w:val="0030118B"/>
    <w:rsid w:val="003017BF"/>
    <w:rsid w:val="00301B2F"/>
    <w:rsid w:val="00301F7A"/>
    <w:rsid w:val="003024B1"/>
    <w:rsid w:val="00302659"/>
    <w:rsid w:val="003028A8"/>
    <w:rsid w:val="00302CCD"/>
    <w:rsid w:val="00302DBA"/>
    <w:rsid w:val="003030CD"/>
    <w:rsid w:val="003033FA"/>
    <w:rsid w:val="00303549"/>
    <w:rsid w:val="003035B2"/>
    <w:rsid w:val="00303982"/>
    <w:rsid w:val="00303B33"/>
    <w:rsid w:val="00303BEC"/>
    <w:rsid w:val="00303DED"/>
    <w:rsid w:val="00304940"/>
    <w:rsid w:val="00304BCC"/>
    <w:rsid w:val="00304C24"/>
    <w:rsid w:val="00305502"/>
    <w:rsid w:val="003055E5"/>
    <w:rsid w:val="003056E6"/>
    <w:rsid w:val="003059BB"/>
    <w:rsid w:val="00305B06"/>
    <w:rsid w:val="00305C41"/>
    <w:rsid w:val="00305CB2"/>
    <w:rsid w:val="00305CF3"/>
    <w:rsid w:val="003060DF"/>
    <w:rsid w:val="00306111"/>
    <w:rsid w:val="00306317"/>
    <w:rsid w:val="0030633D"/>
    <w:rsid w:val="0030655E"/>
    <w:rsid w:val="003069F0"/>
    <w:rsid w:val="00306BF6"/>
    <w:rsid w:val="00306D48"/>
    <w:rsid w:val="00306D79"/>
    <w:rsid w:val="00306E8E"/>
    <w:rsid w:val="00307320"/>
    <w:rsid w:val="0030751A"/>
    <w:rsid w:val="00307663"/>
    <w:rsid w:val="00307C69"/>
    <w:rsid w:val="00307D9A"/>
    <w:rsid w:val="00307E76"/>
    <w:rsid w:val="00310645"/>
    <w:rsid w:val="0031079B"/>
    <w:rsid w:val="00310A3D"/>
    <w:rsid w:val="00310AAF"/>
    <w:rsid w:val="00311776"/>
    <w:rsid w:val="00311857"/>
    <w:rsid w:val="00311E9F"/>
    <w:rsid w:val="00312040"/>
    <w:rsid w:val="00312092"/>
    <w:rsid w:val="0031217F"/>
    <w:rsid w:val="003121D6"/>
    <w:rsid w:val="003123EB"/>
    <w:rsid w:val="00312761"/>
    <w:rsid w:val="00313137"/>
    <w:rsid w:val="00313454"/>
    <w:rsid w:val="00313CBD"/>
    <w:rsid w:val="00314031"/>
    <w:rsid w:val="0031444B"/>
    <w:rsid w:val="003144BC"/>
    <w:rsid w:val="00314CC0"/>
    <w:rsid w:val="00314E93"/>
    <w:rsid w:val="00315811"/>
    <w:rsid w:val="00315CF5"/>
    <w:rsid w:val="00315D1C"/>
    <w:rsid w:val="00315E12"/>
    <w:rsid w:val="00315FF1"/>
    <w:rsid w:val="00316012"/>
    <w:rsid w:val="003163CB"/>
    <w:rsid w:val="00316484"/>
    <w:rsid w:val="00316B03"/>
    <w:rsid w:val="00316E26"/>
    <w:rsid w:val="00316FC3"/>
    <w:rsid w:val="003170AD"/>
    <w:rsid w:val="003171FB"/>
    <w:rsid w:val="0031727F"/>
    <w:rsid w:val="00317392"/>
    <w:rsid w:val="0031752B"/>
    <w:rsid w:val="003177EB"/>
    <w:rsid w:val="00317C86"/>
    <w:rsid w:val="00320220"/>
    <w:rsid w:val="0032039D"/>
    <w:rsid w:val="0032062F"/>
    <w:rsid w:val="003206C2"/>
    <w:rsid w:val="003208C5"/>
    <w:rsid w:val="00320A83"/>
    <w:rsid w:val="00320B3E"/>
    <w:rsid w:val="003213CF"/>
    <w:rsid w:val="0032193B"/>
    <w:rsid w:val="00321A93"/>
    <w:rsid w:val="00321D72"/>
    <w:rsid w:val="00321DF7"/>
    <w:rsid w:val="00321F69"/>
    <w:rsid w:val="0032203B"/>
    <w:rsid w:val="003221B3"/>
    <w:rsid w:val="0032228A"/>
    <w:rsid w:val="003222C7"/>
    <w:rsid w:val="00322564"/>
    <w:rsid w:val="00322852"/>
    <w:rsid w:val="0032288D"/>
    <w:rsid w:val="00322984"/>
    <w:rsid w:val="00322D9E"/>
    <w:rsid w:val="0032312C"/>
    <w:rsid w:val="00323550"/>
    <w:rsid w:val="003235C7"/>
    <w:rsid w:val="0032376D"/>
    <w:rsid w:val="003239A5"/>
    <w:rsid w:val="003239E9"/>
    <w:rsid w:val="00323BB0"/>
    <w:rsid w:val="00323BF7"/>
    <w:rsid w:val="00323D62"/>
    <w:rsid w:val="00324118"/>
    <w:rsid w:val="0032424F"/>
    <w:rsid w:val="00324862"/>
    <w:rsid w:val="00324B22"/>
    <w:rsid w:val="00324B3C"/>
    <w:rsid w:val="00324BCE"/>
    <w:rsid w:val="00324C8C"/>
    <w:rsid w:val="00324D0F"/>
    <w:rsid w:val="00324EB0"/>
    <w:rsid w:val="00325339"/>
    <w:rsid w:val="0032561C"/>
    <w:rsid w:val="00325639"/>
    <w:rsid w:val="00325A66"/>
    <w:rsid w:val="00325BDF"/>
    <w:rsid w:val="00325D9F"/>
    <w:rsid w:val="00326103"/>
    <w:rsid w:val="0032674C"/>
    <w:rsid w:val="0032676E"/>
    <w:rsid w:val="00326AA0"/>
    <w:rsid w:val="00326B6B"/>
    <w:rsid w:val="00326DE5"/>
    <w:rsid w:val="00326E41"/>
    <w:rsid w:val="00326F2C"/>
    <w:rsid w:val="0032700F"/>
    <w:rsid w:val="003270F6"/>
    <w:rsid w:val="003277EE"/>
    <w:rsid w:val="00327A1C"/>
    <w:rsid w:val="00327DA8"/>
    <w:rsid w:val="00327E57"/>
    <w:rsid w:val="003302BE"/>
    <w:rsid w:val="003303FF"/>
    <w:rsid w:val="0033066E"/>
    <w:rsid w:val="00330678"/>
    <w:rsid w:val="0033095F"/>
    <w:rsid w:val="00330B0E"/>
    <w:rsid w:val="003310AF"/>
    <w:rsid w:val="00331121"/>
    <w:rsid w:val="00331477"/>
    <w:rsid w:val="003314CA"/>
    <w:rsid w:val="00331C73"/>
    <w:rsid w:val="00331CBF"/>
    <w:rsid w:val="00331D70"/>
    <w:rsid w:val="00331E26"/>
    <w:rsid w:val="0033247E"/>
    <w:rsid w:val="00332561"/>
    <w:rsid w:val="0033259A"/>
    <w:rsid w:val="00332626"/>
    <w:rsid w:val="00332810"/>
    <w:rsid w:val="00332ED3"/>
    <w:rsid w:val="00333000"/>
    <w:rsid w:val="0033318B"/>
    <w:rsid w:val="0033347D"/>
    <w:rsid w:val="003335FF"/>
    <w:rsid w:val="0033388D"/>
    <w:rsid w:val="00333C16"/>
    <w:rsid w:val="003345AB"/>
    <w:rsid w:val="003349EB"/>
    <w:rsid w:val="00334A22"/>
    <w:rsid w:val="00334BF8"/>
    <w:rsid w:val="00334CF0"/>
    <w:rsid w:val="00334E03"/>
    <w:rsid w:val="00334FBC"/>
    <w:rsid w:val="00335051"/>
    <w:rsid w:val="003350CB"/>
    <w:rsid w:val="003351B9"/>
    <w:rsid w:val="00335296"/>
    <w:rsid w:val="003353C7"/>
    <w:rsid w:val="00335446"/>
    <w:rsid w:val="003354BE"/>
    <w:rsid w:val="00335548"/>
    <w:rsid w:val="0033564C"/>
    <w:rsid w:val="00335809"/>
    <w:rsid w:val="003358DE"/>
    <w:rsid w:val="00335A61"/>
    <w:rsid w:val="00335E6C"/>
    <w:rsid w:val="00335FE9"/>
    <w:rsid w:val="0033610E"/>
    <w:rsid w:val="00336CBE"/>
    <w:rsid w:val="00336F96"/>
    <w:rsid w:val="0033735D"/>
    <w:rsid w:val="003377B4"/>
    <w:rsid w:val="00337A68"/>
    <w:rsid w:val="00337ADB"/>
    <w:rsid w:val="00337CBA"/>
    <w:rsid w:val="00340019"/>
    <w:rsid w:val="00340255"/>
    <w:rsid w:val="003404AC"/>
    <w:rsid w:val="00340688"/>
    <w:rsid w:val="003406C4"/>
    <w:rsid w:val="003406D9"/>
    <w:rsid w:val="00340BB9"/>
    <w:rsid w:val="00341009"/>
    <w:rsid w:val="00341124"/>
    <w:rsid w:val="0034113C"/>
    <w:rsid w:val="0034146E"/>
    <w:rsid w:val="00341860"/>
    <w:rsid w:val="00341A08"/>
    <w:rsid w:val="00341B93"/>
    <w:rsid w:val="003427A5"/>
    <w:rsid w:val="003427C7"/>
    <w:rsid w:val="00342DE4"/>
    <w:rsid w:val="00342E37"/>
    <w:rsid w:val="003430E2"/>
    <w:rsid w:val="003430F5"/>
    <w:rsid w:val="00343189"/>
    <w:rsid w:val="00343355"/>
    <w:rsid w:val="0034368A"/>
    <w:rsid w:val="00343BCE"/>
    <w:rsid w:val="00343C25"/>
    <w:rsid w:val="0034427D"/>
    <w:rsid w:val="003442C6"/>
    <w:rsid w:val="00344439"/>
    <w:rsid w:val="00344BD2"/>
    <w:rsid w:val="0034526C"/>
    <w:rsid w:val="00345387"/>
    <w:rsid w:val="00345805"/>
    <w:rsid w:val="00345C4D"/>
    <w:rsid w:val="00345CC5"/>
    <w:rsid w:val="00345F7C"/>
    <w:rsid w:val="00345FB3"/>
    <w:rsid w:val="00346002"/>
    <w:rsid w:val="003460D3"/>
    <w:rsid w:val="003461C6"/>
    <w:rsid w:val="00346AC2"/>
    <w:rsid w:val="00346CEA"/>
    <w:rsid w:val="0034703B"/>
    <w:rsid w:val="00347048"/>
    <w:rsid w:val="003471C0"/>
    <w:rsid w:val="003474EE"/>
    <w:rsid w:val="00347734"/>
    <w:rsid w:val="00347919"/>
    <w:rsid w:val="00350011"/>
    <w:rsid w:val="00350046"/>
    <w:rsid w:val="003500FC"/>
    <w:rsid w:val="0035026E"/>
    <w:rsid w:val="003503F3"/>
    <w:rsid w:val="003507CD"/>
    <w:rsid w:val="0035082C"/>
    <w:rsid w:val="00350ABA"/>
    <w:rsid w:val="00350CE3"/>
    <w:rsid w:val="00350CF3"/>
    <w:rsid w:val="00350D7A"/>
    <w:rsid w:val="00350E36"/>
    <w:rsid w:val="00351283"/>
    <w:rsid w:val="00351869"/>
    <w:rsid w:val="0035189B"/>
    <w:rsid w:val="00351C26"/>
    <w:rsid w:val="00351D03"/>
    <w:rsid w:val="00351D98"/>
    <w:rsid w:val="00351FDE"/>
    <w:rsid w:val="0035293F"/>
    <w:rsid w:val="00352A0F"/>
    <w:rsid w:val="00352C75"/>
    <w:rsid w:val="003531F5"/>
    <w:rsid w:val="003532A8"/>
    <w:rsid w:val="00353392"/>
    <w:rsid w:val="00353836"/>
    <w:rsid w:val="003539CB"/>
    <w:rsid w:val="00353C7B"/>
    <w:rsid w:val="00353D87"/>
    <w:rsid w:val="00353DFF"/>
    <w:rsid w:val="00353EB3"/>
    <w:rsid w:val="003542C5"/>
    <w:rsid w:val="003545A9"/>
    <w:rsid w:val="0035474C"/>
    <w:rsid w:val="00354752"/>
    <w:rsid w:val="00354934"/>
    <w:rsid w:val="00354A06"/>
    <w:rsid w:val="00354C4A"/>
    <w:rsid w:val="003556F4"/>
    <w:rsid w:val="003558F7"/>
    <w:rsid w:val="0035590C"/>
    <w:rsid w:val="003559C6"/>
    <w:rsid w:val="00355A66"/>
    <w:rsid w:val="00355D22"/>
    <w:rsid w:val="003560F7"/>
    <w:rsid w:val="0035624A"/>
    <w:rsid w:val="003566A0"/>
    <w:rsid w:val="00356EBC"/>
    <w:rsid w:val="00357357"/>
    <w:rsid w:val="00357720"/>
    <w:rsid w:val="003578F3"/>
    <w:rsid w:val="0035796F"/>
    <w:rsid w:val="00357979"/>
    <w:rsid w:val="00357FA5"/>
    <w:rsid w:val="0036001A"/>
    <w:rsid w:val="003605AA"/>
    <w:rsid w:val="003606C4"/>
    <w:rsid w:val="003608C0"/>
    <w:rsid w:val="00360BEE"/>
    <w:rsid w:val="00360DAA"/>
    <w:rsid w:val="003617F5"/>
    <w:rsid w:val="00361879"/>
    <w:rsid w:val="003618F5"/>
    <w:rsid w:val="003619A9"/>
    <w:rsid w:val="00361C37"/>
    <w:rsid w:val="00361CB7"/>
    <w:rsid w:val="00362083"/>
    <w:rsid w:val="003621B9"/>
    <w:rsid w:val="003622A2"/>
    <w:rsid w:val="003622CD"/>
    <w:rsid w:val="003628CA"/>
    <w:rsid w:val="00362E59"/>
    <w:rsid w:val="00362FCD"/>
    <w:rsid w:val="0036334C"/>
    <w:rsid w:val="00363423"/>
    <w:rsid w:val="003635BD"/>
    <w:rsid w:val="00363722"/>
    <w:rsid w:val="00363E20"/>
    <w:rsid w:val="00363EFA"/>
    <w:rsid w:val="00363FE3"/>
    <w:rsid w:val="003640E5"/>
    <w:rsid w:val="00364886"/>
    <w:rsid w:val="00364BA7"/>
    <w:rsid w:val="00364C4C"/>
    <w:rsid w:val="00364FDD"/>
    <w:rsid w:val="0036500A"/>
    <w:rsid w:val="003651D8"/>
    <w:rsid w:val="0036589D"/>
    <w:rsid w:val="00365C2E"/>
    <w:rsid w:val="00365C9E"/>
    <w:rsid w:val="00365CBC"/>
    <w:rsid w:val="00365E06"/>
    <w:rsid w:val="00365E4C"/>
    <w:rsid w:val="00365F4F"/>
    <w:rsid w:val="00365FAD"/>
    <w:rsid w:val="0036614C"/>
    <w:rsid w:val="00366365"/>
    <w:rsid w:val="003663F0"/>
    <w:rsid w:val="00366508"/>
    <w:rsid w:val="0036661F"/>
    <w:rsid w:val="00366895"/>
    <w:rsid w:val="003674E8"/>
    <w:rsid w:val="003676C5"/>
    <w:rsid w:val="003678F7"/>
    <w:rsid w:val="003679F6"/>
    <w:rsid w:val="00367BD7"/>
    <w:rsid w:val="00367F44"/>
    <w:rsid w:val="003701CA"/>
    <w:rsid w:val="00370319"/>
    <w:rsid w:val="003707DE"/>
    <w:rsid w:val="003709A8"/>
    <w:rsid w:val="00370FED"/>
    <w:rsid w:val="003710D6"/>
    <w:rsid w:val="00371336"/>
    <w:rsid w:val="003715A3"/>
    <w:rsid w:val="0037189D"/>
    <w:rsid w:val="00371BFE"/>
    <w:rsid w:val="00371EEB"/>
    <w:rsid w:val="00371F27"/>
    <w:rsid w:val="003724A3"/>
    <w:rsid w:val="003724F6"/>
    <w:rsid w:val="003728C8"/>
    <w:rsid w:val="0037295A"/>
    <w:rsid w:val="003729F9"/>
    <w:rsid w:val="00372DFF"/>
    <w:rsid w:val="00373472"/>
    <w:rsid w:val="003734D0"/>
    <w:rsid w:val="0037355B"/>
    <w:rsid w:val="0037364E"/>
    <w:rsid w:val="00373BCB"/>
    <w:rsid w:val="00373C79"/>
    <w:rsid w:val="00373CD6"/>
    <w:rsid w:val="00373D28"/>
    <w:rsid w:val="00373D52"/>
    <w:rsid w:val="00373DAA"/>
    <w:rsid w:val="00374573"/>
    <w:rsid w:val="0037457C"/>
    <w:rsid w:val="00374DB9"/>
    <w:rsid w:val="00375B4C"/>
    <w:rsid w:val="00375DC6"/>
    <w:rsid w:val="003762A3"/>
    <w:rsid w:val="0037644C"/>
    <w:rsid w:val="003766EA"/>
    <w:rsid w:val="00376836"/>
    <w:rsid w:val="00376AF1"/>
    <w:rsid w:val="00376BDA"/>
    <w:rsid w:val="00376CA6"/>
    <w:rsid w:val="00376FF0"/>
    <w:rsid w:val="00377243"/>
    <w:rsid w:val="00377369"/>
    <w:rsid w:val="003774F3"/>
    <w:rsid w:val="00377837"/>
    <w:rsid w:val="003778A5"/>
    <w:rsid w:val="00377B32"/>
    <w:rsid w:val="00377C09"/>
    <w:rsid w:val="00377E9E"/>
    <w:rsid w:val="00380108"/>
    <w:rsid w:val="003801FB"/>
    <w:rsid w:val="003802E3"/>
    <w:rsid w:val="003804B7"/>
    <w:rsid w:val="00380AAA"/>
    <w:rsid w:val="00380AF0"/>
    <w:rsid w:val="00380DA4"/>
    <w:rsid w:val="00381055"/>
    <w:rsid w:val="00381135"/>
    <w:rsid w:val="00381449"/>
    <w:rsid w:val="00381654"/>
    <w:rsid w:val="00381737"/>
    <w:rsid w:val="00381A1F"/>
    <w:rsid w:val="00381AC1"/>
    <w:rsid w:val="00381B55"/>
    <w:rsid w:val="00381E32"/>
    <w:rsid w:val="0038210C"/>
    <w:rsid w:val="0038224E"/>
    <w:rsid w:val="00382422"/>
    <w:rsid w:val="0038260F"/>
    <w:rsid w:val="003826A8"/>
    <w:rsid w:val="003828B2"/>
    <w:rsid w:val="00382A87"/>
    <w:rsid w:val="00382C28"/>
    <w:rsid w:val="00382CB0"/>
    <w:rsid w:val="00382DC4"/>
    <w:rsid w:val="003830FF"/>
    <w:rsid w:val="00383558"/>
    <w:rsid w:val="00383898"/>
    <w:rsid w:val="00383D64"/>
    <w:rsid w:val="00384109"/>
    <w:rsid w:val="00384356"/>
    <w:rsid w:val="003843E7"/>
    <w:rsid w:val="0038474A"/>
    <w:rsid w:val="00384878"/>
    <w:rsid w:val="00384A7D"/>
    <w:rsid w:val="00384B39"/>
    <w:rsid w:val="00384F4B"/>
    <w:rsid w:val="00385340"/>
    <w:rsid w:val="00385772"/>
    <w:rsid w:val="00385D39"/>
    <w:rsid w:val="00386226"/>
    <w:rsid w:val="00386643"/>
    <w:rsid w:val="00386A0C"/>
    <w:rsid w:val="00386ACE"/>
    <w:rsid w:val="00386BB0"/>
    <w:rsid w:val="00386D08"/>
    <w:rsid w:val="00386DC7"/>
    <w:rsid w:val="00387068"/>
    <w:rsid w:val="003874B0"/>
    <w:rsid w:val="0038766C"/>
    <w:rsid w:val="00387967"/>
    <w:rsid w:val="00387C68"/>
    <w:rsid w:val="00387CE1"/>
    <w:rsid w:val="00387E89"/>
    <w:rsid w:val="00387FDD"/>
    <w:rsid w:val="00390201"/>
    <w:rsid w:val="003903AF"/>
    <w:rsid w:val="00390D8F"/>
    <w:rsid w:val="00390FFC"/>
    <w:rsid w:val="00391550"/>
    <w:rsid w:val="0039166A"/>
    <w:rsid w:val="003917E7"/>
    <w:rsid w:val="00391BDB"/>
    <w:rsid w:val="00391BED"/>
    <w:rsid w:val="00391E2E"/>
    <w:rsid w:val="00391F11"/>
    <w:rsid w:val="00391FE7"/>
    <w:rsid w:val="00392479"/>
    <w:rsid w:val="003924E4"/>
    <w:rsid w:val="00392526"/>
    <w:rsid w:val="003929F1"/>
    <w:rsid w:val="0039327E"/>
    <w:rsid w:val="003932D7"/>
    <w:rsid w:val="00393395"/>
    <w:rsid w:val="00393697"/>
    <w:rsid w:val="003937F1"/>
    <w:rsid w:val="00393B0F"/>
    <w:rsid w:val="00393C45"/>
    <w:rsid w:val="00393C8A"/>
    <w:rsid w:val="0039400C"/>
    <w:rsid w:val="003942BB"/>
    <w:rsid w:val="00394852"/>
    <w:rsid w:val="003948EA"/>
    <w:rsid w:val="00394ADF"/>
    <w:rsid w:val="00394BD6"/>
    <w:rsid w:val="003951FE"/>
    <w:rsid w:val="0039528F"/>
    <w:rsid w:val="00395698"/>
    <w:rsid w:val="00395867"/>
    <w:rsid w:val="0039592C"/>
    <w:rsid w:val="003959E3"/>
    <w:rsid w:val="00395AA2"/>
    <w:rsid w:val="00395C03"/>
    <w:rsid w:val="00395C91"/>
    <w:rsid w:val="00395E5D"/>
    <w:rsid w:val="00395F77"/>
    <w:rsid w:val="00396268"/>
    <w:rsid w:val="00396AD1"/>
    <w:rsid w:val="00396D9C"/>
    <w:rsid w:val="00396EFA"/>
    <w:rsid w:val="00396FAF"/>
    <w:rsid w:val="00397060"/>
    <w:rsid w:val="00397234"/>
    <w:rsid w:val="00397789"/>
    <w:rsid w:val="003978AE"/>
    <w:rsid w:val="003979A5"/>
    <w:rsid w:val="00397DE9"/>
    <w:rsid w:val="003A015D"/>
    <w:rsid w:val="003A028C"/>
    <w:rsid w:val="003A02F7"/>
    <w:rsid w:val="003A0936"/>
    <w:rsid w:val="003A0A18"/>
    <w:rsid w:val="003A0CF1"/>
    <w:rsid w:val="003A100D"/>
    <w:rsid w:val="003A142A"/>
    <w:rsid w:val="003A1442"/>
    <w:rsid w:val="003A14D9"/>
    <w:rsid w:val="003A17FA"/>
    <w:rsid w:val="003A1AE9"/>
    <w:rsid w:val="003A1B6F"/>
    <w:rsid w:val="003A1CC1"/>
    <w:rsid w:val="003A1EC2"/>
    <w:rsid w:val="003A219A"/>
    <w:rsid w:val="003A27BC"/>
    <w:rsid w:val="003A27F5"/>
    <w:rsid w:val="003A29ED"/>
    <w:rsid w:val="003A2A34"/>
    <w:rsid w:val="003A2D9C"/>
    <w:rsid w:val="003A2E3F"/>
    <w:rsid w:val="003A3054"/>
    <w:rsid w:val="003A3177"/>
    <w:rsid w:val="003A3258"/>
    <w:rsid w:val="003A3528"/>
    <w:rsid w:val="003A3783"/>
    <w:rsid w:val="003A37DC"/>
    <w:rsid w:val="003A40BE"/>
    <w:rsid w:val="003A42F0"/>
    <w:rsid w:val="003A498D"/>
    <w:rsid w:val="003A4F28"/>
    <w:rsid w:val="003A52EC"/>
    <w:rsid w:val="003A535C"/>
    <w:rsid w:val="003A5586"/>
    <w:rsid w:val="003A5C48"/>
    <w:rsid w:val="003A5D45"/>
    <w:rsid w:val="003A5D87"/>
    <w:rsid w:val="003A5DBF"/>
    <w:rsid w:val="003A6110"/>
    <w:rsid w:val="003A62D2"/>
    <w:rsid w:val="003A6322"/>
    <w:rsid w:val="003A6649"/>
    <w:rsid w:val="003A669E"/>
    <w:rsid w:val="003A688F"/>
    <w:rsid w:val="003A68F7"/>
    <w:rsid w:val="003A6A4E"/>
    <w:rsid w:val="003A6FC7"/>
    <w:rsid w:val="003A73EA"/>
    <w:rsid w:val="003A7A88"/>
    <w:rsid w:val="003B04B6"/>
    <w:rsid w:val="003B04BA"/>
    <w:rsid w:val="003B075C"/>
    <w:rsid w:val="003B0A3F"/>
    <w:rsid w:val="003B0D32"/>
    <w:rsid w:val="003B0DB9"/>
    <w:rsid w:val="003B125B"/>
    <w:rsid w:val="003B1553"/>
    <w:rsid w:val="003B17F9"/>
    <w:rsid w:val="003B1D13"/>
    <w:rsid w:val="003B1DF1"/>
    <w:rsid w:val="003B219F"/>
    <w:rsid w:val="003B22E0"/>
    <w:rsid w:val="003B24D2"/>
    <w:rsid w:val="003B2678"/>
    <w:rsid w:val="003B2909"/>
    <w:rsid w:val="003B2B0B"/>
    <w:rsid w:val="003B2D21"/>
    <w:rsid w:val="003B2E20"/>
    <w:rsid w:val="003B2FF5"/>
    <w:rsid w:val="003B3250"/>
    <w:rsid w:val="003B326B"/>
    <w:rsid w:val="003B32BC"/>
    <w:rsid w:val="003B34C7"/>
    <w:rsid w:val="003B356E"/>
    <w:rsid w:val="003B36B2"/>
    <w:rsid w:val="003B36C0"/>
    <w:rsid w:val="003B382D"/>
    <w:rsid w:val="003B3BAB"/>
    <w:rsid w:val="003B404B"/>
    <w:rsid w:val="003B4177"/>
    <w:rsid w:val="003B4273"/>
    <w:rsid w:val="003B42BC"/>
    <w:rsid w:val="003B4335"/>
    <w:rsid w:val="003B4656"/>
    <w:rsid w:val="003B4795"/>
    <w:rsid w:val="003B4DC1"/>
    <w:rsid w:val="003B4F5B"/>
    <w:rsid w:val="003B4FCC"/>
    <w:rsid w:val="003B516F"/>
    <w:rsid w:val="003B530C"/>
    <w:rsid w:val="003B576B"/>
    <w:rsid w:val="003B576C"/>
    <w:rsid w:val="003B5A99"/>
    <w:rsid w:val="003B5C4E"/>
    <w:rsid w:val="003B5D04"/>
    <w:rsid w:val="003B5F4D"/>
    <w:rsid w:val="003B6127"/>
    <w:rsid w:val="003B6629"/>
    <w:rsid w:val="003B68AC"/>
    <w:rsid w:val="003B6B93"/>
    <w:rsid w:val="003B6E90"/>
    <w:rsid w:val="003B7041"/>
    <w:rsid w:val="003B75E3"/>
    <w:rsid w:val="003B7C10"/>
    <w:rsid w:val="003B7EF9"/>
    <w:rsid w:val="003C04C5"/>
    <w:rsid w:val="003C0618"/>
    <w:rsid w:val="003C0758"/>
    <w:rsid w:val="003C0B84"/>
    <w:rsid w:val="003C0BBF"/>
    <w:rsid w:val="003C0CD0"/>
    <w:rsid w:val="003C10C9"/>
    <w:rsid w:val="003C1199"/>
    <w:rsid w:val="003C1280"/>
    <w:rsid w:val="003C177E"/>
    <w:rsid w:val="003C1834"/>
    <w:rsid w:val="003C1A7E"/>
    <w:rsid w:val="003C1A9A"/>
    <w:rsid w:val="003C1DB7"/>
    <w:rsid w:val="003C1E93"/>
    <w:rsid w:val="003C1FDE"/>
    <w:rsid w:val="003C2127"/>
    <w:rsid w:val="003C2334"/>
    <w:rsid w:val="003C2641"/>
    <w:rsid w:val="003C29D8"/>
    <w:rsid w:val="003C2A75"/>
    <w:rsid w:val="003C2D5B"/>
    <w:rsid w:val="003C2DF8"/>
    <w:rsid w:val="003C3004"/>
    <w:rsid w:val="003C33A2"/>
    <w:rsid w:val="003C374A"/>
    <w:rsid w:val="003C37CA"/>
    <w:rsid w:val="003C3837"/>
    <w:rsid w:val="003C39B8"/>
    <w:rsid w:val="003C3CD2"/>
    <w:rsid w:val="003C4876"/>
    <w:rsid w:val="003C49BF"/>
    <w:rsid w:val="003C5504"/>
    <w:rsid w:val="003C5523"/>
    <w:rsid w:val="003C55A0"/>
    <w:rsid w:val="003C58A8"/>
    <w:rsid w:val="003C5B3E"/>
    <w:rsid w:val="003C5B78"/>
    <w:rsid w:val="003C5C2B"/>
    <w:rsid w:val="003C5F30"/>
    <w:rsid w:val="003C5FDD"/>
    <w:rsid w:val="003C64FC"/>
    <w:rsid w:val="003C66F3"/>
    <w:rsid w:val="003C674C"/>
    <w:rsid w:val="003C680D"/>
    <w:rsid w:val="003C69A1"/>
    <w:rsid w:val="003C6BCC"/>
    <w:rsid w:val="003C6F97"/>
    <w:rsid w:val="003C6FC7"/>
    <w:rsid w:val="003C707D"/>
    <w:rsid w:val="003C7083"/>
    <w:rsid w:val="003C726E"/>
    <w:rsid w:val="003C751F"/>
    <w:rsid w:val="003C75AB"/>
    <w:rsid w:val="003C766B"/>
    <w:rsid w:val="003C786E"/>
    <w:rsid w:val="003C7AF5"/>
    <w:rsid w:val="003C7DC0"/>
    <w:rsid w:val="003C7DC7"/>
    <w:rsid w:val="003C7E76"/>
    <w:rsid w:val="003C7FFB"/>
    <w:rsid w:val="003D0037"/>
    <w:rsid w:val="003D06BF"/>
    <w:rsid w:val="003D0866"/>
    <w:rsid w:val="003D0A11"/>
    <w:rsid w:val="003D0F08"/>
    <w:rsid w:val="003D0FC3"/>
    <w:rsid w:val="003D145F"/>
    <w:rsid w:val="003D1A23"/>
    <w:rsid w:val="003D1BDB"/>
    <w:rsid w:val="003D208D"/>
    <w:rsid w:val="003D2C7B"/>
    <w:rsid w:val="003D2DCE"/>
    <w:rsid w:val="003D2FA9"/>
    <w:rsid w:val="003D3174"/>
    <w:rsid w:val="003D3187"/>
    <w:rsid w:val="003D3208"/>
    <w:rsid w:val="003D32F8"/>
    <w:rsid w:val="003D357B"/>
    <w:rsid w:val="003D37A4"/>
    <w:rsid w:val="003D38C0"/>
    <w:rsid w:val="003D3934"/>
    <w:rsid w:val="003D3A39"/>
    <w:rsid w:val="003D3C05"/>
    <w:rsid w:val="003D3CD7"/>
    <w:rsid w:val="003D3F42"/>
    <w:rsid w:val="003D426C"/>
    <w:rsid w:val="003D45CC"/>
    <w:rsid w:val="003D4B7C"/>
    <w:rsid w:val="003D4DA0"/>
    <w:rsid w:val="003D4E24"/>
    <w:rsid w:val="003D5059"/>
    <w:rsid w:val="003D541E"/>
    <w:rsid w:val="003D54DC"/>
    <w:rsid w:val="003D5F68"/>
    <w:rsid w:val="003D60D7"/>
    <w:rsid w:val="003D6512"/>
    <w:rsid w:val="003D7124"/>
    <w:rsid w:val="003D74F7"/>
    <w:rsid w:val="003D780D"/>
    <w:rsid w:val="003D7C5C"/>
    <w:rsid w:val="003D7F83"/>
    <w:rsid w:val="003E009C"/>
    <w:rsid w:val="003E0691"/>
    <w:rsid w:val="003E09AC"/>
    <w:rsid w:val="003E0A0B"/>
    <w:rsid w:val="003E0D70"/>
    <w:rsid w:val="003E0E4E"/>
    <w:rsid w:val="003E1024"/>
    <w:rsid w:val="003E120D"/>
    <w:rsid w:val="003E15B8"/>
    <w:rsid w:val="003E15E5"/>
    <w:rsid w:val="003E16C8"/>
    <w:rsid w:val="003E17DB"/>
    <w:rsid w:val="003E1801"/>
    <w:rsid w:val="003E18BD"/>
    <w:rsid w:val="003E1DC6"/>
    <w:rsid w:val="003E1F65"/>
    <w:rsid w:val="003E206F"/>
    <w:rsid w:val="003E2264"/>
    <w:rsid w:val="003E27E0"/>
    <w:rsid w:val="003E2EBB"/>
    <w:rsid w:val="003E2FE2"/>
    <w:rsid w:val="003E32F2"/>
    <w:rsid w:val="003E3440"/>
    <w:rsid w:val="003E3856"/>
    <w:rsid w:val="003E3900"/>
    <w:rsid w:val="003E3A70"/>
    <w:rsid w:val="003E3B9C"/>
    <w:rsid w:val="003E3C3E"/>
    <w:rsid w:val="003E3CFD"/>
    <w:rsid w:val="003E3E62"/>
    <w:rsid w:val="003E3F5F"/>
    <w:rsid w:val="003E4430"/>
    <w:rsid w:val="003E44D7"/>
    <w:rsid w:val="003E4610"/>
    <w:rsid w:val="003E4824"/>
    <w:rsid w:val="003E4D6C"/>
    <w:rsid w:val="003E4E08"/>
    <w:rsid w:val="003E50B2"/>
    <w:rsid w:val="003E52C0"/>
    <w:rsid w:val="003E53D4"/>
    <w:rsid w:val="003E555D"/>
    <w:rsid w:val="003E5C2E"/>
    <w:rsid w:val="003E5CDA"/>
    <w:rsid w:val="003E5D71"/>
    <w:rsid w:val="003E5F06"/>
    <w:rsid w:val="003E5F0F"/>
    <w:rsid w:val="003E6423"/>
    <w:rsid w:val="003E6497"/>
    <w:rsid w:val="003E64D5"/>
    <w:rsid w:val="003E6533"/>
    <w:rsid w:val="003E6560"/>
    <w:rsid w:val="003E65F2"/>
    <w:rsid w:val="003E66FA"/>
    <w:rsid w:val="003E6758"/>
    <w:rsid w:val="003E6974"/>
    <w:rsid w:val="003E69D0"/>
    <w:rsid w:val="003E6BD9"/>
    <w:rsid w:val="003E6C1B"/>
    <w:rsid w:val="003E6D21"/>
    <w:rsid w:val="003E6DDB"/>
    <w:rsid w:val="003E6F51"/>
    <w:rsid w:val="003E719A"/>
    <w:rsid w:val="003E7270"/>
    <w:rsid w:val="003E727C"/>
    <w:rsid w:val="003E74AC"/>
    <w:rsid w:val="003E7536"/>
    <w:rsid w:val="003E78D8"/>
    <w:rsid w:val="003E7AA3"/>
    <w:rsid w:val="003E7B95"/>
    <w:rsid w:val="003F07A7"/>
    <w:rsid w:val="003F07DF"/>
    <w:rsid w:val="003F0F95"/>
    <w:rsid w:val="003F0FB2"/>
    <w:rsid w:val="003F12E7"/>
    <w:rsid w:val="003F151C"/>
    <w:rsid w:val="003F1971"/>
    <w:rsid w:val="003F1978"/>
    <w:rsid w:val="003F1979"/>
    <w:rsid w:val="003F1B3B"/>
    <w:rsid w:val="003F1C15"/>
    <w:rsid w:val="003F1CCE"/>
    <w:rsid w:val="003F1D0C"/>
    <w:rsid w:val="003F1E7D"/>
    <w:rsid w:val="003F1EEB"/>
    <w:rsid w:val="003F1FCE"/>
    <w:rsid w:val="003F209A"/>
    <w:rsid w:val="003F271F"/>
    <w:rsid w:val="003F2742"/>
    <w:rsid w:val="003F28EE"/>
    <w:rsid w:val="003F29D1"/>
    <w:rsid w:val="003F29EF"/>
    <w:rsid w:val="003F2D57"/>
    <w:rsid w:val="003F2F5C"/>
    <w:rsid w:val="003F340B"/>
    <w:rsid w:val="003F3448"/>
    <w:rsid w:val="003F3550"/>
    <w:rsid w:val="003F3566"/>
    <w:rsid w:val="003F370C"/>
    <w:rsid w:val="003F38EF"/>
    <w:rsid w:val="003F3986"/>
    <w:rsid w:val="003F3D46"/>
    <w:rsid w:val="003F3DC8"/>
    <w:rsid w:val="003F4088"/>
    <w:rsid w:val="003F434C"/>
    <w:rsid w:val="003F434D"/>
    <w:rsid w:val="003F4445"/>
    <w:rsid w:val="003F45FC"/>
    <w:rsid w:val="003F47BD"/>
    <w:rsid w:val="003F4BC0"/>
    <w:rsid w:val="003F4BF3"/>
    <w:rsid w:val="003F4D7E"/>
    <w:rsid w:val="003F4F2C"/>
    <w:rsid w:val="003F520A"/>
    <w:rsid w:val="003F533D"/>
    <w:rsid w:val="003F553E"/>
    <w:rsid w:val="003F5BFD"/>
    <w:rsid w:val="003F5F94"/>
    <w:rsid w:val="003F5FFC"/>
    <w:rsid w:val="003F653B"/>
    <w:rsid w:val="003F65AD"/>
    <w:rsid w:val="003F6882"/>
    <w:rsid w:val="003F6A18"/>
    <w:rsid w:val="003F6A1E"/>
    <w:rsid w:val="003F6BD3"/>
    <w:rsid w:val="003F6C8E"/>
    <w:rsid w:val="003F73AE"/>
    <w:rsid w:val="003F74CF"/>
    <w:rsid w:val="003F76BC"/>
    <w:rsid w:val="003F7761"/>
    <w:rsid w:val="003F7B43"/>
    <w:rsid w:val="00400206"/>
    <w:rsid w:val="0040047F"/>
    <w:rsid w:val="0040075F"/>
    <w:rsid w:val="004008A3"/>
    <w:rsid w:val="00400D0C"/>
    <w:rsid w:val="00400E42"/>
    <w:rsid w:val="00400E8E"/>
    <w:rsid w:val="004013CF"/>
    <w:rsid w:val="00401781"/>
    <w:rsid w:val="00401A22"/>
    <w:rsid w:val="00401B9C"/>
    <w:rsid w:val="00401EA5"/>
    <w:rsid w:val="00401FEB"/>
    <w:rsid w:val="00402491"/>
    <w:rsid w:val="004024A1"/>
    <w:rsid w:val="00402AF4"/>
    <w:rsid w:val="00402BB7"/>
    <w:rsid w:val="004031B2"/>
    <w:rsid w:val="0040345F"/>
    <w:rsid w:val="00403660"/>
    <w:rsid w:val="004037A5"/>
    <w:rsid w:val="004038BA"/>
    <w:rsid w:val="00403A12"/>
    <w:rsid w:val="00403A39"/>
    <w:rsid w:val="00403C17"/>
    <w:rsid w:val="00403D29"/>
    <w:rsid w:val="0040405B"/>
    <w:rsid w:val="004040EA"/>
    <w:rsid w:val="0040411C"/>
    <w:rsid w:val="00404329"/>
    <w:rsid w:val="00404A25"/>
    <w:rsid w:val="00404EC1"/>
    <w:rsid w:val="00404EC5"/>
    <w:rsid w:val="0040518F"/>
    <w:rsid w:val="00405312"/>
    <w:rsid w:val="004056AB"/>
    <w:rsid w:val="004058AF"/>
    <w:rsid w:val="00405A10"/>
    <w:rsid w:val="00405A4E"/>
    <w:rsid w:val="00405FE6"/>
    <w:rsid w:val="004061AD"/>
    <w:rsid w:val="0040633D"/>
    <w:rsid w:val="00406D1F"/>
    <w:rsid w:val="00407161"/>
    <w:rsid w:val="004072C2"/>
    <w:rsid w:val="00407516"/>
    <w:rsid w:val="004078B5"/>
    <w:rsid w:val="00407F8F"/>
    <w:rsid w:val="00407FD8"/>
    <w:rsid w:val="00407FE5"/>
    <w:rsid w:val="00410044"/>
    <w:rsid w:val="004100F0"/>
    <w:rsid w:val="004104BE"/>
    <w:rsid w:val="00410680"/>
    <w:rsid w:val="0041072F"/>
    <w:rsid w:val="004108ED"/>
    <w:rsid w:val="00410FD3"/>
    <w:rsid w:val="004115A8"/>
    <w:rsid w:val="00411A34"/>
    <w:rsid w:val="00412161"/>
    <w:rsid w:val="004121DE"/>
    <w:rsid w:val="004122B2"/>
    <w:rsid w:val="0041233F"/>
    <w:rsid w:val="00412A1C"/>
    <w:rsid w:val="00412E1F"/>
    <w:rsid w:val="00412FB5"/>
    <w:rsid w:val="0041311B"/>
    <w:rsid w:val="004135E3"/>
    <w:rsid w:val="004137EC"/>
    <w:rsid w:val="00413933"/>
    <w:rsid w:val="00413B95"/>
    <w:rsid w:val="00413CE2"/>
    <w:rsid w:val="00413D18"/>
    <w:rsid w:val="00414B45"/>
    <w:rsid w:val="00414DA4"/>
    <w:rsid w:val="00414DBF"/>
    <w:rsid w:val="00414F7F"/>
    <w:rsid w:val="00414FE3"/>
    <w:rsid w:val="004150EB"/>
    <w:rsid w:val="00415266"/>
    <w:rsid w:val="00415560"/>
    <w:rsid w:val="004155F9"/>
    <w:rsid w:val="00416321"/>
    <w:rsid w:val="0041684F"/>
    <w:rsid w:val="00416B2D"/>
    <w:rsid w:val="00416C60"/>
    <w:rsid w:val="004177DB"/>
    <w:rsid w:val="004179A1"/>
    <w:rsid w:val="00417C10"/>
    <w:rsid w:val="00417DCA"/>
    <w:rsid w:val="00417F8E"/>
    <w:rsid w:val="004200C4"/>
    <w:rsid w:val="00420469"/>
    <w:rsid w:val="00420A59"/>
    <w:rsid w:val="00420EA1"/>
    <w:rsid w:val="00421051"/>
    <w:rsid w:val="00421104"/>
    <w:rsid w:val="004212C7"/>
    <w:rsid w:val="00421990"/>
    <w:rsid w:val="00421F86"/>
    <w:rsid w:val="004222F3"/>
    <w:rsid w:val="00422408"/>
    <w:rsid w:val="00422D74"/>
    <w:rsid w:val="00423091"/>
    <w:rsid w:val="004238A7"/>
    <w:rsid w:val="0042403A"/>
    <w:rsid w:val="00424BAB"/>
    <w:rsid w:val="00424C05"/>
    <w:rsid w:val="00424CDB"/>
    <w:rsid w:val="00424DF2"/>
    <w:rsid w:val="0042505F"/>
    <w:rsid w:val="0042600B"/>
    <w:rsid w:val="00426225"/>
    <w:rsid w:val="004264D2"/>
    <w:rsid w:val="0042654E"/>
    <w:rsid w:val="00426CB5"/>
    <w:rsid w:val="00426D20"/>
    <w:rsid w:val="00426EA3"/>
    <w:rsid w:val="004272A0"/>
    <w:rsid w:val="004272C5"/>
    <w:rsid w:val="0042749A"/>
    <w:rsid w:val="00427558"/>
    <w:rsid w:val="00427643"/>
    <w:rsid w:val="004278F5"/>
    <w:rsid w:val="00427E22"/>
    <w:rsid w:val="00427E54"/>
    <w:rsid w:val="00427F89"/>
    <w:rsid w:val="00427FA8"/>
    <w:rsid w:val="004300F0"/>
    <w:rsid w:val="00430557"/>
    <w:rsid w:val="00430966"/>
    <w:rsid w:val="00431194"/>
    <w:rsid w:val="004318E7"/>
    <w:rsid w:val="00431AD3"/>
    <w:rsid w:val="00431C08"/>
    <w:rsid w:val="00431C9A"/>
    <w:rsid w:val="00431DC1"/>
    <w:rsid w:val="0043215D"/>
    <w:rsid w:val="004323BC"/>
    <w:rsid w:val="004328B1"/>
    <w:rsid w:val="0043291A"/>
    <w:rsid w:val="00432ECB"/>
    <w:rsid w:val="004331A8"/>
    <w:rsid w:val="004331EA"/>
    <w:rsid w:val="0043328F"/>
    <w:rsid w:val="00433767"/>
    <w:rsid w:val="004339BA"/>
    <w:rsid w:val="00433E6F"/>
    <w:rsid w:val="0043404C"/>
    <w:rsid w:val="00434598"/>
    <w:rsid w:val="0043460B"/>
    <w:rsid w:val="004346EE"/>
    <w:rsid w:val="004350FA"/>
    <w:rsid w:val="004354C4"/>
    <w:rsid w:val="004357BC"/>
    <w:rsid w:val="004361DF"/>
    <w:rsid w:val="0043647D"/>
    <w:rsid w:val="00436738"/>
    <w:rsid w:val="00436AFC"/>
    <w:rsid w:val="00436B4B"/>
    <w:rsid w:val="00437002"/>
    <w:rsid w:val="00437060"/>
    <w:rsid w:val="00437279"/>
    <w:rsid w:val="0043728C"/>
    <w:rsid w:val="004372BE"/>
    <w:rsid w:val="00437C33"/>
    <w:rsid w:val="00437C95"/>
    <w:rsid w:val="00437CAE"/>
    <w:rsid w:val="00437EE2"/>
    <w:rsid w:val="004406EC"/>
    <w:rsid w:val="004407BD"/>
    <w:rsid w:val="004408A3"/>
    <w:rsid w:val="0044091F"/>
    <w:rsid w:val="00440956"/>
    <w:rsid w:val="00440C0D"/>
    <w:rsid w:val="00440E7B"/>
    <w:rsid w:val="00440E97"/>
    <w:rsid w:val="00440EBC"/>
    <w:rsid w:val="00441182"/>
    <w:rsid w:val="004415C0"/>
    <w:rsid w:val="004417A7"/>
    <w:rsid w:val="00441887"/>
    <w:rsid w:val="00441A02"/>
    <w:rsid w:val="00441AA3"/>
    <w:rsid w:val="00441B0E"/>
    <w:rsid w:val="00442187"/>
    <w:rsid w:val="00442437"/>
    <w:rsid w:val="00442CCA"/>
    <w:rsid w:val="0044311E"/>
    <w:rsid w:val="0044355B"/>
    <w:rsid w:val="0044370C"/>
    <w:rsid w:val="004437E9"/>
    <w:rsid w:val="00443877"/>
    <w:rsid w:val="00443E03"/>
    <w:rsid w:val="00443E3F"/>
    <w:rsid w:val="004442B0"/>
    <w:rsid w:val="0044455F"/>
    <w:rsid w:val="00444902"/>
    <w:rsid w:val="004456C6"/>
    <w:rsid w:val="0044589F"/>
    <w:rsid w:val="00445ACC"/>
    <w:rsid w:val="00445B71"/>
    <w:rsid w:val="00445BC1"/>
    <w:rsid w:val="00445BC7"/>
    <w:rsid w:val="00445D2A"/>
    <w:rsid w:val="00445E57"/>
    <w:rsid w:val="004461C7"/>
    <w:rsid w:val="00446367"/>
    <w:rsid w:val="004464A4"/>
    <w:rsid w:val="0044678D"/>
    <w:rsid w:val="0044682F"/>
    <w:rsid w:val="00446869"/>
    <w:rsid w:val="00446A57"/>
    <w:rsid w:val="00446B3F"/>
    <w:rsid w:val="004472D9"/>
    <w:rsid w:val="00447BF1"/>
    <w:rsid w:val="004506DA"/>
    <w:rsid w:val="004509B6"/>
    <w:rsid w:val="00450F06"/>
    <w:rsid w:val="00451149"/>
    <w:rsid w:val="0045167E"/>
    <w:rsid w:val="00451784"/>
    <w:rsid w:val="00451CD6"/>
    <w:rsid w:val="00451E4F"/>
    <w:rsid w:val="004520F8"/>
    <w:rsid w:val="004529D8"/>
    <w:rsid w:val="00452A06"/>
    <w:rsid w:val="00452C01"/>
    <w:rsid w:val="00452D32"/>
    <w:rsid w:val="00452E0F"/>
    <w:rsid w:val="0045309B"/>
    <w:rsid w:val="004532F0"/>
    <w:rsid w:val="00453A37"/>
    <w:rsid w:val="00453AAA"/>
    <w:rsid w:val="0045417F"/>
    <w:rsid w:val="0045450B"/>
    <w:rsid w:val="00454510"/>
    <w:rsid w:val="00454595"/>
    <w:rsid w:val="00454883"/>
    <w:rsid w:val="00454A73"/>
    <w:rsid w:val="00455047"/>
    <w:rsid w:val="00455057"/>
    <w:rsid w:val="00455146"/>
    <w:rsid w:val="00455468"/>
    <w:rsid w:val="004555F8"/>
    <w:rsid w:val="0045570C"/>
    <w:rsid w:val="00455785"/>
    <w:rsid w:val="00455C20"/>
    <w:rsid w:val="0045609F"/>
    <w:rsid w:val="00456103"/>
    <w:rsid w:val="0045649D"/>
    <w:rsid w:val="00456AE2"/>
    <w:rsid w:val="0045739C"/>
    <w:rsid w:val="004577EB"/>
    <w:rsid w:val="00457B91"/>
    <w:rsid w:val="00457FB3"/>
    <w:rsid w:val="00460495"/>
    <w:rsid w:val="00460B29"/>
    <w:rsid w:val="004610A2"/>
    <w:rsid w:val="00461165"/>
    <w:rsid w:val="004613A4"/>
    <w:rsid w:val="0046196B"/>
    <w:rsid w:val="00461A18"/>
    <w:rsid w:val="00461AEC"/>
    <w:rsid w:val="00461BE1"/>
    <w:rsid w:val="00461C15"/>
    <w:rsid w:val="00461CEE"/>
    <w:rsid w:val="00461DC5"/>
    <w:rsid w:val="00461E8B"/>
    <w:rsid w:val="00462066"/>
    <w:rsid w:val="0046246C"/>
    <w:rsid w:val="004627B6"/>
    <w:rsid w:val="004627EC"/>
    <w:rsid w:val="00462866"/>
    <w:rsid w:val="004629D6"/>
    <w:rsid w:val="00462ECC"/>
    <w:rsid w:val="00462EDA"/>
    <w:rsid w:val="00462FBC"/>
    <w:rsid w:val="00463009"/>
    <w:rsid w:val="00463095"/>
    <w:rsid w:val="0046318D"/>
    <w:rsid w:val="0046323C"/>
    <w:rsid w:val="004638AC"/>
    <w:rsid w:val="004639C6"/>
    <w:rsid w:val="00463C72"/>
    <w:rsid w:val="00463FD2"/>
    <w:rsid w:val="00464008"/>
    <w:rsid w:val="00464593"/>
    <w:rsid w:val="00464838"/>
    <w:rsid w:val="00464AD6"/>
    <w:rsid w:val="00464CAC"/>
    <w:rsid w:val="00464F41"/>
    <w:rsid w:val="00465434"/>
    <w:rsid w:val="0046547F"/>
    <w:rsid w:val="004658AA"/>
    <w:rsid w:val="004659CF"/>
    <w:rsid w:val="00466262"/>
    <w:rsid w:val="004663BE"/>
    <w:rsid w:val="004667B6"/>
    <w:rsid w:val="00466C20"/>
    <w:rsid w:val="00466D3D"/>
    <w:rsid w:val="00466F3D"/>
    <w:rsid w:val="00467275"/>
    <w:rsid w:val="00467616"/>
    <w:rsid w:val="00467629"/>
    <w:rsid w:val="0046799E"/>
    <w:rsid w:val="00467B73"/>
    <w:rsid w:val="00470090"/>
    <w:rsid w:val="0047023A"/>
    <w:rsid w:val="00470514"/>
    <w:rsid w:val="004708AE"/>
    <w:rsid w:val="00470C65"/>
    <w:rsid w:val="00470D14"/>
    <w:rsid w:val="00470F09"/>
    <w:rsid w:val="004711E3"/>
    <w:rsid w:val="004715B4"/>
    <w:rsid w:val="004718C3"/>
    <w:rsid w:val="00471DA5"/>
    <w:rsid w:val="0047205D"/>
    <w:rsid w:val="00472068"/>
    <w:rsid w:val="0047207F"/>
    <w:rsid w:val="00473685"/>
    <w:rsid w:val="0047377C"/>
    <w:rsid w:val="004739D0"/>
    <w:rsid w:val="00474013"/>
    <w:rsid w:val="0047415A"/>
    <w:rsid w:val="00474184"/>
    <w:rsid w:val="00474653"/>
    <w:rsid w:val="004747C2"/>
    <w:rsid w:val="004748EB"/>
    <w:rsid w:val="00474B05"/>
    <w:rsid w:val="00474BA8"/>
    <w:rsid w:val="00475132"/>
    <w:rsid w:val="0047549B"/>
    <w:rsid w:val="004755CF"/>
    <w:rsid w:val="004757C9"/>
    <w:rsid w:val="00475A83"/>
    <w:rsid w:val="004762DC"/>
    <w:rsid w:val="00476766"/>
    <w:rsid w:val="00476BEC"/>
    <w:rsid w:val="00476C75"/>
    <w:rsid w:val="00477650"/>
    <w:rsid w:val="004777B4"/>
    <w:rsid w:val="004777F2"/>
    <w:rsid w:val="00477C58"/>
    <w:rsid w:val="004801EE"/>
    <w:rsid w:val="00480215"/>
    <w:rsid w:val="00480245"/>
    <w:rsid w:val="004804A8"/>
    <w:rsid w:val="00480A9B"/>
    <w:rsid w:val="00480C4C"/>
    <w:rsid w:val="004810BE"/>
    <w:rsid w:val="004810EA"/>
    <w:rsid w:val="00481162"/>
    <w:rsid w:val="004811B5"/>
    <w:rsid w:val="004814BA"/>
    <w:rsid w:val="00481623"/>
    <w:rsid w:val="0048182E"/>
    <w:rsid w:val="004818A8"/>
    <w:rsid w:val="004818E2"/>
    <w:rsid w:val="00481A2A"/>
    <w:rsid w:val="00481B54"/>
    <w:rsid w:val="00481DEB"/>
    <w:rsid w:val="00481E04"/>
    <w:rsid w:val="0048244C"/>
    <w:rsid w:val="004824AB"/>
    <w:rsid w:val="00482537"/>
    <w:rsid w:val="004825BF"/>
    <w:rsid w:val="004825CB"/>
    <w:rsid w:val="00482921"/>
    <w:rsid w:val="00482F9B"/>
    <w:rsid w:val="004830A1"/>
    <w:rsid w:val="004834ED"/>
    <w:rsid w:val="004835C0"/>
    <w:rsid w:val="0048381D"/>
    <w:rsid w:val="00483B71"/>
    <w:rsid w:val="00483E49"/>
    <w:rsid w:val="004841E1"/>
    <w:rsid w:val="00484365"/>
    <w:rsid w:val="00484382"/>
    <w:rsid w:val="004843F5"/>
    <w:rsid w:val="00484752"/>
    <w:rsid w:val="004848D5"/>
    <w:rsid w:val="00484A47"/>
    <w:rsid w:val="00484A76"/>
    <w:rsid w:val="00484B11"/>
    <w:rsid w:val="00484B41"/>
    <w:rsid w:val="00485308"/>
    <w:rsid w:val="00485799"/>
    <w:rsid w:val="0048583F"/>
    <w:rsid w:val="0048595D"/>
    <w:rsid w:val="00485B78"/>
    <w:rsid w:val="00485D48"/>
    <w:rsid w:val="00485D64"/>
    <w:rsid w:val="0048623E"/>
    <w:rsid w:val="00486844"/>
    <w:rsid w:val="0048697A"/>
    <w:rsid w:val="00486B72"/>
    <w:rsid w:val="00486D8B"/>
    <w:rsid w:val="00486F1C"/>
    <w:rsid w:val="00486F4D"/>
    <w:rsid w:val="00486F9A"/>
    <w:rsid w:val="00487048"/>
    <w:rsid w:val="00487513"/>
    <w:rsid w:val="00487638"/>
    <w:rsid w:val="0048780B"/>
    <w:rsid w:val="00487983"/>
    <w:rsid w:val="00487AA7"/>
    <w:rsid w:val="00487AB3"/>
    <w:rsid w:val="00487D7E"/>
    <w:rsid w:val="00487DB7"/>
    <w:rsid w:val="0049004D"/>
    <w:rsid w:val="00490051"/>
    <w:rsid w:val="00490092"/>
    <w:rsid w:val="00490165"/>
    <w:rsid w:val="00490304"/>
    <w:rsid w:val="004904D7"/>
    <w:rsid w:val="004904F1"/>
    <w:rsid w:val="0049070E"/>
    <w:rsid w:val="004907C6"/>
    <w:rsid w:val="00490883"/>
    <w:rsid w:val="00490BBC"/>
    <w:rsid w:val="00490F72"/>
    <w:rsid w:val="0049109F"/>
    <w:rsid w:val="004911C4"/>
    <w:rsid w:val="0049147C"/>
    <w:rsid w:val="004914F6"/>
    <w:rsid w:val="00491A15"/>
    <w:rsid w:val="00491A3B"/>
    <w:rsid w:val="00491B60"/>
    <w:rsid w:val="00491BA7"/>
    <w:rsid w:val="00491FF9"/>
    <w:rsid w:val="00492475"/>
    <w:rsid w:val="00492E5E"/>
    <w:rsid w:val="00493148"/>
    <w:rsid w:val="00493206"/>
    <w:rsid w:val="00493B7E"/>
    <w:rsid w:val="00493CA3"/>
    <w:rsid w:val="00493E50"/>
    <w:rsid w:val="0049425D"/>
    <w:rsid w:val="004944E4"/>
    <w:rsid w:val="0049452A"/>
    <w:rsid w:val="00494EBC"/>
    <w:rsid w:val="00494F97"/>
    <w:rsid w:val="004951FB"/>
    <w:rsid w:val="0049568B"/>
    <w:rsid w:val="00496050"/>
    <w:rsid w:val="00496166"/>
    <w:rsid w:val="00496303"/>
    <w:rsid w:val="004965F6"/>
    <w:rsid w:val="004965FF"/>
    <w:rsid w:val="00496863"/>
    <w:rsid w:val="004969E1"/>
    <w:rsid w:val="00496BE2"/>
    <w:rsid w:val="00496C46"/>
    <w:rsid w:val="00496DD2"/>
    <w:rsid w:val="00496F6A"/>
    <w:rsid w:val="00496F95"/>
    <w:rsid w:val="00497174"/>
    <w:rsid w:val="0049733E"/>
    <w:rsid w:val="004973AD"/>
    <w:rsid w:val="00497676"/>
    <w:rsid w:val="004976F3"/>
    <w:rsid w:val="004977EB"/>
    <w:rsid w:val="00497FD0"/>
    <w:rsid w:val="00497FEF"/>
    <w:rsid w:val="004A0349"/>
    <w:rsid w:val="004A050B"/>
    <w:rsid w:val="004A079B"/>
    <w:rsid w:val="004A0848"/>
    <w:rsid w:val="004A0868"/>
    <w:rsid w:val="004A099D"/>
    <w:rsid w:val="004A09C8"/>
    <w:rsid w:val="004A0BE1"/>
    <w:rsid w:val="004A0C04"/>
    <w:rsid w:val="004A0D0A"/>
    <w:rsid w:val="004A0D68"/>
    <w:rsid w:val="004A131D"/>
    <w:rsid w:val="004A16F3"/>
    <w:rsid w:val="004A192D"/>
    <w:rsid w:val="004A1941"/>
    <w:rsid w:val="004A1AA2"/>
    <w:rsid w:val="004A1EE3"/>
    <w:rsid w:val="004A2070"/>
    <w:rsid w:val="004A23CD"/>
    <w:rsid w:val="004A266C"/>
    <w:rsid w:val="004A2CC0"/>
    <w:rsid w:val="004A2FF0"/>
    <w:rsid w:val="004A33F5"/>
    <w:rsid w:val="004A344F"/>
    <w:rsid w:val="004A34D7"/>
    <w:rsid w:val="004A40C0"/>
    <w:rsid w:val="004A41CA"/>
    <w:rsid w:val="004A4524"/>
    <w:rsid w:val="004A467A"/>
    <w:rsid w:val="004A46D7"/>
    <w:rsid w:val="004A46E5"/>
    <w:rsid w:val="004A48C3"/>
    <w:rsid w:val="004A4BEE"/>
    <w:rsid w:val="004A4CFF"/>
    <w:rsid w:val="004A4DC9"/>
    <w:rsid w:val="004A5093"/>
    <w:rsid w:val="004A5308"/>
    <w:rsid w:val="004A5492"/>
    <w:rsid w:val="004A54EE"/>
    <w:rsid w:val="004A55B6"/>
    <w:rsid w:val="004A5935"/>
    <w:rsid w:val="004A59B1"/>
    <w:rsid w:val="004A5A52"/>
    <w:rsid w:val="004A5A8E"/>
    <w:rsid w:val="004A6893"/>
    <w:rsid w:val="004A6D31"/>
    <w:rsid w:val="004A6F97"/>
    <w:rsid w:val="004A702A"/>
    <w:rsid w:val="004A7051"/>
    <w:rsid w:val="004A70EC"/>
    <w:rsid w:val="004A7560"/>
    <w:rsid w:val="004A76F7"/>
    <w:rsid w:val="004A78DA"/>
    <w:rsid w:val="004A7F10"/>
    <w:rsid w:val="004B0184"/>
    <w:rsid w:val="004B07F7"/>
    <w:rsid w:val="004B095C"/>
    <w:rsid w:val="004B0A26"/>
    <w:rsid w:val="004B0C46"/>
    <w:rsid w:val="004B0C63"/>
    <w:rsid w:val="004B1048"/>
    <w:rsid w:val="004B18A8"/>
    <w:rsid w:val="004B1ECF"/>
    <w:rsid w:val="004B23BA"/>
    <w:rsid w:val="004B272D"/>
    <w:rsid w:val="004B28B7"/>
    <w:rsid w:val="004B28FA"/>
    <w:rsid w:val="004B2909"/>
    <w:rsid w:val="004B2B47"/>
    <w:rsid w:val="004B2C15"/>
    <w:rsid w:val="004B3010"/>
    <w:rsid w:val="004B330B"/>
    <w:rsid w:val="004B3395"/>
    <w:rsid w:val="004B34FF"/>
    <w:rsid w:val="004B363B"/>
    <w:rsid w:val="004B379A"/>
    <w:rsid w:val="004B3819"/>
    <w:rsid w:val="004B3862"/>
    <w:rsid w:val="004B3890"/>
    <w:rsid w:val="004B3960"/>
    <w:rsid w:val="004B3A46"/>
    <w:rsid w:val="004B3AEF"/>
    <w:rsid w:val="004B3E19"/>
    <w:rsid w:val="004B3F13"/>
    <w:rsid w:val="004B3F41"/>
    <w:rsid w:val="004B40D5"/>
    <w:rsid w:val="004B43CC"/>
    <w:rsid w:val="004B441F"/>
    <w:rsid w:val="004B4564"/>
    <w:rsid w:val="004B4B0F"/>
    <w:rsid w:val="004B4D4F"/>
    <w:rsid w:val="004B5759"/>
    <w:rsid w:val="004B597E"/>
    <w:rsid w:val="004B5E8F"/>
    <w:rsid w:val="004B5FD5"/>
    <w:rsid w:val="004B60D6"/>
    <w:rsid w:val="004B6277"/>
    <w:rsid w:val="004B62E1"/>
    <w:rsid w:val="004B63BD"/>
    <w:rsid w:val="004B65DF"/>
    <w:rsid w:val="004B692E"/>
    <w:rsid w:val="004B6C27"/>
    <w:rsid w:val="004B6F8E"/>
    <w:rsid w:val="004B722F"/>
    <w:rsid w:val="004B7263"/>
    <w:rsid w:val="004B782D"/>
    <w:rsid w:val="004B78C2"/>
    <w:rsid w:val="004B7D17"/>
    <w:rsid w:val="004B7EF3"/>
    <w:rsid w:val="004C01AA"/>
    <w:rsid w:val="004C070E"/>
    <w:rsid w:val="004C0DB9"/>
    <w:rsid w:val="004C0EDC"/>
    <w:rsid w:val="004C0F82"/>
    <w:rsid w:val="004C167B"/>
    <w:rsid w:val="004C1758"/>
    <w:rsid w:val="004C1AA7"/>
    <w:rsid w:val="004C1DCB"/>
    <w:rsid w:val="004C2AF4"/>
    <w:rsid w:val="004C2BD8"/>
    <w:rsid w:val="004C2DF1"/>
    <w:rsid w:val="004C2E29"/>
    <w:rsid w:val="004C301F"/>
    <w:rsid w:val="004C32B5"/>
    <w:rsid w:val="004C3322"/>
    <w:rsid w:val="004C33A8"/>
    <w:rsid w:val="004C3554"/>
    <w:rsid w:val="004C35EC"/>
    <w:rsid w:val="004C372E"/>
    <w:rsid w:val="004C37D8"/>
    <w:rsid w:val="004C3976"/>
    <w:rsid w:val="004C3D7D"/>
    <w:rsid w:val="004C3E31"/>
    <w:rsid w:val="004C3F43"/>
    <w:rsid w:val="004C4065"/>
    <w:rsid w:val="004C4243"/>
    <w:rsid w:val="004C43B3"/>
    <w:rsid w:val="004C44E8"/>
    <w:rsid w:val="004C4778"/>
    <w:rsid w:val="004C47C8"/>
    <w:rsid w:val="004C4963"/>
    <w:rsid w:val="004C4CB3"/>
    <w:rsid w:val="004C4F2E"/>
    <w:rsid w:val="004C5472"/>
    <w:rsid w:val="004C5C77"/>
    <w:rsid w:val="004C5DDB"/>
    <w:rsid w:val="004C5F08"/>
    <w:rsid w:val="004C6008"/>
    <w:rsid w:val="004C6410"/>
    <w:rsid w:val="004C6ACD"/>
    <w:rsid w:val="004C6FCB"/>
    <w:rsid w:val="004C7366"/>
    <w:rsid w:val="004C7B76"/>
    <w:rsid w:val="004C7D40"/>
    <w:rsid w:val="004C7E86"/>
    <w:rsid w:val="004C7EB6"/>
    <w:rsid w:val="004C7F8E"/>
    <w:rsid w:val="004D0002"/>
    <w:rsid w:val="004D060B"/>
    <w:rsid w:val="004D0C5D"/>
    <w:rsid w:val="004D0C7C"/>
    <w:rsid w:val="004D107B"/>
    <w:rsid w:val="004D11E1"/>
    <w:rsid w:val="004D140A"/>
    <w:rsid w:val="004D16E0"/>
    <w:rsid w:val="004D193E"/>
    <w:rsid w:val="004D1941"/>
    <w:rsid w:val="004D19A5"/>
    <w:rsid w:val="004D1AD2"/>
    <w:rsid w:val="004D1E45"/>
    <w:rsid w:val="004D1F2F"/>
    <w:rsid w:val="004D2296"/>
    <w:rsid w:val="004D238A"/>
    <w:rsid w:val="004D23A5"/>
    <w:rsid w:val="004D2467"/>
    <w:rsid w:val="004D2AB8"/>
    <w:rsid w:val="004D2B84"/>
    <w:rsid w:val="004D2D6B"/>
    <w:rsid w:val="004D301D"/>
    <w:rsid w:val="004D3043"/>
    <w:rsid w:val="004D3156"/>
    <w:rsid w:val="004D3377"/>
    <w:rsid w:val="004D3561"/>
    <w:rsid w:val="004D366B"/>
    <w:rsid w:val="004D3873"/>
    <w:rsid w:val="004D3AE8"/>
    <w:rsid w:val="004D3B37"/>
    <w:rsid w:val="004D3CE3"/>
    <w:rsid w:val="004D3CF6"/>
    <w:rsid w:val="004D3D5D"/>
    <w:rsid w:val="004D3E1C"/>
    <w:rsid w:val="004D3F72"/>
    <w:rsid w:val="004D411A"/>
    <w:rsid w:val="004D4293"/>
    <w:rsid w:val="004D54F9"/>
    <w:rsid w:val="004D5646"/>
    <w:rsid w:val="004D58C7"/>
    <w:rsid w:val="004D607A"/>
    <w:rsid w:val="004D60A7"/>
    <w:rsid w:val="004D61DF"/>
    <w:rsid w:val="004D6371"/>
    <w:rsid w:val="004D662E"/>
    <w:rsid w:val="004D663D"/>
    <w:rsid w:val="004D6769"/>
    <w:rsid w:val="004D68A3"/>
    <w:rsid w:val="004D6936"/>
    <w:rsid w:val="004D6E37"/>
    <w:rsid w:val="004D6EC2"/>
    <w:rsid w:val="004D722B"/>
    <w:rsid w:val="004D73D5"/>
    <w:rsid w:val="004D7409"/>
    <w:rsid w:val="004D7614"/>
    <w:rsid w:val="004D780D"/>
    <w:rsid w:val="004D7A0B"/>
    <w:rsid w:val="004D7B4A"/>
    <w:rsid w:val="004D7F13"/>
    <w:rsid w:val="004E054B"/>
    <w:rsid w:val="004E0764"/>
    <w:rsid w:val="004E0A76"/>
    <w:rsid w:val="004E0B76"/>
    <w:rsid w:val="004E0DA5"/>
    <w:rsid w:val="004E0E20"/>
    <w:rsid w:val="004E1136"/>
    <w:rsid w:val="004E1245"/>
    <w:rsid w:val="004E13C1"/>
    <w:rsid w:val="004E18DC"/>
    <w:rsid w:val="004E25C1"/>
    <w:rsid w:val="004E262B"/>
    <w:rsid w:val="004E2EE6"/>
    <w:rsid w:val="004E2FCD"/>
    <w:rsid w:val="004E3115"/>
    <w:rsid w:val="004E3772"/>
    <w:rsid w:val="004E3A38"/>
    <w:rsid w:val="004E3B23"/>
    <w:rsid w:val="004E3C1E"/>
    <w:rsid w:val="004E3CBF"/>
    <w:rsid w:val="004E3F5F"/>
    <w:rsid w:val="004E3FB7"/>
    <w:rsid w:val="004E3FBB"/>
    <w:rsid w:val="004E40A9"/>
    <w:rsid w:val="004E4292"/>
    <w:rsid w:val="004E4565"/>
    <w:rsid w:val="004E4C3B"/>
    <w:rsid w:val="004E4CFB"/>
    <w:rsid w:val="004E4EFA"/>
    <w:rsid w:val="004E5340"/>
    <w:rsid w:val="004E53AD"/>
    <w:rsid w:val="004E53FD"/>
    <w:rsid w:val="004E5670"/>
    <w:rsid w:val="004E59A4"/>
    <w:rsid w:val="004E59CB"/>
    <w:rsid w:val="004E5C22"/>
    <w:rsid w:val="004E5F8C"/>
    <w:rsid w:val="004E60CC"/>
    <w:rsid w:val="004E66FA"/>
    <w:rsid w:val="004E68B8"/>
    <w:rsid w:val="004E68C3"/>
    <w:rsid w:val="004E6A20"/>
    <w:rsid w:val="004E6F96"/>
    <w:rsid w:val="004E723C"/>
    <w:rsid w:val="004E7288"/>
    <w:rsid w:val="004E7342"/>
    <w:rsid w:val="004E7469"/>
    <w:rsid w:val="004E75BD"/>
    <w:rsid w:val="004E78C3"/>
    <w:rsid w:val="004F0094"/>
    <w:rsid w:val="004F0413"/>
    <w:rsid w:val="004F0583"/>
    <w:rsid w:val="004F09B1"/>
    <w:rsid w:val="004F0DFA"/>
    <w:rsid w:val="004F0EF4"/>
    <w:rsid w:val="004F1401"/>
    <w:rsid w:val="004F162C"/>
    <w:rsid w:val="004F17F4"/>
    <w:rsid w:val="004F1A0F"/>
    <w:rsid w:val="004F1A53"/>
    <w:rsid w:val="004F1B1E"/>
    <w:rsid w:val="004F2021"/>
    <w:rsid w:val="004F226C"/>
    <w:rsid w:val="004F23C0"/>
    <w:rsid w:val="004F257B"/>
    <w:rsid w:val="004F262F"/>
    <w:rsid w:val="004F2BF2"/>
    <w:rsid w:val="004F2CB8"/>
    <w:rsid w:val="004F2E23"/>
    <w:rsid w:val="004F2FB6"/>
    <w:rsid w:val="004F3016"/>
    <w:rsid w:val="004F304C"/>
    <w:rsid w:val="004F310D"/>
    <w:rsid w:val="004F3347"/>
    <w:rsid w:val="004F3488"/>
    <w:rsid w:val="004F34FA"/>
    <w:rsid w:val="004F37E9"/>
    <w:rsid w:val="004F3B33"/>
    <w:rsid w:val="004F3F5B"/>
    <w:rsid w:val="004F424A"/>
    <w:rsid w:val="004F4597"/>
    <w:rsid w:val="004F4875"/>
    <w:rsid w:val="004F48E7"/>
    <w:rsid w:val="004F4A32"/>
    <w:rsid w:val="004F4A6F"/>
    <w:rsid w:val="004F4BE1"/>
    <w:rsid w:val="004F4E39"/>
    <w:rsid w:val="004F56BF"/>
    <w:rsid w:val="004F58EC"/>
    <w:rsid w:val="004F5B84"/>
    <w:rsid w:val="004F5C26"/>
    <w:rsid w:val="004F6148"/>
    <w:rsid w:val="004F671A"/>
    <w:rsid w:val="004F6B6A"/>
    <w:rsid w:val="004F6C28"/>
    <w:rsid w:val="004F6FC9"/>
    <w:rsid w:val="004F7066"/>
    <w:rsid w:val="004F7129"/>
    <w:rsid w:val="004F74EC"/>
    <w:rsid w:val="004F7849"/>
    <w:rsid w:val="004F7BDC"/>
    <w:rsid w:val="005000A2"/>
    <w:rsid w:val="00500446"/>
    <w:rsid w:val="00500545"/>
    <w:rsid w:val="0050067C"/>
    <w:rsid w:val="00500E51"/>
    <w:rsid w:val="00500E76"/>
    <w:rsid w:val="00501218"/>
    <w:rsid w:val="00501404"/>
    <w:rsid w:val="0050183C"/>
    <w:rsid w:val="005018F5"/>
    <w:rsid w:val="00501B7C"/>
    <w:rsid w:val="00501E35"/>
    <w:rsid w:val="00501FD3"/>
    <w:rsid w:val="0050218C"/>
    <w:rsid w:val="00502610"/>
    <w:rsid w:val="00502725"/>
    <w:rsid w:val="00502A29"/>
    <w:rsid w:val="0050307A"/>
    <w:rsid w:val="005034C9"/>
    <w:rsid w:val="00503821"/>
    <w:rsid w:val="00504552"/>
    <w:rsid w:val="00504EDC"/>
    <w:rsid w:val="00504EF6"/>
    <w:rsid w:val="0050522B"/>
    <w:rsid w:val="00505243"/>
    <w:rsid w:val="00505473"/>
    <w:rsid w:val="005054A4"/>
    <w:rsid w:val="00505504"/>
    <w:rsid w:val="005058AC"/>
    <w:rsid w:val="00505915"/>
    <w:rsid w:val="00505C46"/>
    <w:rsid w:val="00506261"/>
    <w:rsid w:val="005062FA"/>
    <w:rsid w:val="00506AD6"/>
    <w:rsid w:val="00506E32"/>
    <w:rsid w:val="00506ECA"/>
    <w:rsid w:val="00507220"/>
    <w:rsid w:val="0050733C"/>
    <w:rsid w:val="00507449"/>
    <w:rsid w:val="00507695"/>
    <w:rsid w:val="00507822"/>
    <w:rsid w:val="00507B7C"/>
    <w:rsid w:val="00507C7B"/>
    <w:rsid w:val="00507D3E"/>
    <w:rsid w:val="0051000E"/>
    <w:rsid w:val="00510514"/>
    <w:rsid w:val="00510A16"/>
    <w:rsid w:val="00510BF7"/>
    <w:rsid w:val="00510D07"/>
    <w:rsid w:val="00510DB6"/>
    <w:rsid w:val="005110AD"/>
    <w:rsid w:val="00511119"/>
    <w:rsid w:val="0051131B"/>
    <w:rsid w:val="00511A0C"/>
    <w:rsid w:val="00511AC6"/>
    <w:rsid w:val="0051224D"/>
    <w:rsid w:val="00512587"/>
    <w:rsid w:val="005126ED"/>
    <w:rsid w:val="005127CE"/>
    <w:rsid w:val="0051285D"/>
    <w:rsid w:val="00513734"/>
    <w:rsid w:val="005137F2"/>
    <w:rsid w:val="0051394D"/>
    <w:rsid w:val="00513A9B"/>
    <w:rsid w:val="00513CD2"/>
    <w:rsid w:val="00513ED1"/>
    <w:rsid w:val="00513FB2"/>
    <w:rsid w:val="005140AE"/>
    <w:rsid w:val="0051418D"/>
    <w:rsid w:val="005144EC"/>
    <w:rsid w:val="00514622"/>
    <w:rsid w:val="00514770"/>
    <w:rsid w:val="0051483C"/>
    <w:rsid w:val="00514912"/>
    <w:rsid w:val="00514C39"/>
    <w:rsid w:val="00514DCF"/>
    <w:rsid w:val="00514F1A"/>
    <w:rsid w:val="00514F85"/>
    <w:rsid w:val="00515005"/>
    <w:rsid w:val="00515237"/>
    <w:rsid w:val="00515393"/>
    <w:rsid w:val="00515450"/>
    <w:rsid w:val="00515460"/>
    <w:rsid w:val="005154F5"/>
    <w:rsid w:val="00515658"/>
    <w:rsid w:val="00515D53"/>
    <w:rsid w:val="00515E75"/>
    <w:rsid w:val="0051613E"/>
    <w:rsid w:val="00516399"/>
    <w:rsid w:val="00516B4D"/>
    <w:rsid w:val="00516C4C"/>
    <w:rsid w:val="00516D2E"/>
    <w:rsid w:val="00516EB4"/>
    <w:rsid w:val="00517002"/>
    <w:rsid w:val="00517510"/>
    <w:rsid w:val="005178F3"/>
    <w:rsid w:val="0051798C"/>
    <w:rsid w:val="00517EC1"/>
    <w:rsid w:val="00517FF0"/>
    <w:rsid w:val="005203B1"/>
    <w:rsid w:val="0052063D"/>
    <w:rsid w:val="00520654"/>
    <w:rsid w:val="005209EA"/>
    <w:rsid w:val="00520A56"/>
    <w:rsid w:val="00520C7F"/>
    <w:rsid w:val="00520DB9"/>
    <w:rsid w:val="00521858"/>
    <w:rsid w:val="00521D9A"/>
    <w:rsid w:val="0052220C"/>
    <w:rsid w:val="00522250"/>
    <w:rsid w:val="005226C6"/>
    <w:rsid w:val="00522773"/>
    <w:rsid w:val="00522852"/>
    <w:rsid w:val="00522A37"/>
    <w:rsid w:val="00522B00"/>
    <w:rsid w:val="00522C83"/>
    <w:rsid w:val="00522DD6"/>
    <w:rsid w:val="00522EAC"/>
    <w:rsid w:val="005233C6"/>
    <w:rsid w:val="005237A4"/>
    <w:rsid w:val="00523A74"/>
    <w:rsid w:val="00523AAF"/>
    <w:rsid w:val="00523BBB"/>
    <w:rsid w:val="00523C87"/>
    <w:rsid w:val="00523E24"/>
    <w:rsid w:val="005245BC"/>
    <w:rsid w:val="0052499F"/>
    <w:rsid w:val="00524ABD"/>
    <w:rsid w:val="00524AFD"/>
    <w:rsid w:val="00524E34"/>
    <w:rsid w:val="005251F0"/>
    <w:rsid w:val="00525403"/>
    <w:rsid w:val="005254B3"/>
    <w:rsid w:val="005259A2"/>
    <w:rsid w:val="00525AC1"/>
    <w:rsid w:val="00526120"/>
    <w:rsid w:val="0052626A"/>
    <w:rsid w:val="0052641E"/>
    <w:rsid w:val="00526605"/>
    <w:rsid w:val="005269F8"/>
    <w:rsid w:val="00526B98"/>
    <w:rsid w:val="00527429"/>
    <w:rsid w:val="00527764"/>
    <w:rsid w:val="005277AD"/>
    <w:rsid w:val="00527D08"/>
    <w:rsid w:val="00527F9D"/>
    <w:rsid w:val="0053016E"/>
    <w:rsid w:val="005301D4"/>
    <w:rsid w:val="00530341"/>
    <w:rsid w:val="005304BB"/>
    <w:rsid w:val="00530642"/>
    <w:rsid w:val="005306DA"/>
    <w:rsid w:val="00531089"/>
    <w:rsid w:val="00531757"/>
    <w:rsid w:val="00531808"/>
    <w:rsid w:val="00531C3D"/>
    <w:rsid w:val="00531CEB"/>
    <w:rsid w:val="00531E45"/>
    <w:rsid w:val="0053225C"/>
    <w:rsid w:val="005322BD"/>
    <w:rsid w:val="00532425"/>
    <w:rsid w:val="00532A79"/>
    <w:rsid w:val="00532B6B"/>
    <w:rsid w:val="00532F73"/>
    <w:rsid w:val="005330D2"/>
    <w:rsid w:val="005335D6"/>
    <w:rsid w:val="005336DF"/>
    <w:rsid w:val="005337B4"/>
    <w:rsid w:val="005337C7"/>
    <w:rsid w:val="00533848"/>
    <w:rsid w:val="00533A14"/>
    <w:rsid w:val="00533A78"/>
    <w:rsid w:val="00533B1C"/>
    <w:rsid w:val="00533CA8"/>
    <w:rsid w:val="00533D26"/>
    <w:rsid w:val="00533EE1"/>
    <w:rsid w:val="005340AD"/>
    <w:rsid w:val="00534B46"/>
    <w:rsid w:val="00534B5F"/>
    <w:rsid w:val="00534F93"/>
    <w:rsid w:val="00535121"/>
    <w:rsid w:val="00535696"/>
    <w:rsid w:val="005358AB"/>
    <w:rsid w:val="00535E74"/>
    <w:rsid w:val="00535F8F"/>
    <w:rsid w:val="00535F9F"/>
    <w:rsid w:val="0053627E"/>
    <w:rsid w:val="00536485"/>
    <w:rsid w:val="0053663A"/>
    <w:rsid w:val="00536765"/>
    <w:rsid w:val="00536A22"/>
    <w:rsid w:val="00536D3E"/>
    <w:rsid w:val="00536D59"/>
    <w:rsid w:val="00536E50"/>
    <w:rsid w:val="00536ECC"/>
    <w:rsid w:val="0053714E"/>
    <w:rsid w:val="005374B8"/>
    <w:rsid w:val="005375B4"/>
    <w:rsid w:val="00537624"/>
    <w:rsid w:val="005376D9"/>
    <w:rsid w:val="00537CB6"/>
    <w:rsid w:val="00537EB0"/>
    <w:rsid w:val="00540B57"/>
    <w:rsid w:val="00540C82"/>
    <w:rsid w:val="00541502"/>
    <w:rsid w:val="00541946"/>
    <w:rsid w:val="00541950"/>
    <w:rsid w:val="00541E5F"/>
    <w:rsid w:val="00541FB6"/>
    <w:rsid w:val="00542196"/>
    <w:rsid w:val="005422F2"/>
    <w:rsid w:val="005424D5"/>
    <w:rsid w:val="00542527"/>
    <w:rsid w:val="0054258E"/>
    <w:rsid w:val="00542692"/>
    <w:rsid w:val="005428DB"/>
    <w:rsid w:val="005429E6"/>
    <w:rsid w:val="005430A1"/>
    <w:rsid w:val="0054339E"/>
    <w:rsid w:val="00543616"/>
    <w:rsid w:val="0054365B"/>
    <w:rsid w:val="0054395D"/>
    <w:rsid w:val="00544289"/>
    <w:rsid w:val="0054445F"/>
    <w:rsid w:val="005446E0"/>
    <w:rsid w:val="0054523B"/>
    <w:rsid w:val="005452BF"/>
    <w:rsid w:val="00545391"/>
    <w:rsid w:val="00545569"/>
    <w:rsid w:val="00545D56"/>
    <w:rsid w:val="00546203"/>
    <w:rsid w:val="005462BB"/>
    <w:rsid w:val="0054639F"/>
    <w:rsid w:val="005466D8"/>
    <w:rsid w:val="0054713F"/>
    <w:rsid w:val="005472D8"/>
    <w:rsid w:val="00550428"/>
    <w:rsid w:val="005504A3"/>
    <w:rsid w:val="00550755"/>
    <w:rsid w:val="00550B89"/>
    <w:rsid w:val="00551032"/>
    <w:rsid w:val="005516CA"/>
    <w:rsid w:val="00551B19"/>
    <w:rsid w:val="00551CA2"/>
    <w:rsid w:val="00551F1D"/>
    <w:rsid w:val="00551FF2"/>
    <w:rsid w:val="0055200E"/>
    <w:rsid w:val="005520A7"/>
    <w:rsid w:val="00552D6F"/>
    <w:rsid w:val="00552FF3"/>
    <w:rsid w:val="0055303D"/>
    <w:rsid w:val="00553246"/>
    <w:rsid w:val="00553344"/>
    <w:rsid w:val="00553728"/>
    <w:rsid w:val="005537F3"/>
    <w:rsid w:val="0055389D"/>
    <w:rsid w:val="005539CC"/>
    <w:rsid w:val="00553B18"/>
    <w:rsid w:val="00553B39"/>
    <w:rsid w:val="005542F2"/>
    <w:rsid w:val="00554352"/>
    <w:rsid w:val="005545E5"/>
    <w:rsid w:val="00554728"/>
    <w:rsid w:val="005548B9"/>
    <w:rsid w:val="00554B55"/>
    <w:rsid w:val="00554B86"/>
    <w:rsid w:val="00554C47"/>
    <w:rsid w:val="00554EB7"/>
    <w:rsid w:val="00554FCC"/>
    <w:rsid w:val="00555004"/>
    <w:rsid w:val="005555A7"/>
    <w:rsid w:val="00555662"/>
    <w:rsid w:val="0055580D"/>
    <w:rsid w:val="00555A8C"/>
    <w:rsid w:val="005566BA"/>
    <w:rsid w:val="00556B8D"/>
    <w:rsid w:val="00556F05"/>
    <w:rsid w:val="0055745A"/>
    <w:rsid w:val="0055750C"/>
    <w:rsid w:val="00557543"/>
    <w:rsid w:val="005575E5"/>
    <w:rsid w:val="00557914"/>
    <w:rsid w:val="00557A28"/>
    <w:rsid w:val="00557CF8"/>
    <w:rsid w:val="00557F84"/>
    <w:rsid w:val="00557FBB"/>
    <w:rsid w:val="005602B5"/>
    <w:rsid w:val="005603F8"/>
    <w:rsid w:val="005605B5"/>
    <w:rsid w:val="005605B6"/>
    <w:rsid w:val="005605D5"/>
    <w:rsid w:val="005608AE"/>
    <w:rsid w:val="0056096E"/>
    <w:rsid w:val="00560A19"/>
    <w:rsid w:val="00560BCB"/>
    <w:rsid w:val="00560DFD"/>
    <w:rsid w:val="00560EB6"/>
    <w:rsid w:val="00561417"/>
    <w:rsid w:val="00562186"/>
    <w:rsid w:val="00562193"/>
    <w:rsid w:val="00562380"/>
    <w:rsid w:val="0056259F"/>
    <w:rsid w:val="0056264F"/>
    <w:rsid w:val="00562867"/>
    <w:rsid w:val="00562887"/>
    <w:rsid w:val="00562AB2"/>
    <w:rsid w:val="00562D5F"/>
    <w:rsid w:val="00562D68"/>
    <w:rsid w:val="00563030"/>
    <w:rsid w:val="00563223"/>
    <w:rsid w:val="0056330F"/>
    <w:rsid w:val="0056359A"/>
    <w:rsid w:val="005636BD"/>
    <w:rsid w:val="0056389E"/>
    <w:rsid w:val="0056390A"/>
    <w:rsid w:val="00563A7D"/>
    <w:rsid w:val="00563A9C"/>
    <w:rsid w:val="00563B2F"/>
    <w:rsid w:val="00563B82"/>
    <w:rsid w:val="00563DEB"/>
    <w:rsid w:val="00563F9F"/>
    <w:rsid w:val="005642F9"/>
    <w:rsid w:val="0056443D"/>
    <w:rsid w:val="00564571"/>
    <w:rsid w:val="00564713"/>
    <w:rsid w:val="00564960"/>
    <w:rsid w:val="00564B3C"/>
    <w:rsid w:val="00564C60"/>
    <w:rsid w:val="005650B2"/>
    <w:rsid w:val="005650B5"/>
    <w:rsid w:val="005650FC"/>
    <w:rsid w:val="00565415"/>
    <w:rsid w:val="00565697"/>
    <w:rsid w:val="005656E0"/>
    <w:rsid w:val="00565AFC"/>
    <w:rsid w:val="00565C92"/>
    <w:rsid w:val="00565EFC"/>
    <w:rsid w:val="00566104"/>
    <w:rsid w:val="00566792"/>
    <w:rsid w:val="0056689B"/>
    <w:rsid w:val="00566C50"/>
    <w:rsid w:val="00567317"/>
    <w:rsid w:val="005673FC"/>
    <w:rsid w:val="0056768C"/>
    <w:rsid w:val="00567B68"/>
    <w:rsid w:val="00567BCF"/>
    <w:rsid w:val="00567C2A"/>
    <w:rsid w:val="00567F85"/>
    <w:rsid w:val="00570117"/>
    <w:rsid w:val="005704A0"/>
    <w:rsid w:val="005705FA"/>
    <w:rsid w:val="00570697"/>
    <w:rsid w:val="005707A6"/>
    <w:rsid w:val="00570884"/>
    <w:rsid w:val="00570A62"/>
    <w:rsid w:val="00571116"/>
    <w:rsid w:val="00571134"/>
    <w:rsid w:val="005714AD"/>
    <w:rsid w:val="00571507"/>
    <w:rsid w:val="00571565"/>
    <w:rsid w:val="00571CE7"/>
    <w:rsid w:val="0057221C"/>
    <w:rsid w:val="005727EA"/>
    <w:rsid w:val="00572957"/>
    <w:rsid w:val="005729CB"/>
    <w:rsid w:val="005729F1"/>
    <w:rsid w:val="005730DD"/>
    <w:rsid w:val="005732B2"/>
    <w:rsid w:val="005737FC"/>
    <w:rsid w:val="00573898"/>
    <w:rsid w:val="00573AF3"/>
    <w:rsid w:val="00573D2B"/>
    <w:rsid w:val="00573EC2"/>
    <w:rsid w:val="005741A5"/>
    <w:rsid w:val="005741B3"/>
    <w:rsid w:val="005741B5"/>
    <w:rsid w:val="005741C7"/>
    <w:rsid w:val="005742B2"/>
    <w:rsid w:val="0057467D"/>
    <w:rsid w:val="005746C3"/>
    <w:rsid w:val="00574BDA"/>
    <w:rsid w:val="00574D64"/>
    <w:rsid w:val="00574E5A"/>
    <w:rsid w:val="00574F21"/>
    <w:rsid w:val="0057505B"/>
    <w:rsid w:val="005750C1"/>
    <w:rsid w:val="005751BA"/>
    <w:rsid w:val="005753C8"/>
    <w:rsid w:val="005758F8"/>
    <w:rsid w:val="005759EF"/>
    <w:rsid w:val="00575D2E"/>
    <w:rsid w:val="00576214"/>
    <w:rsid w:val="0057663D"/>
    <w:rsid w:val="005769F0"/>
    <w:rsid w:val="00576F00"/>
    <w:rsid w:val="005771E6"/>
    <w:rsid w:val="0057751D"/>
    <w:rsid w:val="005779EE"/>
    <w:rsid w:val="00577A8B"/>
    <w:rsid w:val="00577E9E"/>
    <w:rsid w:val="0058006B"/>
    <w:rsid w:val="00580285"/>
    <w:rsid w:val="0058053C"/>
    <w:rsid w:val="0058077F"/>
    <w:rsid w:val="00580871"/>
    <w:rsid w:val="0058116B"/>
    <w:rsid w:val="00581278"/>
    <w:rsid w:val="00581B8A"/>
    <w:rsid w:val="00581D1B"/>
    <w:rsid w:val="00581F03"/>
    <w:rsid w:val="00581F6B"/>
    <w:rsid w:val="0058202A"/>
    <w:rsid w:val="005822AC"/>
    <w:rsid w:val="005822AF"/>
    <w:rsid w:val="005822E9"/>
    <w:rsid w:val="005824A9"/>
    <w:rsid w:val="0058266F"/>
    <w:rsid w:val="005828ED"/>
    <w:rsid w:val="00582B12"/>
    <w:rsid w:val="00583362"/>
    <w:rsid w:val="00583770"/>
    <w:rsid w:val="00583A19"/>
    <w:rsid w:val="00583A61"/>
    <w:rsid w:val="00583FDD"/>
    <w:rsid w:val="005841B3"/>
    <w:rsid w:val="005841CC"/>
    <w:rsid w:val="005842C4"/>
    <w:rsid w:val="005844A6"/>
    <w:rsid w:val="0058457F"/>
    <w:rsid w:val="0058463E"/>
    <w:rsid w:val="0058470B"/>
    <w:rsid w:val="005849C3"/>
    <w:rsid w:val="00584B65"/>
    <w:rsid w:val="00584D84"/>
    <w:rsid w:val="005850A4"/>
    <w:rsid w:val="005856E7"/>
    <w:rsid w:val="005857FB"/>
    <w:rsid w:val="00585AF0"/>
    <w:rsid w:val="00585E1F"/>
    <w:rsid w:val="00585F14"/>
    <w:rsid w:val="005860DB"/>
    <w:rsid w:val="00586195"/>
    <w:rsid w:val="005863EA"/>
    <w:rsid w:val="00586666"/>
    <w:rsid w:val="00586711"/>
    <w:rsid w:val="00586760"/>
    <w:rsid w:val="00586A67"/>
    <w:rsid w:val="00586AB7"/>
    <w:rsid w:val="00586C0A"/>
    <w:rsid w:val="00586F1D"/>
    <w:rsid w:val="0058702B"/>
    <w:rsid w:val="0058705E"/>
    <w:rsid w:val="00587213"/>
    <w:rsid w:val="005879A2"/>
    <w:rsid w:val="00587BC6"/>
    <w:rsid w:val="00587C53"/>
    <w:rsid w:val="00587CCE"/>
    <w:rsid w:val="0059035F"/>
    <w:rsid w:val="005906CB"/>
    <w:rsid w:val="00590854"/>
    <w:rsid w:val="00590957"/>
    <w:rsid w:val="00590AF3"/>
    <w:rsid w:val="00590E98"/>
    <w:rsid w:val="00591051"/>
    <w:rsid w:val="00591084"/>
    <w:rsid w:val="00591586"/>
    <w:rsid w:val="0059173A"/>
    <w:rsid w:val="00591922"/>
    <w:rsid w:val="005919FF"/>
    <w:rsid w:val="00591DF5"/>
    <w:rsid w:val="00592010"/>
    <w:rsid w:val="0059233C"/>
    <w:rsid w:val="00592700"/>
    <w:rsid w:val="005929ED"/>
    <w:rsid w:val="00592D3A"/>
    <w:rsid w:val="00592D92"/>
    <w:rsid w:val="00592DA6"/>
    <w:rsid w:val="00593450"/>
    <w:rsid w:val="005940AC"/>
    <w:rsid w:val="00594251"/>
    <w:rsid w:val="005942E6"/>
    <w:rsid w:val="005942FA"/>
    <w:rsid w:val="00594863"/>
    <w:rsid w:val="005948D4"/>
    <w:rsid w:val="00594BF9"/>
    <w:rsid w:val="00594EC2"/>
    <w:rsid w:val="00594FCC"/>
    <w:rsid w:val="00595456"/>
    <w:rsid w:val="00595714"/>
    <w:rsid w:val="00595722"/>
    <w:rsid w:val="005957E9"/>
    <w:rsid w:val="00595D90"/>
    <w:rsid w:val="00595E09"/>
    <w:rsid w:val="00595E29"/>
    <w:rsid w:val="00595E3C"/>
    <w:rsid w:val="00595E8B"/>
    <w:rsid w:val="00596281"/>
    <w:rsid w:val="005963B3"/>
    <w:rsid w:val="005963F0"/>
    <w:rsid w:val="00596C6B"/>
    <w:rsid w:val="00596D23"/>
    <w:rsid w:val="00596D32"/>
    <w:rsid w:val="00596D84"/>
    <w:rsid w:val="00596F18"/>
    <w:rsid w:val="0059749F"/>
    <w:rsid w:val="005974CE"/>
    <w:rsid w:val="00597561"/>
    <w:rsid w:val="00597768"/>
    <w:rsid w:val="005A00BE"/>
    <w:rsid w:val="005A02BF"/>
    <w:rsid w:val="005A0445"/>
    <w:rsid w:val="005A0587"/>
    <w:rsid w:val="005A0E08"/>
    <w:rsid w:val="005A1048"/>
    <w:rsid w:val="005A1684"/>
    <w:rsid w:val="005A1D6F"/>
    <w:rsid w:val="005A1E2B"/>
    <w:rsid w:val="005A1E96"/>
    <w:rsid w:val="005A2343"/>
    <w:rsid w:val="005A2F20"/>
    <w:rsid w:val="005A3153"/>
    <w:rsid w:val="005A32FD"/>
    <w:rsid w:val="005A3405"/>
    <w:rsid w:val="005A38CD"/>
    <w:rsid w:val="005A3A08"/>
    <w:rsid w:val="005A3A45"/>
    <w:rsid w:val="005A3CF2"/>
    <w:rsid w:val="005A3E31"/>
    <w:rsid w:val="005A4606"/>
    <w:rsid w:val="005A467D"/>
    <w:rsid w:val="005A4723"/>
    <w:rsid w:val="005A4C39"/>
    <w:rsid w:val="005A4EFB"/>
    <w:rsid w:val="005A561B"/>
    <w:rsid w:val="005A56F8"/>
    <w:rsid w:val="005A585B"/>
    <w:rsid w:val="005A5A61"/>
    <w:rsid w:val="005A5BF0"/>
    <w:rsid w:val="005A5D15"/>
    <w:rsid w:val="005A60D1"/>
    <w:rsid w:val="005A6174"/>
    <w:rsid w:val="005A64AB"/>
    <w:rsid w:val="005A6754"/>
    <w:rsid w:val="005A688F"/>
    <w:rsid w:val="005A6914"/>
    <w:rsid w:val="005A6CE3"/>
    <w:rsid w:val="005A71BE"/>
    <w:rsid w:val="005A747B"/>
    <w:rsid w:val="005A75D3"/>
    <w:rsid w:val="005A7A4A"/>
    <w:rsid w:val="005A7B45"/>
    <w:rsid w:val="005A7B47"/>
    <w:rsid w:val="005B00B6"/>
    <w:rsid w:val="005B01BF"/>
    <w:rsid w:val="005B05DB"/>
    <w:rsid w:val="005B05EE"/>
    <w:rsid w:val="005B061B"/>
    <w:rsid w:val="005B06C1"/>
    <w:rsid w:val="005B079E"/>
    <w:rsid w:val="005B0B8E"/>
    <w:rsid w:val="005B0E71"/>
    <w:rsid w:val="005B1033"/>
    <w:rsid w:val="005B11F2"/>
    <w:rsid w:val="005B1993"/>
    <w:rsid w:val="005B1D43"/>
    <w:rsid w:val="005B1E11"/>
    <w:rsid w:val="005B1F14"/>
    <w:rsid w:val="005B23F2"/>
    <w:rsid w:val="005B2473"/>
    <w:rsid w:val="005B256B"/>
    <w:rsid w:val="005B266C"/>
    <w:rsid w:val="005B2C1B"/>
    <w:rsid w:val="005B2D9D"/>
    <w:rsid w:val="005B30E5"/>
    <w:rsid w:val="005B315E"/>
    <w:rsid w:val="005B3526"/>
    <w:rsid w:val="005B3728"/>
    <w:rsid w:val="005B3B4A"/>
    <w:rsid w:val="005B3C45"/>
    <w:rsid w:val="005B3CEF"/>
    <w:rsid w:val="005B429B"/>
    <w:rsid w:val="005B4797"/>
    <w:rsid w:val="005B4880"/>
    <w:rsid w:val="005B4896"/>
    <w:rsid w:val="005B4BDD"/>
    <w:rsid w:val="005B513A"/>
    <w:rsid w:val="005B53E5"/>
    <w:rsid w:val="005B5492"/>
    <w:rsid w:val="005B5987"/>
    <w:rsid w:val="005B5A5D"/>
    <w:rsid w:val="005B6078"/>
    <w:rsid w:val="005B62ED"/>
    <w:rsid w:val="005B639B"/>
    <w:rsid w:val="005B655B"/>
    <w:rsid w:val="005B678E"/>
    <w:rsid w:val="005B6BDC"/>
    <w:rsid w:val="005B6C4D"/>
    <w:rsid w:val="005B6D97"/>
    <w:rsid w:val="005B6EE2"/>
    <w:rsid w:val="005B756E"/>
    <w:rsid w:val="005B79BA"/>
    <w:rsid w:val="005B7A93"/>
    <w:rsid w:val="005B7CDC"/>
    <w:rsid w:val="005B7D6E"/>
    <w:rsid w:val="005C002C"/>
    <w:rsid w:val="005C01AF"/>
    <w:rsid w:val="005C020C"/>
    <w:rsid w:val="005C09ED"/>
    <w:rsid w:val="005C13BB"/>
    <w:rsid w:val="005C1467"/>
    <w:rsid w:val="005C1A56"/>
    <w:rsid w:val="005C1C29"/>
    <w:rsid w:val="005C1CAF"/>
    <w:rsid w:val="005C1ECD"/>
    <w:rsid w:val="005C206C"/>
    <w:rsid w:val="005C21C9"/>
    <w:rsid w:val="005C2420"/>
    <w:rsid w:val="005C256A"/>
    <w:rsid w:val="005C25A1"/>
    <w:rsid w:val="005C2764"/>
    <w:rsid w:val="005C28FA"/>
    <w:rsid w:val="005C291D"/>
    <w:rsid w:val="005C2C8F"/>
    <w:rsid w:val="005C2EA4"/>
    <w:rsid w:val="005C3964"/>
    <w:rsid w:val="005C3A27"/>
    <w:rsid w:val="005C4197"/>
    <w:rsid w:val="005C4204"/>
    <w:rsid w:val="005C4211"/>
    <w:rsid w:val="005C49C7"/>
    <w:rsid w:val="005C4DFC"/>
    <w:rsid w:val="005C51A9"/>
    <w:rsid w:val="005C57D2"/>
    <w:rsid w:val="005C5AEF"/>
    <w:rsid w:val="005C5C99"/>
    <w:rsid w:val="005C5ED5"/>
    <w:rsid w:val="005C65FC"/>
    <w:rsid w:val="005C6A5C"/>
    <w:rsid w:val="005C6DFD"/>
    <w:rsid w:val="005C71FD"/>
    <w:rsid w:val="005C7863"/>
    <w:rsid w:val="005C795E"/>
    <w:rsid w:val="005C79D2"/>
    <w:rsid w:val="005C7DE3"/>
    <w:rsid w:val="005C7E99"/>
    <w:rsid w:val="005C7FBF"/>
    <w:rsid w:val="005C7FC5"/>
    <w:rsid w:val="005D008E"/>
    <w:rsid w:val="005D0190"/>
    <w:rsid w:val="005D0318"/>
    <w:rsid w:val="005D05DD"/>
    <w:rsid w:val="005D0695"/>
    <w:rsid w:val="005D0903"/>
    <w:rsid w:val="005D0A5B"/>
    <w:rsid w:val="005D0D29"/>
    <w:rsid w:val="005D0F01"/>
    <w:rsid w:val="005D1336"/>
    <w:rsid w:val="005D1564"/>
    <w:rsid w:val="005D16C1"/>
    <w:rsid w:val="005D170B"/>
    <w:rsid w:val="005D191B"/>
    <w:rsid w:val="005D1B16"/>
    <w:rsid w:val="005D1C11"/>
    <w:rsid w:val="005D1C2E"/>
    <w:rsid w:val="005D246A"/>
    <w:rsid w:val="005D2634"/>
    <w:rsid w:val="005D27F6"/>
    <w:rsid w:val="005D2B36"/>
    <w:rsid w:val="005D2E43"/>
    <w:rsid w:val="005D30DC"/>
    <w:rsid w:val="005D319C"/>
    <w:rsid w:val="005D321B"/>
    <w:rsid w:val="005D32F7"/>
    <w:rsid w:val="005D3462"/>
    <w:rsid w:val="005D346D"/>
    <w:rsid w:val="005D35F9"/>
    <w:rsid w:val="005D3A0F"/>
    <w:rsid w:val="005D3E1C"/>
    <w:rsid w:val="005D41C1"/>
    <w:rsid w:val="005D4259"/>
    <w:rsid w:val="005D44A3"/>
    <w:rsid w:val="005D48A8"/>
    <w:rsid w:val="005D48B3"/>
    <w:rsid w:val="005D493E"/>
    <w:rsid w:val="005D4D22"/>
    <w:rsid w:val="005D50AF"/>
    <w:rsid w:val="005D52CA"/>
    <w:rsid w:val="005D5337"/>
    <w:rsid w:val="005D55BF"/>
    <w:rsid w:val="005D57B0"/>
    <w:rsid w:val="005D57F0"/>
    <w:rsid w:val="005D5885"/>
    <w:rsid w:val="005D5BE7"/>
    <w:rsid w:val="005D5C76"/>
    <w:rsid w:val="005D61B7"/>
    <w:rsid w:val="005D621B"/>
    <w:rsid w:val="005D64FE"/>
    <w:rsid w:val="005D6544"/>
    <w:rsid w:val="005D67F5"/>
    <w:rsid w:val="005D6D82"/>
    <w:rsid w:val="005D710D"/>
    <w:rsid w:val="005D721F"/>
    <w:rsid w:val="005D74D4"/>
    <w:rsid w:val="005D74FC"/>
    <w:rsid w:val="005D7566"/>
    <w:rsid w:val="005D781A"/>
    <w:rsid w:val="005D791F"/>
    <w:rsid w:val="005D7A45"/>
    <w:rsid w:val="005D7DBB"/>
    <w:rsid w:val="005D7DBD"/>
    <w:rsid w:val="005E009A"/>
    <w:rsid w:val="005E00FB"/>
    <w:rsid w:val="005E0319"/>
    <w:rsid w:val="005E03F4"/>
    <w:rsid w:val="005E0510"/>
    <w:rsid w:val="005E0602"/>
    <w:rsid w:val="005E08AD"/>
    <w:rsid w:val="005E0950"/>
    <w:rsid w:val="005E0A9E"/>
    <w:rsid w:val="005E0B7B"/>
    <w:rsid w:val="005E0C5E"/>
    <w:rsid w:val="005E0F6F"/>
    <w:rsid w:val="005E1122"/>
    <w:rsid w:val="005E145C"/>
    <w:rsid w:val="005E1657"/>
    <w:rsid w:val="005E177A"/>
    <w:rsid w:val="005E17DE"/>
    <w:rsid w:val="005E1A1D"/>
    <w:rsid w:val="005E1B66"/>
    <w:rsid w:val="005E1C0D"/>
    <w:rsid w:val="005E1DEE"/>
    <w:rsid w:val="005E1E6A"/>
    <w:rsid w:val="005E1FF0"/>
    <w:rsid w:val="005E207D"/>
    <w:rsid w:val="005E2579"/>
    <w:rsid w:val="005E2582"/>
    <w:rsid w:val="005E2AF4"/>
    <w:rsid w:val="005E2BEB"/>
    <w:rsid w:val="005E2FC9"/>
    <w:rsid w:val="005E3728"/>
    <w:rsid w:val="005E3A39"/>
    <w:rsid w:val="005E3D58"/>
    <w:rsid w:val="005E4181"/>
    <w:rsid w:val="005E4246"/>
    <w:rsid w:val="005E4339"/>
    <w:rsid w:val="005E43D4"/>
    <w:rsid w:val="005E4538"/>
    <w:rsid w:val="005E4550"/>
    <w:rsid w:val="005E470D"/>
    <w:rsid w:val="005E48F9"/>
    <w:rsid w:val="005E49E1"/>
    <w:rsid w:val="005E4C1D"/>
    <w:rsid w:val="005E4CC1"/>
    <w:rsid w:val="005E4E8E"/>
    <w:rsid w:val="005E50DC"/>
    <w:rsid w:val="005E5202"/>
    <w:rsid w:val="005E5481"/>
    <w:rsid w:val="005E568B"/>
    <w:rsid w:val="005E5DA1"/>
    <w:rsid w:val="005E5F43"/>
    <w:rsid w:val="005E60B4"/>
    <w:rsid w:val="005E6D96"/>
    <w:rsid w:val="005E6EFC"/>
    <w:rsid w:val="005E7135"/>
    <w:rsid w:val="005E7168"/>
    <w:rsid w:val="005E73F5"/>
    <w:rsid w:val="005E75D1"/>
    <w:rsid w:val="005E7765"/>
    <w:rsid w:val="005E77FB"/>
    <w:rsid w:val="005E78C9"/>
    <w:rsid w:val="005E7ADE"/>
    <w:rsid w:val="005E7DDF"/>
    <w:rsid w:val="005E7DF0"/>
    <w:rsid w:val="005F00BE"/>
    <w:rsid w:val="005F0106"/>
    <w:rsid w:val="005F021B"/>
    <w:rsid w:val="005F0350"/>
    <w:rsid w:val="005F07E5"/>
    <w:rsid w:val="005F087C"/>
    <w:rsid w:val="005F0B76"/>
    <w:rsid w:val="005F13A9"/>
    <w:rsid w:val="005F1507"/>
    <w:rsid w:val="005F1592"/>
    <w:rsid w:val="005F1BA6"/>
    <w:rsid w:val="005F1C32"/>
    <w:rsid w:val="005F1DC5"/>
    <w:rsid w:val="005F209E"/>
    <w:rsid w:val="005F233D"/>
    <w:rsid w:val="005F24E5"/>
    <w:rsid w:val="005F26ED"/>
    <w:rsid w:val="005F27A9"/>
    <w:rsid w:val="005F2B7D"/>
    <w:rsid w:val="005F2D16"/>
    <w:rsid w:val="005F31E4"/>
    <w:rsid w:val="005F34B9"/>
    <w:rsid w:val="005F350D"/>
    <w:rsid w:val="005F3685"/>
    <w:rsid w:val="005F3818"/>
    <w:rsid w:val="005F3ADA"/>
    <w:rsid w:val="005F4097"/>
    <w:rsid w:val="005F437E"/>
    <w:rsid w:val="005F44D4"/>
    <w:rsid w:val="005F46DA"/>
    <w:rsid w:val="005F49C5"/>
    <w:rsid w:val="005F4B72"/>
    <w:rsid w:val="005F4F84"/>
    <w:rsid w:val="005F5175"/>
    <w:rsid w:val="005F5257"/>
    <w:rsid w:val="005F5424"/>
    <w:rsid w:val="005F54E2"/>
    <w:rsid w:val="005F5503"/>
    <w:rsid w:val="005F5666"/>
    <w:rsid w:val="005F5761"/>
    <w:rsid w:val="005F5B6D"/>
    <w:rsid w:val="005F64AB"/>
    <w:rsid w:val="005F6585"/>
    <w:rsid w:val="005F65A8"/>
    <w:rsid w:val="005F66BB"/>
    <w:rsid w:val="005F6BB9"/>
    <w:rsid w:val="005F6C3E"/>
    <w:rsid w:val="005F6C4C"/>
    <w:rsid w:val="005F6CC3"/>
    <w:rsid w:val="005F6EFF"/>
    <w:rsid w:val="005F713E"/>
    <w:rsid w:val="005F74C9"/>
    <w:rsid w:val="005F756C"/>
    <w:rsid w:val="005F76B6"/>
    <w:rsid w:val="005F76EF"/>
    <w:rsid w:val="005F782E"/>
    <w:rsid w:val="005F7892"/>
    <w:rsid w:val="005F7A17"/>
    <w:rsid w:val="005F7C0C"/>
    <w:rsid w:val="005F7D44"/>
    <w:rsid w:val="006001C5"/>
    <w:rsid w:val="006001FC"/>
    <w:rsid w:val="00600566"/>
    <w:rsid w:val="0060059B"/>
    <w:rsid w:val="0060086E"/>
    <w:rsid w:val="0060110A"/>
    <w:rsid w:val="006011C7"/>
    <w:rsid w:val="006013B2"/>
    <w:rsid w:val="0060196E"/>
    <w:rsid w:val="00601D73"/>
    <w:rsid w:val="00602C75"/>
    <w:rsid w:val="00602DDE"/>
    <w:rsid w:val="00602F30"/>
    <w:rsid w:val="0060308A"/>
    <w:rsid w:val="0060313A"/>
    <w:rsid w:val="00603253"/>
    <w:rsid w:val="00603688"/>
    <w:rsid w:val="00603A3A"/>
    <w:rsid w:val="00603E75"/>
    <w:rsid w:val="0060428D"/>
    <w:rsid w:val="00604749"/>
    <w:rsid w:val="0060482D"/>
    <w:rsid w:val="00604881"/>
    <w:rsid w:val="00604DBA"/>
    <w:rsid w:val="00604FC2"/>
    <w:rsid w:val="006051C9"/>
    <w:rsid w:val="006055D4"/>
    <w:rsid w:val="0060578B"/>
    <w:rsid w:val="00605C37"/>
    <w:rsid w:val="00605E45"/>
    <w:rsid w:val="00605EAB"/>
    <w:rsid w:val="00605FD1"/>
    <w:rsid w:val="00606425"/>
    <w:rsid w:val="00606426"/>
    <w:rsid w:val="00606718"/>
    <w:rsid w:val="00606793"/>
    <w:rsid w:val="006069B7"/>
    <w:rsid w:val="00607237"/>
    <w:rsid w:val="00607489"/>
    <w:rsid w:val="00607787"/>
    <w:rsid w:val="0060778B"/>
    <w:rsid w:val="006077B1"/>
    <w:rsid w:val="00607AF4"/>
    <w:rsid w:val="00607FD9"/>
    <w:rsid w:val="00610260"/>
    <w:rsid w:val="006105CE"/>
    <w:rsid w:val="006105DC"/>
    <w:rsid w:val="0061089D"/>
    <w:rsid w:val="00610A1D"/>
    <w:rsid w:val="00610D14"/>
    <w:rsid w:val="00611046"/>
    <w:rsid w:val="006111AC"/>
    <w:rsid w:val="006111BD"/>
    <w:rsid w:val="006113FE"/>
    <w:rsid w:val="00611C91"/>
    <w:rsid w:val="006126FF"/>
    <w:rsid w:val="0061276A"/>
    <w:rsid w:val="00612D15"/>
    <w:rsid w:val="0061309B"/>
    <w:rsid w:val="0061362A"/>
    <w:rsid w:val="006137F2"/>
    <w:rsid w:val="006139F1"/>
    <w:rsid w:val="00613FC4"/>
    <w:rsid w:val="00614259"/>
    <w:rsid w:val="0061444B"/>
    <w:rsid w:val="0061461B"/>
    <w:rsid w:val="00614A05"/>
    <w:rsid w:val="00614E4C"/>
    <w:rsid w:val="006165E6"/>
    <w:rsid w:val="00616627"/>
    <w:rsid w:val="0061684A"/>
    <w:rsid w:val="00616CAB"/>
    <w:rsid w:val="006170C4"/>
    <w:rsid w:val="0061714F"/>
    <w:rsid w:val="00617292"/>
    <w:rsid w:val="00617705"/>
    <w:rsid w:val="00617C2D"/>
    <w:rsid w:val="00617CDB"/>
    <w:rsid w:val="00617E5E"/>
    <w:rsid w:val="0062004A"/>
    <w:rsid w:val="00620174"/>
    <w:rsid w:val="00620748"/>
    <w:rsid w:val="00620931"/>
    <w:rsid w:val="00620C60"/>
    <w:rsid w:val="00620D67"/>
    <w:rsid w:val="00620E8F"/>
    <w:rsid w:val="00621076"/>
    <w:rsid w:val="006210D2"/>
    <w:rsid w:val="006211B6"/>
    <w:rsid w:val="006213F0"/>
    <w:rsid w:val="006214BD"/>
    <w:rsid w:val="00621945"/>
    <w:rsid w:val="00621AFF"/>
    <w:rsid w:val="00621CDB"/>
    <w:rsid w:val="00622191"/>
    <w:rsid w:val="006221A1"/>
    <w:rsid w:val="00622408"/>
    <w:rsid w:val="006224E5"/>
    <w:rsid w:val="00622B31"/>
    <w:rsid w:val="00623254"/>
    <w:rsid w:val="00623B03"/>
    <w:rsid w:val="00623C30"/>
    <w:rsid w:val="00623C45"/>
    <w:rsid w:val="00623CA2"/>
    <w:rsid w:val="00623CD4"/>
    <w:rsid w:val="00623E09"/>
    <w:rsid w:val="00623E80"/>
    <w:rsid w:val="00624047"/>
    <w:rsid w:val="00624266"/>
    <w:rsid w:val="006244DB"/>
    <w:rsid w:val="006246E2"/>
    <w:rsid w:val="0062495D"/>
    <w:rsid w:val="00624B06"/>
    <w:rsid w:val="00624D8D"/>
    <w:rsid w:val="00624FAD"/>
    <w:rsid w:val="00624FB2"/>
    <w:rsid w:val="00625236"/>
    <w:rsid w:val="00625354"/>
    <w:rsid w:val="00625623"/>
    <w:rsid w:val="0062563C"/>
    <w:rsid w:val="006256F5"/>
    <w:rsid w:val="006257D2"/>
    <w:rsid w:val="00625990"/>
    <w:rsid w:val="00625AF1"/>
    <w:rsid w:val="00625C9F"/>
    <w:rsid w:val="00625CDA"/>
    <w:rsid w:val="00625D24"/>
    <w:rsid w:val="00625EF4"/>
    <w:rsid w:val="00626166"/>
    <w:rsid w:val="006261EF"/>
    <w:rsid w:val="00626427"/>
    <w:rsid w:val="0062647C"/>
    <w:rsid w:val="006266D8"/>
    <w:rsid w:val="006268F9"/>
    <w:rsid w:val="00626909"/>
    <w:rsid w:val="00626AB3"/>
    <w:rsid w:val="00626AFD"/>
    <w:rsid w:val="00626DBD"/>
    <w:rsid w:val="00627255"/>
    <w:rsid w:val="0062742C"/>
    <w:rsid w:val="00627629"/>
    <w:rsid w:val="006277E9"/>
    <w:rsid w:val="006277F5"/>
    <w:rsid w:val="00627BC1"/>
    <w:rsid w:val="0063008E"/>
    <w:rsid w:val="0063009C"/>
    <w:rsid w:val="006301D9"/>
    <w:rsid w:val="006303AB"/>
    <w:rsid w:val="00630759"/>
    <w:rsid w:val="00630914"/>
    <w:rsid w:val="00630AB3"/>
    <w:rsid w:val="00630EC1"/>
    <w:rsid w:val="006316C2"/>
    <w:rsid w:val="006316F2"/>
    <w:rsid w:val="00631AF3"/>
    <w:rsid w:val="00631CFF"/>
    <w:rsid w:val="00631E0F"/>
    <w:rsid w:val="00631E85"/>
    <w:rsid w:val="0063208A"/>
    <w:rsid w:val="0063219C"/>
    <w:rsid w:val="0063237F"/>
    <w:rsid w:val="0063241A"/>
    <w:rsid w:val="0063249F"/>
    <w:rsid w:val="00632530"/>
    <w:rsid w:val="0063268F"/>
    <w:rsid w:val="006332E9"/>
    <w:rsid w:val="006335E7"/>
    <w:rsid w:val="00634309"/>
    <w:rsid w:val="006346D8"/>
    <w:rsid w:val="00634A0C"/>
    <w:rsid w:val="00634A68"/>
    <w:rsid w:val="00634BBD"/>
    <w:rsid w:val="00634C21"/>
    <w:rsid w:val="00634C9B"/>
    <w:rsid w:val="00634F2F"/>
    <w:rsid w:val="006350C6"/>
    <w:rsid w:val="0063510C"/>
    <w:rsid w:val="006357C6"/>
    <w:rsid w:val="006357D9"/>
    <w:rsid w:val="00635A37"/>
    <w:rsid w:val="00635F25"/>
    <w:rsid w:val="0063652F"/>
    <w:rsid w:val="006369B2"/>
    <w:rsid w:val="00636BFC"/>
    <w:rsid w:val="00637038"/>
    <w:rsid w:val="00637251"/>
    <w:rsid w:val="006375A1"/>
    <w:rsid w:val="006375DC"/>
    <w:rsid w:val="006376C9"/>
    <w:rsid w:val="00637BBB"/>
    <w:rsid w:val="00637CE9"/>
    <w:rsid w:val="00637E9E"/>
    <w:rsid w:val="006400A9"/>
    <w:rsid w:val="006404DB"/>
    <w:rsid w:val="00640C94"/>
    <w:rsid w:val="00640F3B"/>
    <w:rsid w:val="00641184"/>
    <w:rsid w:val="00641879"/>
    <w:rsid w:val="0064193B"/>
    <w:rsid w:val="00641A84"/>
    <w:rsid w:val="00641A93"/>
    <w:rsid w:val="0064213C"/>
    <w:rsid w:val="00642166"/>
    <w:rsid w:val="00642357"/>
    <w:rsid w:val="00642362"/>
    <w:rsid w:val="0064268E"/>
    <w:rsid w:val="00642956"/>
    <w:rsid w:val="00642A19"/>
    <w:rsid w:val="00642FE2"/>
    <w:rsid w:val="00643410"/>
    <w:rsid w:val="00643421"/>
    <w:rsid w:val="006438E1"/>
    <w:rsid w:val="006439FC"/>
    <w:rsid w:val="00643D42"/>
    <w:rsid w:val="00643DC7"/>
    <w:rsid w:val="00644410"/>
    <w:rsid w:val="0064448D"/>
    <w:rsid w:val="006446EC"/>
    <w:rsid w:val="00644766"/>
    <w:rsid w:val="00644795"/>
    <w:rsid w:val="006448D0"/>
    <w:rsid w:val="00644CAB"/>
    <w:rsid w:val="00644DCE"/>
    <w:rsid w:val="00644F81"/>
    <w:rsid w:val="0064504F"/>
    <w:rsid w:val="006450D1"/>
    <w:rsid w:val="0064521B"/>
    <w:rsid w:val="006455F5"/>
    <w:rsid w:val="0064571B"/>
    <w:rsid w:val="00645BD1"/>
    <w:rsid w:val="00645DFC"/>
    <w:rsid w:val="006461BB"/>
    <w:rsid w:val="00646990"/>
    <w:rsid w:val="00646AFF"/>
    <w:rsid w:val="00646B4B"/>
    <w:rsid w:val="00646C13"/>
    <w:rsid w:val="00646C59"/>
    <w:rsid w:val="00646D21"/>
    <w:rsid w:val="00646E2E"/>
    <w:rsid w:val="00646F54"/>
    <w:rsid w:val="00647193"/>
    <w:rsid w:val="00647541"/>
    <w:rsid w:val="00647723"/>
    <w:rsid w:val="00647981"/>
    <w:rsid w:val="00647999"/>
    <w:rsid w:val="00650061"/>
    <w:rsid w:val="00650604"/>
    <w:rsid w:val="006506B8"/>
    <w:rsid w:val="00650C46"/>
    <w:rsid w:val="00650C64"/>
    <w:rsid w:val="0065117B"/>
    <w:rsid w:val="00651301"/>
    <w:rsid w:val="00651377"/>
    <w:rsid w:val="00651442"/>
    <w:rsid w:val="006516B5"/>
    <w:rsid w:val="006516FC"/>
    <w:rsid w:val="00651A9F"/>
    <w:rsid w:val="00651ACB"/>
    <w:rsid w:val="00651F59"/>
    <w:rsid w:val="00652191"/>
    <w:rsid w:val="006524DA"/>
    <w:rsid w:val="0065270A"/>
    <w:rsid w:val="006527AE"/>
    <w:rsid w:val="006527B1"/>
    <w:rsid w:val="00652FD7"/>
    <w:rsid w:val="00653184"/>
    <w:rsid w:val="006532F0"/>
    <w:rsid w:val="006538E2"/>
    <w:rsid w:val="006540A0"/>
    <w:rsid w:val="00654139"/>
    <w:rsid w:val="00654538"/>
    <w:rsid w:val="00654600"/>
    <w:rsid w:val="006546F5"/>
    <w:rsid w:val="0065470E"/>
    <w:rsid w:val="0065488E"/>
    <w:rsid w:val="0065493F"/>
    <w:rsid w:val="0065498A"/>
    <w:rsid w:val="00654AFF"/>
    <w:rsid w:val="00654B5C"/>
    <w:rsid w:val="006551B4"/>
    <w:rsid w:val="006553E3"/>
    <w:rsid w:val="00655914"/>
    <w:rsid w:val="00655A2F"/>
    <w:rsid w:val="00655A6E"/>
    <w:rsid w:val="00655E98"/>
    <w:rsid w:val="00655FCD"/>
    <w:rsid w:val="00656374"/>
    <w:rsid w:val="006568B2"/>
    <w:rsid w:val="006568D4"/>
    <w:rsid w:val="00656932"/>
    <w:rsid w:val="00656EC5"/>
    <w:rsid w:val="006571DB"/>
    <w:rsid w:val="00657E49"/>
    <w:rsid w:val="0066050B"/>
    <w:rsid w:val="006605B8"/>
    <w:rsid w:val="006606DB"/>
    <w:rsid w:val="006607CD"/>
    <w:rsid w:val="00660BBD"/>
    <w:rsid w:val="00661013"/>
    <w:rsid w:val="0066130D"/>
    <w:rsid w:val="0066137A"/>
    <w:rsid w:val="00661469"/>
    <w:rsid w:val="006616E2"/>
    <w:rsid w:val="006616F0"/>
    <w:rsid w:val="0066172E"/>
    <w:rsid w:val="006617AD"/>
    <w:rsid w:val="00661DC2"/>
    <w:rsid w:val="00662013"/>
    <w:rsid w:val="0066281C"/>
    <w:rsid w:val="00662957"/>
    <w:rsid w:val="00662B35"/>
    <w:rsid w:val="00662CED"/>
    <w:rsid w:val="00663337"/>
    <w:rsid w:val="00663628"/>
    <w:rsid w:val="00663673"/>
    <w:rsid w:val="00663693"/>
    <w:rsid w:val="006639DE"/>
    <w:rsid w:val="00663A00"/>
    <w:rsid w:val="00663BC6"/>
    <w:rsid w:val="00663E93"/>
    <w:rsid w:val="00663F79"/>
    <w:rsid w:val="00664219"/>
    <w:rsid w:val="00664232"/>
    <w:rsid w:val="00664570"/>
    <w:rsid w:val="0066507F"/>
    <w:rsid w:val="00665355"/>
    <w:rsid w:val="0066554A"/>
    <w:rsid w:val="006655B2"/>
    <w:rsid w:val="006659B4"/>
    <w:rsid w:val="00666273"/>
    <w:rsid w:val="006662C0"/>
    <w:rsid w:val="00666C7C"/>
    <w:rsid w:val="00666DF3"/>
    <w:rsid w:val="00667471"/>
    <w:rsid w:val="0066767E"/>
    <w:rsid w:val="00667C9A"/>
    <w:rsid w:val="00667ED2"/>
    <w:rsid w:val="006702B1"/>
    <w:rsid w:val="006706F8"/>
    <w:rsid w:val="0067089A"/>
    <w:rsid w:val="00670B00"/>
    <w:rsid w:val="00670D35"/>
    <w:rsid w:val="00671200"/>
    <w:rsid w:val="00671347"/>
    <w:rsid w:val="006714A1"/>
    <w:rsid w:val="006715B8"/>
    <w:rsid w:val="006717C6"/>
    <w:rsid w:val="006718EA"/>
    <w:rsid w:val="00671ABA"/>
    <w:rsid w:val="00671D1E"/>
    <w:rsid w:val="00672B6C"/>
    <w:rsid w:val="006730AB"/>
    <w:rsid w:val="00673540"/>
    <w:rsid w:val="00673579"/>
    <w:rsid w:val="006739CC"/>
    <w:rsid w:val="00673B7A"/>
    <w:rsid w:val="00673EC3"/>
    <w:rsid w:val="00673F75"/>
    <w:rsid w:val="006742B7"/>
    <w:rsid w:val="00674537"/>
    <w:rsid w:val="0067475E"/>
    <w:rsid w:val="0067489C"/>
    <w:rsid w:val="00675338"/>
    <w:rsid w:val="006755BF"/>
    <w:rsid w:val="00675636"/>
    <w:rsid w:val="00675798"/>
    <w:rsid w:val="00675AAE"/>
    <w:rsid w:val="00675D1A"/>
    <w:rsid w:val="00675F32"/>
    <w:rsid w:val="006763E9"/>
    <w:rsid w:val="006765D8"/>
    <w:rsid w:val="0067674D"/>
    <w:rsid w:val="00676B87"/>
    <w:rsid w:val="00676C73"/>
    <w:rsid w:val="00677029"/>
    <w:rsid w:val="006774CB"/>
    <w:rsid w:val="00677BDF"/>
    <w:rsid w:val="00677C6D"/>
    <w:rsid w:val="00677D0B"/>
    <w:rsid w:val="00677DA5"/>
    <w:rsid w:val="00680247"/>
    <w:rsid w:val="00680252"/>
    <w:rsid w:val="0068033E"/>
    <w:rsid w:val="00680606"/>
    <w:rsid w:val="00680696"/>
    <w:rsid w:val="00680776"/>
    <w:rsid w:val="00680BC3"/>
    <w:rsid w:val="00680E74"/>
    <w:rsid w:val="00680F74"/>
    <w:rsid w:val="00681178"/>
    <w:rsid w:val="00681982"/>
    <w:rsid w:val="00681B12"/>
    <w:rsid w:val="00681B71"/>
    <w:rsid w:val="00681E17"/>
    <w:rsid w:val="00681F42"/>
    <w:rsid w:val="00681F71"/>
    <w:rsid w:val="0068210A"/>
    <w:rsid w:val="00682129"/>
    <w:rsid w:val="00682187"/>
    <w:rsid w:val="00682249"/>
    <w:rsid w:val="00682341"/>
    <w:rsid w:val="0068289C"/>
    <w:rsid w:val="00682A91"/>
    <w:rsid w:val="006832FF"/>
    <w:rsid w:val="00683329"/>
    <w:rsid w:val="0068338D"/>
    <w:rsid w:val="00683544"/>
    <w:rsid w:val="00683574"/>
    <w:rsid w:val="006837DF"/>
    <w:rsid w:val="006837E1"/>
    <w:rsid w:val="00683C9B"/>
    <w:rsid w:val="00683D2C"/>
    <w:rsid w:val="0068404D"/>
    <w:rsid w:val="006841D8"/>
    <w:rsid w:val="006842D9"/>
    <w:rsid w:val="0068469D"/>
    <w:rsid w:val="006847FD"/>
    <w:rsid w:val="006848B5"/>
    <w:rsid w:val="006849DE"/>
    <w:rsid w:val="00684AC6"/>
    <w:rsid w:val="00684B47"/>
    <w:rsid w:val="00684DE4"/>
    <w:rsid w:val="00684F07"/>
    <w:rsid w:val="006856FA"/>
    <w:rsid w:val="006859D0"/>
    <w:rsid w:val="00685E54"/>
    <w:rsid w:val="00686013"/>
    <w:rsid w:val="00686275"/>
    <w:rsid w:val="006864B9"/>
    <w:rsid w:val="00686890"/>
    <w:rsid w:val="00686A26"/>
    <w:rsid w:val="00686C24"/>
    <w:rsid w:val="00686D5D"/>
    <w:rsid w:val="00686EE5"/>
    <w:rsid w:val="00686FCE"/>
    <w:rsid w:val="00687087"/>
    <w:rsid w:val="006872B7"/>
    <w:rsid w:val="006875B0"/>
    <w:rsid w:val="0068772B"/>
    <w:rsid w:val="006902AB"/>
    <w:rsid w:val="00690B9E"/>
    <w:rsid w:val="00691519"/>
    <w:rsid w:val="00691805"/>
    <w:rsid w:val="006919F6"/>
    <w:rsid w:val="00691C28"/>
    <w:rsid w:val="00691D73"/>
    <w:rsid w:val="00691F80"/>
    <w:rsid w:val="00692CC4"/>
    <w:rsid w:val="00692EA6"/>
    <w:rsid w:val="00693571"/>
    <w:rsid w:val="006936B1"/>
    <w:rsid w:val="006936C8"/>
    <w:rsid w:val="006939D3"/>
    <w:rsid w:val="00693A3F"/>
    <w:rsid w:val="006940FE"/>
    <w:rsid w:val="00694D53"/>
    <w:rsid w:val="00694DA7"/>
    <w:rsid w:val="006952F1"/>
    <w:rsid w:val="00695405"/>
    <w:rsid w:val="00695CB5"/>
    <w:rsid w:val="00695CFB"/>
    <w:rsid w:val="00695FB3"/>
    <w:rsid w:val="00695FEF"/>
    <w:rsid w:val="006960A8"/>
    <w:rsid w:val="00696699"/>
    <w:rsid w:val="006966B6"/>
    <w:rsid w:val="00696918"/>
    <w:rsid w:val="0069696B"/>
    <w:rsid w:val="00696D18"/>
    <w:rsid w:val="00697187"/>
    <w:rsid w:val="006972AB"/>
    <w:rsid w:val="006978FE"/>
    <w:rsid w:val="006979B7"/>
    <w:rsid w:val="00697D79"/>
    <w:rsid w:val="006A0308"/>
    <w:rsid w:val="006A03AB"/>
    <w:rsid w:val="006A05C5"/>
    <w:rsid w:val="006A078B"/>
    <w:rsid w:val="006A09B6"/>
    <w:rsid w:val="006A0BC7"/>
    <w:rsid w:val="006A0C19"/>
    <w:rsid w:val="006A0C63"/>
    <w:rsid w:val="006A0EC8"/>
    <w:rsid w:val="006A1136"/>
    <w:rsid w:val="006A113C"/>
    <w:rsid w:val="006A1469"/>
    <w:rsid w:val="006A1524"/>
    <w:rsid w:val="006A164F"/>
    <w:rsid w:val="006A16F1"/>
    <w:rsid w:val="006A19C8"/>
    <w:rsid w:val="006A1B1D"/>
    <w:rsid w:val="006A1C60"/>
    <w:rsid w:val="006A1C88"/>
    <w:rsid w:val="006A2042"/>
    <w:rsid w:val="006A2051"/>
    <w:rsid w:val="006A23AC"/>
    <w:rsid w:val="006A247E"/>
    <w:rsid w:val="006A2539"/>
    <w:rsid w:val="006A254F"/>
    <w:rsid w:val="006A284E"/>
    <w:rsid w:val="006A288A"/>
    <w:rsid w:val="006A29AA"/>
    <w:rsid w:val="006A2C3E"/>
    <w:rsid w:val="006A2DE2"/>
    <w:rsid w:val="006A2F5C"/>
    <w:rsid w:val="006A33E9"/>
    <w:rsid w:val="006A3672"/>
    <w:rsid w:val="006A36A3"/>
    <w:rsid w:val="006A3897"/>
    <w:rsid w:val="006A38E4"/>
    <w:rsid w:val="006A3B4C"/>
    <w:rsid w:val="006A4169"/>
    <w:rsid w:val="006A4181"/>
    <w:rsid w:val="006A42C4"/>
    <w:rsid w:val="006A4428"/>
    <w:rsid w:val="006A4486"/>
    <w:rsid w:val="006A46A1"/>
    <w:rsid w:val="006A476D"/>
    <w:rsid w:val="006A4816"/>
    <w:rsid w:val="006A4A65"/>
    <w:rsid w:val="006A4ACD"/>
    <w:rsid w:val="006A4BB6"/>
    <w:rsid w:val="006A4DE9"/>
    <w:rsid w:val="006A4EA4"/>
    <w:rsid w:val="006A5337"/>
    <w:rsid w:val="006A5349"/>
    <w:rsid w:val="006A56BD"/>
    <w:rsid w:val="006A56C1"/>
    <w:rsid w:val="006A572C"/>
    <w:rsid w:val="006A574D"/>
    <w:rsid w:val="006A5D3D"/>
    <w:rsid w:val="006A5E9A"/>
    <w:rsid w:val="006A601C"/>
    <w:rsid w:val="006A62BC"/>
    <w:rsid w:val="006A64B3"/>
    <w:rsid w:val="006A6556"/>
    <w:rsid w:val="006A65AD"/>
    <w:rsid w:val="006A6B41"/>
    <w:rsid w:val="006A6CA7"/>
    <w:rsid w:val="006A6EB8"/>
    <w:rsid w:val="006A6FFE"/>
    <w:rsid w:val="006A709C"/>
    <w:rsid w:val="006A780B"/>
    <w:rsid w:val="006A7BD4"/>
    <w:rsid w:val="006A7D00"/>
    <w:rsid w:val="006B00BD"/>
    <w:rsid w:val="006B0160"/>
    <w:rsid w:val="006B0275"/>
    <w:rsid w:val="006B069C"/>
    <w:rsid w:val="006B0BE9"/>
    <w:rsid w:val="006B0BFF"/>
    <w:rsid w:val="006B0D3B"/>
    <w:rsid w:val="006B0D73"/>
    <w:rsid w:val="006B0E31"/>
    <w:rsid w:val="006B0EBC"/>
    <w:rsid w:val="006B13D0"/>
    <w:rsid w:val="006B1523"/>
    <w:rsid w:val="006B16FB"/>
    <w:rsid w:val="006B19F3"/>
    <w:rsid w:val="006B1AD0"/>
    <w:rsid w:val="006B1BBD"/>
    <w:rsid w:val="006B200E"/>
    <w:rsid w:val="006B218E"/>
    <w:rsid w:val="006B2245"/>
    <w:rsid w:val="006B27C9"/>
    <w:rsid w:val="006B2957"/>
    <w:rsid w:val="006B2B35"/>
    <w:rsid w:val="006B2B6C"/>
    <w:rsid w:val="006B2C43"/>
    <w:rsid w:val="006B3027"/>
    <w:rsid w:val="006B37E1"/>
    <w:rsid w:val="006B3E2C"/>
    <w:rsid w:val="006B3FD1"/>
    <w:rsid w:val="006B4556"/>
    <w:rsid w:val="006B4B61"/>
    <w:rsid w:val="006B4BC5"/>
    <w:rsid w:val="006B4E15"/>
    <w:rsid w:val="006B51FF"/>
    <w:rsid w:val="006B5285"/>
    <w:rsid w:val="006B6017"/>
    <w:rsid w:val="006B6101"/>
    <w:rsid w:val="006B61FA"/>
    <w:rsid w:val="006B6273"/>
    <w:rsid w:val="006B63D6"/>
    <w:rsid w:val="006B65C9"/>
    <w:rsid w:val="006B6628"/>
    <w:rsid w:val="006B666D"/>
    <w:rsid w:val="006B6925"/>
    <w:rsid w:val="006B6E11"/>
    <w:rsid w:val="006B6F51"/>
    <w:rsid w:val="006B730B"/>
    <w:rsid w:val="006B7C95"/>
    <w:rsid w:val="006C00AA"/>
    <w:rsid w:val="006C02E4"/>
    <w:rsid w:val="006C0897"/>
    <w:rsid w:val="006C09E8"/>
    <w:rsid w:val="006C0B93"/>
    <w:rsid w:val="006C0C08"/>
    <w:rsid w:val="006C0C70"/>
    <w:rsid w:val="006C0E9A"/>
    <w:rsid w:val="006C1427"/>
    <w:rsid w:val="006C1822"/>
    <w:rsid w:val="006C19D8"/>
    <w:rsid w:val="006C1A1D"/>
    <w:rsid w:val="006C1B39"/>
    <w:rsid w:val="006C1D37"/>
    <w:rsid w:val="006C1DF5"/>
    <w:rsid w:val="006C1E0F"/>
    <w:rsid w:val="006C1EFA"/>
    <w:rsid w:val="006C22E0"/>
    <w:rsid w:val="006C2AB6"/>
    <w:rsid w:val="006C30F1"/>
    <w:rsid w:val="006C31AE"/>
    <w:rsid w:val="006C3501"/>
    <w:rsid w:val="006C35E1"/>
    <w:rsid w:val="006C38BA"/>
    <w:rsid w:val="006C3A3D"/>
    <w:rsid w:val="006C3CE5"/>
    <w:rsid w:val="006C3F07"/>
    <w:rsid w:val="006C4083"/>
    <w:rsid w:val="006C417A"/>
    <w:rsid w:val="006C41E5"/>
    <w:rsid w:val="006C4291"/>
    <w:rsid w:val="006C4420"/>
    <w:rsid w:val="006C451B"/>
    <w:rsid w:val="006C4831"/>
    <w:rsid w:val="006C495F"/>
    <w:rsid w:val="006C4B7A"/>
    <w:rsid w:val="006C4F9F"/>
    <w:rsid w:val="006C4FBC"/>
    <w:rsid w:val="006C52B4"/>
    <w:rsid w:val="006C53D9"/>
    <w:rsid w:val="006C564C"/>
    <w:rsid w:val="006C58E5"/>
    <w:rsid w:val="006C5BFF"/>
    <w:rsid w:val="006C5D10"/>
    <w:rsid w:val="006C5D70"/>
    <w:rsid w:val="006C5EAD"/>
    <w:rsid w:val="006C5FD5"/>
    <w:rsid w:val="006C626A"/>
    <w:rsid w:val="006C6AFA"/>
    <w:rsid w:val="006C7044"/>
    <w:rsid w:val="006C706A"/>
    <w:rsid w:val="006C7353"/>
    <w:rsid w:val="006C763F"/>
    <w:rsid w:val="006C7959"/>
    <w:rsid w:val="006C7A8F"/>
    <w:rsid w:val="006C7CBC"/>
    <w:rsid w:val="006D0537"/>
    <w:rsid w:val="006D0588"/>
    <w:rsid w:val="006D0A22"/>
    <w:rsid w:val="006D0F2E"/>
    <w:rsid w:val="006D0F88"/>
    <w:rsid w:val="006D1222"/>
    <w:rsid w:val="006D12B7"/>
    <w:rsid w:val="006D2013"/>
    <w:rsid w:val="006D213A"/>
    <w:rsid w:val="006D24C1"/>
    <w:rsid w:val="006D26F3"/>
    <w:rsid w:val="006D27A5"/>
    <w:rsid w:val="006D2954"/>
    <w:rsid w:val="006D2D1B"/>
    <w:rsid w:val="006D2D37"/>
    <w:rsid w:val="006D2DC5"/>
    <w:rsid w:val="006D2EB1"/>
    <w:rsid w:val="006D3331"/>
    <w:rsid w:val="006D3352"/>
    <w:rsid w:val="006D38F8"/>
    <w:rsid w:val="006D3D38"/>
    <w:rsid w:val="006D4081"/>
    <w:rsid w:val="006D40A8"/>
    <w:rsid w:val="006D42E3"/>
    <w:rsid w:val="006D4975"/>
    <w:rsid w:val="006D49A3"/>
    <w:rsid w:val="006D4B66"/>
    <w:rsid w:val="006D4E34"/>
    <w:rsid w:val="006D4F17"/>
    <w:rsid w:val="006D509E"/>
    <w:rsid w:val="006D519B"/>
    <w:rsid w:val="006D5213"/>
    <w:rsid w:val="006D5617"/>
    <w:rsid w:val="006D5D21"/>
    <w:rsid w:val="006D5F7B"/>
    <w:rsid w:val="006D61D2"/>
    <w:rsid w:val="006D64F5"/>
    <w:rsid w:val="006D68D7"/>
    <w:rsid w:val="006D6938"/>
    <w:rsid w:val="006D6984"/>
    <w:rsid w:val="006D6AE8"/>
    <w:rsid w:val="006D6C42"/>
    <w:rsid w:val="006D72A2"/>
    <w:rsid w:val="006D72C9"/>
    <w:rsid w:val="006D75B4"/>
    <w:rsid w:val="006D7782"/>
    <w:rsid w:val="006D7A5B"/>
    <w:rsid w:val="006D7ACF"/>
    <w:rsid w:val="006E00EE"/>
    <w:rsid w:val="006E041E"/>
    <w:rsid w:val="006E0860"/>
    <w:rsid w:val="006E09F4"/>
    <w:rsid w:val="006E0D2E"/>
    <w:rsid w:val="006E0FFC"/>
    <w:rsid w:val="006E1230"/>
    <w:rsid w:val="006E1BAB"/>
    <w:rsid w:val="006E2030"/>
    <w:rsid w:val="006E206D"/>
    <w:rsid w:val="006E20F4"/>
    <w:rsid w:val="006E2258"/>
    <w:rsid w:val="006E2CF3"/>
    <w:rsid w:val="006E2D15"/>
    <w:rsid w:val="006E2E1F"/>
    <w:rsid w:val="006E2F1B"/>
    <w:rsid w:val="006E30F8"/>
    <w:rsid w:val="006E31FA"/>
    <w:rsid w:val="006E3489"/>
    <w:rsid w:val="006E36C0"/>
    <w:rsid w:val="006E3837"/>
    <w:rsid w:val="006E3C73"/>
    <w:rsid w:val="006E3EAB"/>
    <w:rsid w:val="006E3FFF"/>
    <w:rsid w:val="006E40C2"/>
    <w:rsid w:val="006E44CF"/>
    <w:rsid w:val="006E52D0"/>
    <w:rsid w:val="006E5459"/>
    <w:rsid w:val="006E5530"/>
    <w:rsid w:val="006E572D"/>
    <w:rsid w:val="006E57A8"/>
    <w:rsid w:val="006E57DA"/>
    <w:rsid w:val="006E5AEC"/>
    <w:rsid w:val="006E5EE5"/>
    <w:rsid w:val="006E6166"/>
    <w:rsid w:val="006E6611"/>
    <w:rsid w:val="006E6870"/>
    <w:rsid w:val="006E6894"/>
    <w:rsid w:val="006E6DC2"/>
    <w:rsid w:val="006E7414"/>
    <w:rsid w:val="006E7666"/>
    <w:rsid w:val="006E7894"/>
    <w:rsid w:val="006E7936"/>
    <w:rsid w:val="006E7A1A"/>
    <w:rsid w:val="006E7B73"/>
    <w:rsid w:val="006E7CB1"/>
    <w:rsid w:val="006E7D4F"/>
    <w:rsid w:val="006E7DDA"/>
    <w:rsid w:val="006E7E85"/>
    <w:rsid w:val="006F0034"/>
    <w:rsid w:val="006F0454"/>
    <w:rsid w:val="006F04D4"/>
    <w:rsid w:val="006F05D7"/>
    <w:rsid w:val="006F0676"/>
    <w:rsid w:val="006F0755"/>
    <w:rsid w:val="006F09A4"/>
    <w:rsid w:val="006F1311"/>
    <w:rsid w:val="006F1659"/>
    <w:rsid w:val="006F1736"/>
    <w:rsid w:val="006F1D23"/>
    <w:rsid w:val="006F1F37"/>
    <w:rsid w:val="006F2040"/>
    <w:rsid w:val="006F2091"/>
    <w:rsid w:val="006F20EA"/>
    <w:rsid w:val="006F2263"/>
    <w:rsid w:val="006F2582"/>
    <w:rsid w:val="006F25AA"/>
    <w:rsid w:val="006F25DD"/>
    <w:rsid w:val="006F25F2"/>
    <w:rsid w:val="006F2697"/>
    <w:rsid w:val="006F27C0"/>
    <w:rsid w:val="006F2ACD"/>
    <w:rsid w:val="006F2B54"/>
    <w:rsid w:val="006F3037"/>
    <w:rsid w:val="006F32F8"/>
    <w:rsid w:val="006F3729"/>
    <w:rsid w:val="006F378A"/>
    <w:rsid w:val="006F392C"/>
    <w:rsid w:val="006F3B12"/>
    <w:rsid w:val="006F3BBF"/>
    <w:rsid w:val="006F3CC5"/>
    <w:rsid w:val="006F43EE"/>
    <w:rsid w:val="006F453B"/>
    <w:rsid w:val="006F4542"/>
    <w:rsid w:val="006F4582"/>
    <w:rsid w:val="006F46C2"/>
    <w:rsid w:val="006F5488"/>
    <w:rsid w:val="006F54D2"/>
    <w:rsid w:val="006F5866"/>
    <w:rsid w:val="006F5C5F"/>
    <w:rsid w:val="006F5DA1"/>
    <w:rsid w:val="006F6060"/>
    <w:rsid w:val="006F6073"/>
    <w:rsid w:val="006F61B7"/>
    <w:rsid w:val="006F6610"/>
    <w:rsid w:val="006F6844"/>
    <w:rsid w:val="006F68ED"/>
    <w:rsid w:val="006F69D7"/>
    <w:rsid w:val="006F6A10"/>
    <w:rsid w:val="006F6FD3"/>
    <w:rsid w:val="006F7020"/>
    <w:rsid w:val="006F742E"/>
    <w:rsid w:val="006F774F"/>
    <w:rsid w:val="006F7889"/>
    <w:rsid w:val="006F78A2"/>
    <w:rsid w:val="006F7A88"/>
    <w:rsid w:val="006F7AB8"/>
    <w:rsid w:val="006F7B74"/>
    <w:rsid w:val="006F7DC7"/>
    <w:rsid w:val="006F7DD0"/>
    <w:rsid w:val="006F7EA2"/>
    <w:rsid w:val="00700135"/>
    <w:rsid w:val="007001BC"/>
    <w:rsid w:val="00700C64"/>
    <w:rsid w:val="0070106C"/>
    <w:rsid w:val="007014BE"/>
    <w:rsid w:val="007018B7"/>
    <w:rsid w:val="007018E3"/>
    <w:rsid w:val="00701E29"/>
    <w:rsid w:val="0070249A"/>
    <w:rsid w:val="00702772"/>
    <w:rsid w:val="00702C9F"/>
    <w:rsid w:val="00702F9E"/>
    <w:rsid w:val="00703584"/>
    <w:rsid w:val="00704BCE"/>
    <w:rsid w:val="00704E52"/>
    <w:rsid w:val="00705140"/>
    <w:rsid w:val="007051A5"/>
    <w:rsid w:val="00705723"/>
    <w:rsid w:val="00705795"/>
    <w:rsid w:val="0070580D"/>
    <w:rsid w:val="00705A4A"/>
    <w:rsid w:val="00705A8F"/>
    <w:rsid w:val="00705C51"/>
    <w:rsid w:val="00705F99"/>
    <w:rsid w:val="00706097"/>
    <w:rsid w:val="0070663E"/>
    <w:rsid w:val="00706AC7"/>
    <w:rsid w:val="00706ADF"/>
    <w:rsid w:val="00706AE6"/>
    <w:rsid w:val="00706BBD"/>
    <w:rsid w:val="00706C56"/>
    <w:rsid w:val="00706C83"/>
    <w:rsid w:val="00706D71"/>
    <w:rsid w:val="00707258"/>
    <w:rsid w:val="007073EA"/>
    <w:rsid w:val="0070741E"/>
    <w:rsid w:val="00707442"/>
    <w:rsid w:val="00707576"/>
    <w:rsid w:val="007076B9"/>
    <w:rsid w:val="007078BC"/>
    <w:rsid w:val="00707DD2"/>
    <w:rsid w:val="00707F4A"/>
    <w:rsid w:val="00710235"/>
    <w:rsid w:val="0071024A"/>
    <w:rsid w:val="00710284"/>
    <w:rsid w:val="0071051D"/>
    <w:rsid w:val="00710665"/>
    <w:rsid w:val="007108EE"/>
    <w:rsid w:val="00710957"/>
    <w:rsid w:val="00710B0A"/>
    <w:rsid w:val="00710BC7"/>
    <w:rsid w:val="00710E74"/>
    <w:rsid w:val="007111E3"/>
    <w:rsid w:val="0071140C"/>
    <w:rsid w:val="00711641"/>
    <w:rsid w:val="007118DF"/>
    <w:rsid w:val="00711C8D"/>
    <w:rsid w:val="00712128"/>
    <w:rsid w:val="00712314"/>
    <w:rsid w:val="00712724"/>
    <w:rsid w:val="007127F4"/>
    <w:rsid w:val="007129A4"/>
    <w:rsid w:val="00712BFC"/>
    <w:rsid w:val="00712D9B"/>
    <w:rsid w:val="00712FB2"/>
    <w:rsid w:val="0071305F"/>
    <w:rsid w:val="0071389E"/>
    <w:rsid w:val="00713A4F"/>
    <w:rsid w:val="00713A5E"/>
    <w:rsid w:val="00713D12"/>
    <w:rsid w:val="00713F31"/>
    <w:rsid w:val="007143E0"/>
    <w:rsid w:val="007145BE"/>
    <w:rsid w:val="007145F6"/>
    <w:rsid w:val="0071477F"/>
    <w:rsid w:val="007147C1"/>
    <w:rsid w:val="007149AE"/>
    <w:rsid w:val="00714B20"/>
    <w:rsid w:val="00714CF2"/>
    <w:rsid w:val="00714D39"/>
    <w:rsid w:val="00714E8D"/>
    <w:rsid w:val="00714F32"/>
    <w:rsid w:val="00715744"/>
    <w:rsid w:val="00715AA3"/>
    <w:rsid w:val="00715ACA"/>
    <w:rsid w:val="00715B0A"/>
    <w:rsid w:val="00715B29"/>
    <w:rsid w:val="00715BE7"/>
    <w:rsid w:val="00715E2D"/>
    <w:rsid w:val="00715F01"/>
    <w:rsid w:val="00715FE9"/>
    <w:rsid w:val="00716270"/>
    <w:rsid w:val="007163E1"/>
    <w:rsid w:val="0071658C"/>
    <w:rsid w:val="007175C9"/>
    <w:rsid w:val="007175F9"/>
    <w:rsid w:val="00717789"/>
    <w:rsid w:val="00717A43"/>
    <w:rsid w:val="00717BAD"/>
    <w:rsid w:val="00717D37"/>
    <w:rsid w:val="00717DA4"/>
    <w:rsid w:val="00717EFE"/>
    <w:rsid w:val="007200E0"/>
    <w:rsid w:val="007201D1"/>
    <w:rsid w:val="007208C9"/>
    <w:rsid w:val="00720FF2"/>
    <w:rsid w:val="00721225"/>
    <w:rsid w:val="007213F9"/>
    <w:rsid w:val="00721595"/>
    <w:rsid w:val="00721CBE"/>
    <w:rsid w:val="00721EAA"/>
    <w:rsid w:val="00722010"/>
    <w:rsid w:val="00722053"/>
    <w:rsid w:val="00722086"/>
    <w:rsid w:val="00722167"/>
    <w:rsid w:val="00722477"/>
    <w:rsid w:val="0072276B"/>
    <w:rsid w:val="00722A7D"/>
    <w:rsid w:val="00722DE7"/>
    <w:rsid w:val="00722E14"/>
    <w:rsid w:val="0072325F"/>
    <w:rsid w:val="0072339A"/>
    <w:rsid w:val="00723FB5"/>
    <w:rsid w:val="00723FD4"/>
    <w:rsid w:val="007242E4"/>
    <w:rsid w:val="007248E2"/>
    <w:rsid w:val="00724EDE"/>
    <w:rsid w:val="007252F6"/>
    <w:rsid w:val="00725E72"/>
    <w:rsid w:val="00725FCB"/>
    <w:rsid w:val="00726048"/>
    <w:rsid w:val="00726172"/>
    <w:rsid w:val="00726519"/>
    <w:rsid w:val="00726636"/>
    <w:rsid w:val="0072677F"/>
    <w:rsid w:val="00726CDC"/>
    <w:rsid w:val="00726DAA"/>
    <w:rsid w:val="00727294"/>
    <w:rsid w:val="007275CD"/>
    <w:rsid w:val="007276A6"/>
    <w:rsid w:val="007279AA"/>
    <w:rsid w:val="007279E5"/>
    <w:rsid w:val="00727B8B"/>
    <w:rsid w:val="00727BD9"/>
    <w:rsid w:val="00727E0F"/>
    <w:rsid w:val="00727ED8"/>
    <w:rsid w:val="007304B6"/>
    <w:rsid w:val="0073075C"/>
    <w:rsid w:val="00730860"/>
    <w:rsid w:val="007310C3"/>
    <w:rsid w:val="00731105"/>
    <w:rsid w:val="007317A1"/>
    <w:rsid w:val="0073192A"/>
    <w:rsid w:val="00731A45"/>
    <w:rsid w:val="00731B24"/>
    <w:rsid w:val="00731DCB"/>
    <w:rsid w:val="00731E5C"/>
    <w:rsid w:val="00732141"/>
    <w:rsid w:val="007326E5"/>
    <w:rsid w:val="00732729"/>
    <w:rsid w:val="00732A0F"/>
    <w:rsid w:val="007331CF"/>
    <w:rsid w:val="0073322E"/>
    <w:rsid w:val="007332F6"/>
    <w:rsid w:val="00733615"/>
    <w:rsid w:val="0073369D"/>
    <w:rsid w:val="00733AFC"/>
    <w:rsid w:val="00733DB0"/>
    <w:rsid w:val="00733E21"/>
    <w:rsid w:val="00733E3F"/>
    <w:rsid w:val="00733EA4"/>
    <w:rsid w:val="00733F7A"/>
    <w:rsid w:val="00734497"/>
    <w:rsid w:val="007348C2"/>
    <w:rsid w:val="00734AD6"/>
    <w:rsid w:val="00734FC2"/>
    <w:rsid w:val="00735132"/>
    <w:rsid w:val="00735800"/>
    <w:rsid w:val="0073585A"/>
    <w:rsid w:val="00735968"/>
    <w:rsid w:val="00735998"/>
    <w:rsid w:val="00735BB0"/>
    <w:rsid w:val="00735D9A"/>
    <w:rsid w:val="00735E6F"/>
    <w:rsid w:val="00735F34"/>
    <w:rsid w:val="007361A6"/>
    <w:rsid w:val="00736B9B"/>
    <w:rsid w:val="00736D1A"/>
    <w:rsid w:val="00736E6F"/>
    <w:rsid w:val="00736F7D"/>
    <w:rsid w:val="007370D1"/>
    <w:rsid w:val="007371C5"/>
    <w:rsid w:val="00737BBE"/>
    <w:rsid w:val="0074010A"/>
    <w:rsid w:val="007402E0"/>
    <w:rsid w:val="00740345"/>
    <w:rsid w:val="007405A2"/>
    <w:rsid w:val="0074082B"/>
    <w:rsid w:val="0074092F"/>
    <w:rsid w:val="00740BA9"/>
    <w:rsid w:val="007410EC"/>
    <w:rsid w:val="0074164C"/>
    <w:rsid w:val="0074167B"/>
    <w:rsid w:val="007416C9"/>
    <w:rsid w:val="00741893"/>
    <w:rsid w:val="00741CDC"/>
    <w:rsid w:val="00741D65"/>
    <w:rsid w:val="00741DEA"/>
    <w:rsid w:val="00742457"/>
    <w:rsid w:val="0074254B"/>
    <w:rsid w:val="00742652"/>
    <w:rsid w:val="007427E4"/>
    <w:rsid w:val="00742C68"/>
    <w:rsid w:val="00742E74"/>
    <w:rsid w:val="00743030"/>
    <w:rsid w:val="007435EA"/>
    <w:rsid w:val="00743672"/>
    <w:rsid w:val="007436EA"/>
    <w:rsid w:val="00743B10"/>
    <w:rsid w:val="00743E19"/>
    <w:rsid w:val="00743E5D"/>
    <w:rsid w:val="00743EDF"/>
    <w:rsid w:val="0074414F"/>
    <w:rsid w:val="007441E2"/>
    <w:rsid w:val="007444E1"/>
    <w:rsid w:val="00744714"/>
    <w:rsid w:val="007447AE"/>
    <w:rsid w:val="00744A15"/>
    <w:rsid w:val="00744A7E"/>
    <w:rsid w:val="00744CD2"/>
    <w:rsid w:val="00744EB1"/>
    <w:rsid w:val="00744F9F"/>
    <w:rsid w:val="00745255"/>
    <w:rsid w:val="00745C6F"/>
    <w:rsid w:val="00745CF1"/>
    <w:rsid w:val="00745E56"/>
    <w:rsid w:val="007460E9"/>
    <w:rsid w:val="00746123"/>
    <w:rsid w:val="00746183"/>
    <w:rsid w:val="00746582"/>
    <w:rsid w:val="00746599"/>
    <w:rsid w:val="00746A01"/>
    <w:rsid w:val="00746BD7"/>
    <w:rsid w:val="00746FB2"/>
    <w:rsid w:val="00747046"/>
    <w:rsid w:val="0074721F"/>
    <w:rsid w:val="007472D5"/>
    <w:rsid w:val="00747631"/>
    <w:rsid w:val="007479CE"/>
    <w:rsid w:val="00747C69"/>
    <w:rsid w:val="00747E30"/>
    <w:rsid w:val="00750374"/>
    <w:rsid w:val="00750408"/>
    <w:rsid w:val="0075073C"/>
    <w:rsid w:val="0075090B"/>
    <w:rsid w:val="0075099F"/>
    <w:rsid w:val="00750C90"/>
    <w:rsid w:val="00750E71"/>
    <w:rsid w:val="0075117C"/>
    <w:rsid w:val="00751438"/>
    <w:rsid w:val="00751599"/>
    <w:rsid w:val="00751AD9"/>
    <w:rsid w:val="00751AEF"/>
    <w:rsid w:val="00751B76"/>
    <w:rsid w:val="00751E09"/>
    <w:rsid w:val="0075203F"/>
    <w:rsid w:val="007522CE"/>
    <w:rsid w:val="0075280E"/>
    <w:rsid w:val="00752EC2"/>
    <w:rsid w:val="00752F22"/>
    <w:rsid w:val="007533D7"/>
    <w:rsid w:val="00753551"/>
    <w:rsid w:val="00753605"/>
    <w:rsid w:val="007539DD"/>
    <w:rsid w:val="00753C5A"/>
    <w:rsid w:val="00753CC3"/>
    <w:rsid w:val="00753CDE"/>
    <w:rsid w:val="00753D0E"/>
    <w:rsid w:val="0075404F"/>
    <w:rsid w:val="0075406F"/>
    <w:rsid w:val="00754084"/>
    <w:rsid w:val="00754298"/>
    <w:rsid w:val="007542EE"/>
    <w:rsid w:val="00754446"/>
    <w:rsid w:val="007544CD"/>
    <w:rsid w:val="0075495C"/>
    <w:rsid w:val="007552F7"/>
    <w:rsid w:val="007554CB"/>
    <w:rsid w:val="007560BC"/>
    <w:rsid w:val="0075626B"/>
    <w:rsid w:val="00756426"/>
    <w:rsid w:val="007565A3"/>
    <w:rsid w:val="007566E0"/>
    <w:rsid w:val="00756960"/>
    <w:rsid w:val="00756BAC"/>
    <w:rsid w:val="00756BFF"/>
    <w:rsid w:val="00756C90"/>
    <w:rsid w:val="00756F02"/>
    <w:rsid w:val="00757126"/>
    <w:rsid w:val="0075713C"/>
    <w:rsid w:val="0075730B"/>
    <w:rsid w:val="00757684"/>
    <w:rsid w:val="0075789B"/>
    <w:rsid w:val="00757ECF"/>
    <w:rsid w:val="00757FF9"/>
    <w:rsid w:val="00760084"/>
    <w:rsid w:val="00760167"/>
    <w:rsid w:val="0076018A"/>
    <w:rsid w:val="007603DC"/>
    <w:rsid w:val="00760421"/>
    <w:rsid w:val="007607A2"/>
    <w:rsid w:val="00760F93"/>
    <w:rsid w:val="007610D0"/>
    <w:rsid w:val="00761925"/>
    <w:rsid w:val="00761C1D"/>
    <w:rsid w:val="00761C37"/>
    <w:rsid w:val="00761FFE"/>
    <w:rsid w:val="00762627"/>
    <w:rsid w:val="00762725"/>
    <w:rsid w:val="0076291D"/>
    <w:rsid w:val="00763217"/>
    <w:rsid w:val="00763302"/>
    <w:rsid w:val="0076335D"/>
    <w:rsid w:val="0076363E"/>
    <w:rsid w:val="00763E76"/>
    <w:rsid w:val="00763FA9"/>
    <w:rsid w:val="0076445F"/>
    <w:rsid w:val="007648B0"/>
    <w:rsid w:val="00764DEF"/>
    <w:rsid w:val="00765183"/>
    <w:rsid w:val="00765479"/>
    <w:rsid w:val="007654D1"/>
    <w:rsid w:val="00765B7C"/>
    <w:rsid w:val="00765E99"/>
    <w:rsid w:val="00765FE5"/>
    <w:rsid w:val="007665D3"/>
    <w:rsid w:val="007666A3"/>
    <w:rsid w:val="00766A48"/>
    <w:rsid w:val="00766B9B"/>
    <w:rsid w:val="00766D3A"/>
    <w:rsid w:val="00766E30"/>
    <w:rsid w:val="00766F65"/>
    <w:rsid w:val="007671AE"/>
    <w:rsid w:val="007673C2"/>
    <w:rsid w:val="007674ED"/>
    <w:rsid w:val="00767762"/>
    <w:rsid w:val="00767A42"/>
    <w:rsid w:val="00767BDF"/>
    <w:rsid w:val="00767E88"/>
    <w:rsid w:val="00770608"/>
    <w:rsid w:val="0077061A"/>
    <w:rsid w:val="00770676"/>
    <w:rsid w:val="007706BB"/>
    <w:rsid w:val="0077074A"/>
    <w:rsid w:val="00770787"/>
    <w:rsid w:val="007708B3"/>
    <w:rsid w:val="00771080"/>
    <w:rsid w:val="007716F8"/>
    <w:rsid w:val="00771A91"/>
    <w:rsid w:val="00771A94"/>
    <w:rsid w:val="00771C0B"/>
    <w:rsid w:val="00771CA6"/>
    <w:rsid w:val="00771CE2"/>
    <w:rsid w:val="00771EB4"/>
    <w:rsid w:val="00771EFF"/>
    <w:rsid w:val="0077203D"/>
    <w:rsid w:val="007724B9"/>
    <w:rsid w:val="007724DD"/>
    <w:rsid w:val="00772552"/>
    <w:rsid w:val="00772879"/>
    <w:rsid w:val="00772CCF"/>
    <w:rsid w:val="00772E03"/>
    <w:rsid w:val="00773071"/>
    <w:rsid w:val="00773F64"/>
    <w:rsid w:val="00773FE5"/>
    <w:rsid w:val="00774054"/>
    <w:rsid w:val="00774452"/>
    <w:rsid w:val="007744A2"/>
    <w:rsid w:val="007749DC"/>
    <w:rsid w:val="00774F69"/>
    <w:rsid w:val="007751C9"/>
    <w:rsid w:val="00775865"/>
    <w:rsid w:val="00775B26"/>
    <w:rsid w:val="00776554"/>
    <w:rsid w:val="0077660A"/>
    <w:rsid w:val="0077662B"/>
    <w:rsid w:val="00776CDD"/>
    <w:rsid w:val="00776D33"/>
    <w:rsid w:val="00776EC0"/>
    <w:rsid w:val="00777172"/>
    <w:rsid w:val="007772B1"/>
    <w:rsid w:val="0077736A"/>
    <w:rsid w:val="00777BE0"/>
    <w:rsid w:val="00777CE4"/>
    <w:rsid w:val="00777D1D"/>
    <w:rsid w:val="00777E44"/>
    <w:rsid w:val="007803F7"/>
    <w:rsid w:val="00780428"/>
    <w:rsid w:val="0078044B"/>
    <w:rsid w:val="00780505"/>
    <w:rsid w:val="00780646"/>
    <w:rsid w:val="007807D0"/>
    <w:rsid w:val="00781044"/>
    <w:rsid w:val="00781086"/>
    <w:rsid w:val="00781112"/>
    <w:rsid w:val="0078111D"/>
    <w:rsid w:val="00781196"/>
    <w:rsid w:val="00781675"/>
    <w:rsid w:val="00781815"/>
    <w:rsid w:val="00781C46"/>
    <w:rsid w:val="00781DE3"/>
    <w:rsid w:val="007822B7"/>
    <w:rsid w:val="0078266E"/>
    <w:rsid w:val="00782707"/>
    <w:rsid w:val="00782BCA"/>
    <w:rsid w:val="00782E6B"/>
    <w:rsid w:val="00782F9B"/>
    <w:rsid w:val="0078304B"/>
    <w:rsid w:val="00783412"/>
    <w:rsid w:val="0078366A"/>
    <w:rsid w:val="0078369D"/>
    <w:rsid w:val="00783990"/>
    <w:rsid w:val="00783A6A"/>
    <w:rsid w:val="00783D6D"/>
    <w:rsid w:val="00783F48"/>
    <w:rsid w:val="00784043"/>
    <w:rsid w:val="00784082"/>
    <w:rsid w:val="007840AF"/>
    <w:rsid w:val="00784376"/>
    <w:rsid w:val="00784407"/>
    <w:rsid w:val="0078468D"/>
    <w:rsid w:val="00784A3F"/>
    <w:rsid w:val="00784AEC"/>
    <w:rsid w:val="00784B01"/>
    <w:rsid w:val="00784B10"/>
    <w:rsid w:val="00784B83"/>
    <w:rsid w:val="00784BCE"/>
    <w:rsid w:val="00784E1E"/>
    <w:rsid w:val="0078508E"/>
    <w:rsid w:val="00785387"/>
    <w:rsid w:val="007854FE"/>
    <w:rsid w:val="00785B2C"/>
    <w:rsid w:val="00785B7C"/>
    <w:rsid w:val="00785FC2"/>
    <w:rsid w:val="00786173"/>
    <w:rsid w:val="00786864"/>
    <w:rsid w:val="00786A87"/>
    <w:rsid w:val="00786B5D"/>
    <w:rsid w:val="0078727D"/>
    <w:rsid w:val="00787342"/>
    <w:rsid w:val="00787712"/>
    <w:rsid w:val="007877DE"/>
    <w:rsid w:val="00787E33"/>
    <w:rsid w:val="0079000E"/>
    <w:rsid w:val="007901BE"/>
    <w:rsid w:val="00790237"/>
    <w:rsid w:val="0079035E"/>
    <w:rsid w:val="00790454"/>
    <w:rsid w:val="0079072A"/>
    <w:rsid w:val="00790BDB"/>
    <w:rsid w:val="00790CF7"/>
    <w:rsid w:val="00790DBA"/>
    <w:rsid w:val="00790FEE"/>
    <w:rsid w:val="00791357"/>
    <w:rsid w:val="0079152E"/>
    <w:rsid w:val="00791892"/>
    <w:rsid w:val="00791BF6"/>
    <w:rsid w:val="00791DD1"/>
    <w:rsid w:val="00791FDE"/>
    <w:rsid w:val="0079206F"/>
    <w:rsid w:val="007920EA"/>
    <w:rsid w:val="00792293"/>
    <w:rsid w:val="007922B9"/>
    <w:rsid w:val="007923AC"/>
    <w:rsid w:val="007923CF"/>
    <w:rsid w:val="007924A1"/>
    <w:rsid w:val="007926C7"/>
    <w:rsid w:val="00792BF8"/>
    <w:rsid w:val="00792C41"/>
    <w:rsid w:val="00792EFD"/>
    <w:rsid w:val="00792F10"/>
    <w:rsid w:val="0079353A"/>
    <w:rsid w:val="00793736"/>
    <w:rsid w:val="007940CE"/>
    <w:rsid w:val="0079423C"/>
    <w:rsid w:val="007946BA"/>
    <w:rsid w:val="007947B2"/>
    <w:rsid w:val="00794B35"/>
    <w:rsid w:val="00794C20"/>
    <w:rsid w:val="00794CB0"/>
    <w:rsid w:val="00794D03"/>
    <w:rsid w:val="00795047"/>
    <w:rsid w:val="0079532A"/>
    <w:rsid w:val="00795AB8"/>
    <w:rsid w:val="00795BB7"/>
    <w:rsid w:val="00795C7B"/>
    <w:rsid w:val="00795D07"/>
    <w:rsid w:val="007960D3"/>
    <w:rsid w:val="00796414"/>
    <w:rsid w:val="0079671E"/>
    <w:rsid w:val="00796B29"/>
    <w:rsid w:val="00796B64"/>
    <w:rsid w:val="00796CD4"/>
    <w:rsid w:val="00797570"/>
    <w:rsid w:val="00797A28"/>
    <w:rsid w:val="00797AF9"/>
    <w:rsid w:val="00797CB4"/>
    <w:rsid w:val="00797EC1"/>
    <w:rsid w:val="007A00E6"/>
    <w:rsid w:val="007A0172"/>
    <w:rsid w:val="007A027F"/>
    <w:rsid w:val="007A0313"/>
    <w:rsid w:val="007A04C6"/>
    <w:rsid w:val="007A073D"/>
    <w:rsid w:val="007A0EFD"/>
    <w:rsid w:val="007A1183"/>
    <w:rsid w:val="007A12D5"/>
    <w:rsid w:val="007A1337"/>
    <w:rsid w:val="007A1488"/>
    <w:rsid w:val="007A185E"/>
    <w:rsid w:val="007A1CF9"/>
    <w:rsid w:val="007A1DF5"/>
    <w:rsid w:val="007A206E"/>
    <w:rsid w:val="007A2235"/>
    <w:rsid w:val="007A2267"/>
    <w:rsid w:val="007A2638"/>
    <w:rsid w:val="007A2997"/>
    <w:rsid w:val="007A2B31"/>
    <w:rsid w:val="007A2D82"/>
    <w:rsid w:val="007A2F8D"/>
    <w:rsid w:val="007A300D"/>
    <w:rsid w:val="007A335E"/>
    <w:rsid w:val="007A3B04"/>
    <w:rsid w:val="007A3D3E"/>
    <w:rsid w:val="007A3F43"/>
    <w:rsid w:val="007A4416"/>
    <w:rsid w:val="007A45EC"/>
    <w:rsid w:val="007A45FE"/>
    <w:rsid w:val="007A4ADF"/>
    <w:rsid w:val="007A5138"/>
    <w:rsid w:val="007A5C49"/>
    <w:rsid w:val="007A5DAE"/>
    <w:rsid w:val="007A5F95"/>
    <w:rsid w:val="007A635B"/>
    <w:rsid w:val="007A6714"/>
    <w:rsid w:val="007A67A4"/>
    <w:rsid w:val="007A6969"/>
    <w:rsid w:val="007A69C5"/>
    <w:rsid w:val="007A6C0A"/>
    <w:rsid w:val="007A6C27"/>
    <w:rsid w:val="007A6DE1"/>
    <w:rsid w:val="007A6F00"/>
    <w:rsid w:val="007A7030"/>
    <w:rsid w:val="007A70F7"/>
    <w:rsid w:val="007A739B"/>
    <w:rsid w:val="007A7715"/>
    <w:rsid w:val="007A7B6F"/>
    <w:rsid w:val="007A7D04"/>
    <w:rsid w:val="007A7F42"/>
    <w:rsid w:val="007B0099"/>
    <w:rsid w:val="007B0910"/>
    <w:rsid w:val="007B0940"/>
    <w:rsid w:val="007B10EC"/>
    <w:rsid w:val="007B129F"/>
    <w:rsid w:val="007B12E9"/>
    <w:rsid w:val="007B135F"/>
    <w:rsid w:val="007B161A"/>
    <w:rsid w:val="007B164F"/>
    <w:rsid w:val="007B1CA3"/>
    <w:rsid w:val="007B2F2E"/>
    <w:rsid w:val="007B3266"/>
    <w:rsid w:val="007B372A"/>
    <w:rsid w:val="007B3A5B"/>
    <w:rsid w:val="007B3BFB"/>
    <w:rsid w:val="007B3D91"/>
    <w:rsid w:val="007B3F24"/>
    <w:rsid w:val="007B412F"/>
    <w:rsid w:val="007B431C"/>
    <w:rsid w:val="007B4780"/>
    <w:rsid w:val="007B4BE9"/>
    <w:rsid w:val="007B524F"/>
    <w:rsid w:val="007B5CC3"/>
    <w:rsid w:val="007B5DE6"/>
    <w:rsid w:val="007B60E8"/>
    <w:rsid w:val="007B6237"/>
    <w:rsid w:val="007B6300"/>
    <w:rsid w:val="007B6E22"/>
    <w:rsid w:val="007B7040"/>
    <w:rsid w:val="007B715A"/>
    <w:rsid w:val="007B73AB"/>
    <w:rsid w:val="007B7459"/>
    <w:rsid w:val="007B74F5"/>
    <w:rsid w:val="007B7ED2"/>
    <w:rsid w:val="007B7F09"/>
    <w:rsid w:val="007C05BC"/>
    <w:rsid w:val="007C061C"/>
    <w:rsid w:val="007C0817"/>
    <w:rsid w:val="007C0848"/>
    <w:rsid w:val="007C08F5"/>
    <w:rsid w:val="007C0F3C"/>
    <w:rsid w:val="007C137F"/>
    <w:rsid w:val="007C14F5"/>
    <w:rsid w:val="007C1527"/>
    <w:rsid w:val="007C168D"/>
    <w:rsid w:val="007C1A7F"/>
    <w:rsid w:val="007C1B1A"/>
    <w:rsid w:val="007C1D3A"/>
    <w:rsid w:val="007C21B0"/>
    <w:rsid w:val="007C259F"/>
    <w:rsid w:val="007C26B1"/>
    <w:rsid w:val="007C2A01"/>
    <w:rsid w:val="007C2A77"/>
    <w:rsid w:val="007C2B11"/>
    <w:rsid w:val="007C2C18"/>
    <w:rsid w:val="007C2CD9"/>
    <w:rsid w:val="007C2D5D"/>
    <w:rsid w:val="007C3038"/>
    <w:rsid w:val="007C3335"/>
    <w:rsid w:val="007C33B5"/>
    <w:rsid w:val="007C352C"/>
    <w:rsid w:val="007C35BE"/>
    <w:rsid w:val="007C3615"/>
    <w:rsid w:val="007C3D2E"/>
    <w:rsid w:val="007C3D64"/>
    <w:rsid w:val="007C3DCB"/>
    <w:rsid w:val="007C40EE"/>
    <w:rsid w:val="007C4142"/>
    <w:rsid w:val="007C41EE"/>
    <w:rsid w:val="007C44F5"/>
    <w:rsid w:val="007C46D9"/>
    <w:rsid w:val="007C4707"/>
    <w:rsid w:val="007C49D0"/>
    <w:rsid w:val="007C4DE8"/>
    <w:rsid w:val="007C4EFE"/>
    <w:rsid w:val="007C58B1"/>
    <w:rsid w:val="007C59C6"/>
    <w:rsid w:val="007C5F23"/>
    <w:rsid w:val="007C62E2"/>
    <w:rsid w:val="007C6702"/>
    <w:rsid w:val="007C674D"/>
    <w:rsid w:val="007C69C9"/>
    <w:rsid w:val="007C6B85"/>
    <w:rsid w:val="007C6F0C"/>
    <w:rsid w:val="007C737A"/>
    <w:rsid w:val="007C74A5"/>
    <w:rsid w:val="007C75AD"/>
    <w:rsid w:val="007C75F4"/>
    <w:rsid w:val="007C771C"/>
    <w:rsid w:val="007C775F"/>
    <w:rsid w:val="007C7A09"/>
    <w:rsid w:val="007C7A1A"/>
    <w:rsid w:val="007C7AE7"/>
    <w:rsid w:val="007C7EAA"/>
    <w:rsid w:val="007C7F86"/>
    <w:rsid w:val="007D0352"/>
    <w:rsid w:val="007D06F7"/>
    <w:rsid w:val="007D0714"/>
    <w:rsid w:val="007D0836"/>
    <w:rsid w:val="007D0B90"/>
    <w:rsid w:val="007D0F1D"/>
    <w:rsid w:val="007D12D0"/>
    <w:rsid w:val="007D1388"/>
    <w:rsid w:val="007D13B9"/>
    <w:rsid w:val="007D142B"/>
    <w:rsid w:val="007D187F"/>
    <w:rsid w:val="007D18FD"/>
    <w:rsid w:val="007D1EA3"/>
    <w:rsid w:val="007D24DE"/>
    <w:rsid w:val="007D2868"/>
    <w:rsid w:val="007D2920"/>
    <w:rsid w:val="007D2A8D"/>
    <w:rsid w:val="007D2ACF"/>
    <w:rsid w:val="007D2C58"/>
    <w:rsid w:val="007D2D85"/>
    <w:rsid w:val="007D2E4F"/>
    <w:rsid w:val="007D2F98"/>
    <w:rsid w:val="007D2FA3"/>
    <w:rsid w:val="007D31EB"/>
    <w:rsid w:val="007D351A"/>
    <w:rsid w:val="007D3A4A"/>
    <w:rsid w:val="007D3ACB"/>
    <w:rsid w:val="007D3F1E"/>
    <w:rsid w:val="007D49D7"/>
    <w:rsid w:val="007D4AD7"/>
    <w:rsid w:val="007D4B12"/>
    <w:rsid w:val="007D4C2F"/>
    <w:rsid w:val="007D4F6B"/>
    <w:rsid w:val="007D4FD6"/>
    <w:rsid w:val="007D5056"/>
    <w:rsid w:val="007D5111"/>
    <w:rsid w:val="007D51E5"/>
    <w:rsid w:val="007D5639"/>
    <w:rsid w:val="007D59A1"/>
    <w:rsid w:val="007D5BB5"/>
    <w:rsid w:val="007D5C0B"/>
    <w:rsid w:val="007D5E63"/>
    <w:rsid w:val="007D610B"/>
    <w:rsid w:val="007D62A6"/>
    <w:rsid w:val="007D6769"/>
    <w:rsid w:val="007D6804"/>
    <w:rsid w:val="007D75B4"/>
    <w:rsid w:val="007D7937"/>
    <w:rsid w:val="007D79FF"/>
    <w:rsid w:val="007D7D45"/>
    <w:rsid w:val="007D7DE6"/>
    <w:rsid w:val="007D7EF4"/>
    <w:rsid w:val="007E00B5"/>
    <w:rsid w:val="007E0163"/>
    <w:rsid w:val="007E02F4"/>
    <w:rsid w:val="007E038C"/>
    <w:rsid w:val="007E03E4"/>
    <w:rsid w:val="007E0468"/>
    <w:rsid w:val="007E0478"/>
    <w:rsid w:val="007E09DC"/>
    <w:rsid w:val="007E0F19"/>
    <w:rsid w:val="007E0FF0"/>
    <w:rsid w:val="007E11EF"/>
    <w:rsid w:val="007E13F4"/>
    <w:rsid w:val="007E1586"/>
    <w:rsid w:val="007E1628"/>
    <w:rsid w:val="007E1BB6"/>
    <w:rsid w:val="007E1D1D"/>
    <w:rsid w:val="007E1DAC"/>
    <w:rsid w:val="007E1FA6"/>
    <w:rsid w:val="007E20AB"/>
    <w:rsid w:val="007E20CC"/>
    <w:rsid w:val="007E2322"/>
    <w:rsid w:val="007E2456"/>
    <w:rsid w:val="007E24A8"/>
    <w:rsid w:val="007E28B5"/>
    <w:rsid w:val="007E295C"/>
    <w:rsid w:val="007E2C9F"/>
    <w:rsid w:val="007E2D17"/>
    <w:rsid w:val="007E3006"/>
    <w:rsid w:val="007E3885"/>
    <w:rsid w:val="007E3A54"/>
    <w:rsid w:val="007E3E0B"/>
    <w:rsid w:val="007E3EC4"/>
    <w:rsid w:val="007E3F67"/>
    <w:rsid w:val="007E3FCF"/>
    <w:rsid w:val="007E4657"/>
    <w:rsid w:val="007E4DEB"/>
    <w:rsid w:val="007E508E"/>
    <w:rsid w:val="007E50A8"/>
    <w:rsid w:val="007E517A"/>
    <w:rsid w:val="007E51B4"/>
    <w:rsid w:val="007E5438"/>
    <w:rsid w:val="007E577B"/>
    <w:rsid w:val="007E57EA"/>
    <w:rsid w:val="007E5920"/>
    <w:rsid w:val="007E5B47"/>
    <w:rsid w:val="007E5DA1"/>
    <w:rsid w:val="007E5F2E"/>
    <w:rsid w:val="007E5FD0"/>
    <w:rsid w:val="007E60FE"/>
    <w:rsid w:val="007E6536"/>
    <w:rsid w:val="007E653B"/>
    <w:rsid w:val="007E6587"/>
    <w:rsid w:val="007E6670"/>
    <w:rsid w:val="007E68AD"/>
    <w:rsid w:val="007E6920"/>
    <w:rsid w:val="007E6AFD"/>
    <w:rsid w:val="007E6CC0"/>
    <w:rsid w:val="007E6D25"/>
    <w:rsid w:val="007E70B4"/>
    <w:rsid w:val="007E7176"/>
    <w:rsid w:val="007E72B1"/>
    <w:rsid w:val="007E73FB"/>
    <w:rsid w:val="007E76D5"/>
    <w:rsid w:val="007E7AC3"/>
    <w:rsid w:val="007E7CF2"/>
    <w:rsid w:val="007F01D0"/>
    <w:rsid w:val="007F03A6"/>
    <w:rsid w:val="007F04C6"/>
    <w:rsid w:val="007F0557"/>
    <w:rsid w:val="007F0C49"/>
    <w:rsid w:val="007F1397"/>
    <w:rsid w:val="007F14AE"/>
    <w:rsid w:val="007F1697"/>
    <w:rsid w:val="007F1821"/>
    <w:rsid w:val="007F1A8D"/>
    <w:rsid w:val="007F1D7B"/>
    <w:rsid w:val="007F23FB"/>
    <w:rsid w:val="007F2544"/>
    <w:rsid w:val="007F278C"/>
    <w:rsid w:val="007F287A"/>
    <w:rsid w:val="007F2E3F"/>
    <w:rsid w:val="007F33B4"/>
    <w:rsid w:val="007F340B"/>
    <w:rsid w:val="007F3697"/>
    <w:rsid w:val="007F39C3"/>
    <w:rsid w:val="007F39D0"/>
    <w:rsid w:val="007F3B8D"/>
    <w:rsid w:val="007F40D3"/>
    <w:rsid w:val="007F43CE"/>
    <w:rsid w:val="007F46C2"/>
    <w:rsid w:val="007F4862"/>
    <w:rsid w:val="007F4C99"/>
    <w:rsid w:val="007F5274"/>
    <w:rsid w:val="007F52BB"/>
    <w:rsid w:val="007F52CF"/>
    <w:rsid w:val="007F600A"/>
    <w:rsid w:val="007F65B5"/>
    <w:rsid w:val="007F68A6"/>
    <w:rsid w:val="007F696C"/>
    <w:rsid w:val="007F69C0"/>
    <w:rsid w:val="007F6A66"/>
    <w:rsid w:val="007F6DCA"/>
    <w:rsid w:val="007F7307"/>
    <w:rsid w:val="007F7595"/>
    <w:rsid w:val="007F7631"/>
    <w:rsid w:val="007F7829"/>
    <w:rsid w:val="007F78BD"/>
    <w:rsid w:val="007F78C2"/>
    <w:rsid w:val="007F79C7"/>
    <w:rsid w:val="007F7A96"/>
    <w:rsid w:val="007F7B6D"/>
    <w:rsid w:val="007F7FED"/>
    <w:rsid w:val="00800FE8"/>
    <w:rsid w:val="008014DB"/>
    <w:rsid w:val="008016BA"/>
    <w:rsid w:val="00801B5A"/>
    <w:rsid w:val="00801F86"/>
    <w:rsid w:val="008021FA"/>
    <w:rsid w:val="008022BD"/>
    <w:rsid w:val="00802308"/>
    <w:rsid w:val="00802460"/>
    <w:rsid w:val="0080284E"/>
    <w:rsid w:val="0080294B"/>
    <w:rsid w:val="00802B2D"/>
    <w:rsid w:val="00802DB8"/>
    <w:rsid w:val="008032FD"/>
    <w:rsid w:val="0080346A"/>
    <w:rsid w:val="008034C4"/>
    <w:rsid w:val="0080355B"/>
    <w:rsid w:val="008035C5"/>
    <w:rsid w:val="00803BBC"/>
    <w:rsid w:val="00803C05"/>
    <w:rsid w:val="00803D34"/>
    <w:rsid w:val="00804010"/>
    <w:rsid w:val="00804129"/>
    <w:rsid w:val="00804155"/>
    <w:rsid w:val="00804189"/>
    <w:rsid w:val="00804509"/>
    <w:rsid w:val="00804616"/>
    <w:rsid w:val="00804A1D"/>
    <w:rsid w:val="00804A3E"/>
    <w:rsid w:val="00804C0C"/>
    <w:rsid w:val="00804E2F"/>
    <w:rsid w:val="00804E70"/>
    <w:rsid w:val="0080534C"/>
    <w:rsid w:val="008053FC"/>
    <w:rsid w:val="0080540C"/>
    <w:rsid w:val="0080599D"/>
    <w:rsid w:val="00805BA2"/>
    <w:rsid w:val="00805D1D"/>
    <w:rsid w:val="00805DAC"/>
    <w:rsid w:val="0080690D"/>
    <w:rsid w:val="0080703D"/>
    <w:rsid w:val="008071CB"/>
    <w:rsid w:val="008073A4"/>
    <w:rsid w:val="00807A67"/>
    <w:rsid w:val="00807AA6"/>
    <w:rsid w:val="00807C46"/>
    <w:rsid w:val="00810118"/>
    <w:rsid w:val="008104BA"/>
    <w:rsid w:val="00810513"/>
    <w:rsid w:val="0081052B"/>
    <w:rsid w:val="008105D1"/>
    <w:rsid w:val="008109CE"/>
    <w:rsid w:val="00810A9C"/>
    <w:rsid w:val="00810ADB"/>
    <w:rsid w:val="00810AEE"/>
    <w:rsid w:val="00811285"/>
    <w:rsid w:val="008112E0"/>
    <w:rsid w:val="00811319"/>
    <w:rsid w:val="0081145B"/>
    <w:rsid w:val="00811578"/>
    <w:rsid w:val="00811720"/>
    <w:rsid w:val="00811E9C"/>
    <w:rsid w:val="00811FCB"/>
    <w:rsid w:val="008120B0"/>
    <w:rsid w:val="00812236"/>
    <w:rsid w:val="0081232C"/>
    <w:rsid w:val="00812683"/>
    <w:rsid w:val="00812B29"/>
    <w:rsid w:val="00812C53"/>
    <w:rsid w:val="008138D4"/>
    <w:rsid w:val="00813B5F"/>
    <w:rsid w:val="00813DDF"/>
    <w:rsid w:val="00814203"/>
    <w:rsid w:val="0081442E"/>
    <w:rsid w:val="00814831"/>
    <w:rsid w:val="00814837"/>
    <w:rsid w:val="008149D9"/>
    <w:rsid w:val="00814D3D"/>
    <w:rsid w:val="00815DFB"/>
    <w:rsid w:val="008160CA"/>
    <w:rsid w:val="008161B8"/>
    <w:rsid w:val="00816262"/>
    <w:rsid w:val="008162D4"/>
    <w:rsid w:val="0081659D"/>
    <w:rsid w:val="0081684D"/>
    <w:rsid w:val="00816D3E"/>
    <w:rsid w:val="00816F35"/>
    <w:rsid w:val="00817570"/>
    <w:rsid w:val="00817816"/>
    <w:rsid w:val="00817B41"/>
    <w:rsid w:val="00817BE3"/>
    <w:rsid w:val="00817DC9"/>
    <w:rsid w:val="00817F80"/>
    <w:rsid w:val="008200BF"/>
    <w:rsid w:val="008201D6"/>
    <w:rsid w:val="00820251"/>
    <w:rsid w:val="008204B9"/>
    <w:rsid w:val="00820605"/>
    <w:rsid w:val="0082063A"/>
    <w:rsid w:val="00820DC5"/>
    <w:rsid w:val="00820E7A"/>
    <w:rsid w:val="00820F86"/>
    <w:rsid w:val="00821193"/>
    <w:rsid w:val="008211A8"/>
    <w:rsid w:val="00821210"/>
    <w:rsid w:val="0082135D"/>
    <w:rsid w:val="0082142F"/>
    <w:rsid w:val="00821564"/>
    <w:rsid w:val="008216DE"/>
    <w:rsid w:val="008219E7"/>
    <w:rsid w:val="00821A04"/>
    <w:rsid w:val="00821AC1"/>
    <w:rsid w:val="00821BF5"/>
    <w:rsid w:val="00821C27"/>
    <w:rsid w:val="008221E9"/>
    <w:rsid w:val="00822275"/>
    <w:rsid w:val="008223F9"/>
    <w:rsid w:val="00822482"/>
    <w:rsid w:val="00822583"/>
    <w:rsid w:val="00822CAA"/>
    <w:rsid w:val="00823470"/>
    <w:rsid w:val="008234AB"/>
    <w:rsid w:val="008234CE"/>
    <w:rsid w:val="00823740"/>
    <w:rsid w:val="00823836"/>
    <w:rsid w:val="00823894"/>
    <w:rsid w:val="00823A91"/>
    <w:rsid w:val="00823BEB"/>
    <w:rsid w:val="00823BF1"/>
    <w:rsid w:val="00823DD6"/>
    <w:rsid w:val="00824054"/>
    <w:rsid w:val="0082427E"/>
    <w:rsid w:val="008244C1"/>
    <w:rsid w:val="008247A9"/>
    <w:rsid w:val="00824B94"/>
    <w:rsid w:val="00824CA2"/>
    <w:rsid w:val="0082500D"/>
    <w:rsid w:val="008258C7"/>
    <w:rsid w:val="00825A44"/>
    <w:rsid w:val="00825AF6"/>
    <w:rsid w:val="00825D5B"/>
    <w:rsid w:val="00825FE6"/>
    <w:rsid w:val="0082667B"/>
    <w:rsid w:val="00826848"/>
    <w:rsid w:val="008268A2"/>
    <w:rsid w:val="008268DC"/>
    <w:rsid w:val="00826D76"/>
    <w:rsid w:val="00826EA8"/>
    <w:rsid w:val="00826FDE"/>
    <w:rsid w:val="0082713F"/>
    <w:rsid w:val="00827794"/>
    <w:rsid w:val="00827A40"/>
    <w:rsid w:val="00827B2E"/>
    <w:rsid w:val="00827BAD"/>
    <w:rsid w:val="00827BCC"/>
    <w:rsid w:val="00827F35"/>
    <w:rsid w:val="008301A9"/>
    <w:rsid w:val="008301DD"/>
    <w:rsid w:val="008303BB"/>
    <w:rsid w:val="00830649"/>
    <w:rsid w:val="00830682"/>
    <w:rsid w:val="00830839"/>
    <w:rsid w:val="008308CD"/>
    <w:rsid w:val="008308D5"/>
    <w:rsid w:val="00830A07"/>
    <w:rsid w:val="00830A6E"/>
    <w:rsid w:val="00830D4A"/>
    <w:rsid w:val="00831168"/>
    <w:rsid w:val="008314EB"/>
    <w:rsid w:val="00831695"/>
    <w:rsid w:val="00831814"/>
    <w:rsid w:val="00831842"/>
    <w:rsid w:val="00832225"/>
    <w:rsid w:val="00832B6D"/>
    <w:rsid w:val="0083306F"/>
    <w:rsid w:val="008336AC"/>
    <w:rsid w:val="00833AE5"/>
    <w:rsid w:val="00833CA3"/>
    <w:rsid w:val="0083420F"/>
    <w:rsid w:val="008343B6"/>
    <w:rsid w:val="0083449D"/>
    <w:rsid w:val="008345ED"/>
    <w:rsid w:val="00834ADE"/>
    <w:rsid w:val="00835130"/>
    <w:rsid w:val="0083531B"/>
    <w:rsid w:val="0083559A"/>
    <w:rsid w:val="00835885"/>
    <w:rsid w:val="0083590E"/>
    <w:rsid w:val="00835C63"/>
    <w:rsid w:val="00835FBE"/>
    <w:rsid w:val="0083645F"/>
    <w:rsid w:val="00836477"/>
    <w:rsid w:val="00836482"/>
    <w:rsid w:val="008367F7"/>
    <w:rsid w:val="00836B2D"/>
    <w:rsid w:val="00836C6D"/>
    <w:rsid w:val="00837173"/>
    <w:rsid w:val="008372C6"/>
    <w:rsid w:val="008374A9"/>
    <w:rsid w:val="00837CCA"/>
    <w:rsid w:val="00840129"/>
    <w:rsid w:val="00840770"/>
    <w:rsid w:val="00841471"/>
    <w:rsid w:val="00841556"/>
    <w:rsid w:val="00841636"/>
    <w:rsid w:val="00841F95"/>
    <w:rsid w:val="00842243"/>
    <w:rsid w:val="008424A0"/>
    <w:rsid w:val="0084251D"/>
    <w:rsid w:val="008427B5"/>
    <w:rsid w:val="00842897"/>
    <w:rsid w:val="00842B9C"/>
    <w:rsid w:val="00842E68"/>
    <w:rsid w:val="00842EDE"/>
    <w:rsid w:val="00842F2C"/>
    <w:rsid w:val="00842FFB"/>
    <w:rsid w:val="008438D6"/>
    <w:rsid w:val="00843B10"/>
    <w:rsid w:val="00844151"/>
    <w:rsid w:val="00844287"/>
    <w:rsid w:val="008444CA"/>
    <w:rsid w:val="0084453F"/>
    <w:rsid w:val="00844572"/>
    <w:rsid w:val="00844A86"/>
    <w:rsid w:val="00844E63"/>
    <w:rsid w:val="00844FBC"/>
    <w:rsid w:val="0084535A"/>
    <w:rsid w:val="00845519"/>
    <w:rsid w:val="00845617"/>
    <w:rsid w:val="008457DB"/>
    <w:rsid w:val="008459DD"/>
    <w:rsid w:val="00845A70"/>
    <w:rsid w:val="00845BBE"/>
    <w:rsid w:val="00845D01"/>
    <w:rsid w:val="00845DC6"/>
    <w:rsid w:val="00845FEF"/>
    <w:rsid w:val="00846155"/>
    <w:rsid w:val="00846198"/>
    <w:rsid w:val="0084640F"/>
    <w:rsid w:val="008464BD"/>
    <w:rsid w:val="0084654E"/>
    <w:rsid w:val="00846CD5"/>
    <w:rsid w:val="0084717B"/>
    <w:rsid w:val="008471EB"/>
    <w:rsid w:val="008474B1"/>
    <w:rsid w:val="0084754C"/>
    <w:rsid w:val="00847746"/>
    <w:rsid w:val="00847E64"/>
    <w:rsid w:val="00850012"/>
    <w:rsid w:val="00850283"/>
    <w:rsid w:val="008502EF"/>
    <w:rsid w:val="00850913"/>
    <w:rsid w:val="00850B8B"/>
    <w:rsid w:val="00850C7F"/>
    <w:rsid w:val="00850DFD"/>
    <w:rsid w:val="00851434"/>
    <w:rsid w:val="00851643"/>
    <w:rsid w:val="00851772"/>
    <w:rsid w:val="00851787"/>
    <w:rsid w:val="00851888"/>
    <w:rsid w:val="00851B0D"/>
    <w:rsid w:val="0085228B"/>
    <w:rsid w:val="008527E6"/>
    <w:rsid w:val="0085297C"/>
    <w:rsid w:val="00852A9A"/>
    <w:rsid w:val="00852C1A"/>
    <w:rsid w:val="00852C7C"/>
    <w:rsid w:val="00852DCD"/>
    <w:rsid w:val="00852E9C"/>
    <w:rsid w:val="00853546"/>
    <w:rsid w:val="00853B79"/>
    <w:rsid w:val="00853C13"/>
    <w:rsid w:val="00853D15"/>
    <w:rsid w:val="00853E3C"/>
    <w:rsid w:val="0085443E"/>
    <w:rsid w:val="0085449A"/>
    <w:rsid w:val="00854505"/>
    <w:rsid w:val="008545CB"/>
    <w:rsid w:val="00854825"/>
    <w:rsid w:val="008548C1"/>
    <w:rsid w:val="00854B8F"/>
    <w:rsid w:val="00854BE9"/>
    <w:rsid w:val="00854C22"/>
    <w:rsid w:val="00854FBD"/>
    <w:rsid w:val="0085529A"/>
    <w:rsid w:val="00855416"/>
    <w:rsid w:val="00855BDB"/>
    <w:rsid w:val="00855EB5"/>
    <w:rsid w:val="008560E3"/>
    <w:rsid w:val="00856192"/>
    <w:rsid w:val="00856469"/>
    <w:rsid w:val="008570EF"/>
    <w:rsid w:val="00857199"/>
    <w:rsid w:val="00857273"/>
    <w:rsid w:val="008573D8"/>
    <w:rsid w:val="00857443"/>
    <w:rsid w:val="008577CB"/>
    <w:rsid w:val="008578C2"/>
    <w:rsid w:val="008578E1"/>
    <w:rsid w:val="00857BDC"/>
    <w:rsid w:val="00857F33"/>
    <w:rsid w:val="00857FD3"/>
    <w:rsid w:val="0086027A"/>
    <w:rsid w:val="00860562"/>
    <w:rsid w:val="008611DE"/>
    <w:rsid w:val="008615B8"/>
    <w:rsid w:val="008617A8"/>
    <w:rsid w:val="00861B72"/>
    <w:rsid w:val="00861C42"/>
    <w:rsid w:val="00861C50"/>
    <w:rsid w:val="00861FD7"/>
    <w:rsid w:val="008621DA"/>
    <w:rsid w:val="00862402"/>
    <w:rsid w:val="008628B8"/>
    <w:rsid w:val="00862ADF"/>
    <w:rsid w:val="00862FC0"/>
    <w:rsid w:val="00863708"/>
    <w:rsid w:val="0086375B"/>
    <w:rsid w:val="00863C51"/>
    <w:rsid w:val="00863CD2"/>
    <w:rsid w:val="008640D0"/>
    <w:rsid w:val="0086437C"/>
    <w:rsid w:val="008643FC"/>
    <w:rsid w:val="008650FE"/>
    <w:rsid w:val="0086544A"/>
    <w:rsid w:val="00865636"/>
    <w:rsid w:val="0086563B"/>
    <w:rsid w:val="0086574F"/>
    <w:rsid w:val="00865C40"/>
    <w:rsid w:val="00865C89"/>
    <w:rsid w:val="00865D59"/>
    <w:rsid w:val="008660D3"/>
    <w:rsid w:val="008661FE"/>
    <w:rsid w:val="0086638B"/>
    <w:rsid w:val="008668F4"/>
    <w:rsid w:val="00866A05"/>
    <w:rsid w:val="00866A6B"/>
    <w:rsid w:val="00866D25"/>
    <w:rsid w:val="00866F25"/>
    <w:rsid w:val="008670AD"/>
    <w:rsid w:val="008673E6"/>
    <w:rsid w:val="0086750F"/>
    <w:rsid w:val="0086761C"/>
    <w:rsid w:val="0086777F"/>
    <w:rsid w:val="00867DF7"/>
    <w:rsid w:val="008709A3"/>
    <w:rsid w:val="00870B7E"/>
    <w:rsid w:val="00870D91"/>
    <w:rsid w:val="00870DF6"/>
    <w:rsid w:val="00870EFB"/>
    <w:rsid w:val="00871346"/>
    <w:rsid w:val="008717E9"/>
    <w:rsid w:val="0087219A"/>
    <w:rsid w:val="00872217"/>
    <w:rsid w:val="008723A1"/>
    <w:rsid w:val="008729A0"/>
    <w:rsid w:val="008729A7"/>
    <w:rsid w:val="00872B89"/>
    <w:rsid w:val="00872CAA"/>
    <w:rsid w:val="00872D0F"/>
    <w:rsid w:val="00872EE1"/>
    <w:rsid w:val="00872FA5"/>
    <w:rsid w:val="00873350"/>
    <w:rsid w:val="0087338F"/>
    <w:rsid w:val="00873BD1"/>
    <w:rsid w:val="00873D81"/>
    <w:rsid w:val="00873EE9"/>
    <w:rsid w:val="00874101"/>
    <w:rsid w:val="0087429E"/>
    <w:rsid w:val="008743C1"/>
    <w:rsid w:val="00874603"/>
    <w:rsid w:val="0087479D"/>
    <w:rsid w:val="008747BC"/>
    <w:rsid w:val="0087480F"/>
    <w:rsid w:val="00874BDF"/>
    <w:rsid w:val="00874DEE"/>
    <w:rsid w:val="00874E3E"/>
    <w:rsid w:val="00874F17"/>
    <w:rsid w:val="00875AFA"/>
    <w:rsid w:val="00875BBB"/>
    <w:rsid w:val="00875CB3"/>
    <w:rsid w:val="00875D1A"/>
    <w:rsid w:val="00875DD0"/>
    <w:rsid w:val="00875E46"/>
    <w:rsid w:val="008760AB"/>
    <w:rsid w:val="00876301"/>
    <w:rsid w:val="008766F5"/>
    <w:rsid w:val="00876F19"/>
    <w:rsid w:val="008770E5"/>
    <w:rsid w:val="008770F2"/>
    <w:rsid w:val="0087711A"/>
    <w:rsid w:val="00877126"/>
    <w:rsid w:val="00877395"/>
    <w:rsid w:val="00877588"/>
    <w:rsid w:val="0087786B"/>
    <w:rsid w:val="00877A4B"/>
    <w:rsid w:val="00877BB1"/>
    <w:rsid w:val="00877BE0"/>
    <w:rsid w:val="00880075"/>
    <w:rsid w:val="0088019D"/>
    <w:rsid w:val="008807C6"/>
    <w:rsid w:val="008808D8"/>
    <w:rsid w:val="00880AA6"/>
    <w:rsid w:val="00880D93"/>
    <w:rsid w:val="00881194"/>
    <w:rsid w:val="008814EB"/>
    <w:rsid w:val="008817DA"/>
    <w:rsid w:val="0088180B"/>
    <w:rsid w:val="00881CCC"/>
    <w:rsid w:val="00881ECE"/>
    <w:rsid w:val="0088232E"/>
    <w:rsid w:val="00882A59"/>
    <w:rsid w:val="00882C6F"/>
    <w:rsid w:val="00882D99"/>
    <w:rsid w:val="00882E6F"/>
    <w:rsid w:val="00883150"/>
    <w:rsid w:val="00883285"/>
    <w:rsid w:val="008838F0"/>
    <w:rsid w:val="008839B4"/>
    <w:rsid w:val="008849AF"/>
    <w:rsid w:val="008849C3"/>
    <w:rsid w:val="00884C48"/>
    <w:rsid w:val="00884F36"/>
    <w:rsid w:val="008856F2"/>
    <w:rsid w:val="00885B63"/>
    <w:rsid w:val="00885F4C"/>
    <w:rsid w:val="008861E4"/>
    <w:rsid w:val="00886AD3"/>
    <w:rsid w:val="00887321"/>
    <w:rsid w:val="008873F8"/>
    <w:rsid w:val="0088746A"/>
    <w:rsid w:val="00887690"/>
    <w:rsid w:val="00887793"/>
    <w:rsid w:val="008879B1"/>
    <w:rsid w:val="00887A6D"/>
    <w:rsid w:val="00887ED5"/>
    <w:rsid w:val="00890196"/>
    <w:rsid w:val="0089058A"/>
    <w:rsid w:val="0089077B"/>
    <w:rsid w:val="00890B01"/>
    <w:rsid w:val="00890B4D"/>
    <w:rsid w:val="00890CED"/>
    <w:rsid w:val="00890D0D"/>
    <w:rsid w:val="00890F57"/>
    <w:rsid w:val="0089167A"/>
    <w:rsid w:val="00891740"/>
    <w:rsid w:val="00891755"/>
    <w:rsid w:val="00891833"/>
    <w:rsid w:val="00891C34"/>
    <w:rsid w:val="00891E63"/>
    <w:rsid w:val="0089218F"/>
    <w:rsid w:val="00892719"/>
    <w:rsid w:val="008927A6"/>
    <w:rsid w:val="00892809"/>
    <w:rsid w:val="0089289E"/>
    <w:rsid w:val="00892B86"/>
    <w:rsid w:val="00892C1E"/>
    <w:rsid w:val="00892CB8"/>
    <w:rsid w:val="00892F5C"/>
    <w:rsid w:val="00893098"/>
    <w:rsid w:val="00893332"/>
    <w:rsid w:val="008933AC"/>
    <w:rsid w:val="0089340C"/>
    <w:rsid w:val="008935AC"/>
    <w:rsid w:val="0089395B"/>
    <w:rsid w:val="00893B94"/>
    <w:rsid w:val="00893DFD"/>
    <w:rsid w:val="00893FE8"/>
    <w:rsid w:val="00894380"/>
    <w:rsid w:val="00894435"/>
    <w:rsid w:val="008946F6"/>
    <w:rsid w:val="008948E6"/>
    <w:rsid w:val="00894993"/>
    <w:rsid w:val="00894C17"/>
    <w:rsid w:val="00895037"/>
    <w:rsid w:val="008950AF"/>
    <w:rsid w:val="00895568"/>
    <w:rsid w:val="00895717"/>
    <w:rsid w:val="00895B45"/>
    <w:rsid w:val="00895D3F"/>
    <w:rsid w:val="00895DC9"/>
    <w:rsid w:val="00895E7F"/>
    <w:rsid w:val="00895F2C"/>
    <w:rsid w:val="00896651"/>
    <w:rsid w:val="0089720D"/>
    <w:rsid w:val="00897269"/>
    <w:rsid w:val="00897492"/>
    <w:rsid w:val="008977B8"/>
    <w:rsid w:val="00897AB7"/>
    <w:rsid w:val="00897C7F"/>
    <w:rsid w:val="00897E96"/>
    <w:rsid w:val="008A016D"/>
    <w:rsid w:val="008A020E"/>
    <w:rsid w:val="008A032D"/>
    <w:rsid w:val="008A038D"/>
    <w:rsid w:val="008A0419"/>
    <w:rsid w:val="008A0627"/>
    <w:rsid w:val="008A070A"/>
    <w:rsid w:val="008A0A81"/>
    <w:rsid w:val="008A0B8C"/>
    <w:rsid w:val="008A0E61"/>
    <w:rsid w:val="008A111B"/>
    <w:rsid w:val="008A11B6"/>
    <w:rsid w:val="008A1456"/>
    <w:rsid w:val="008A146F"/>
    <w:rsid w:val="008A1C47"/>
    <w:rsid w:val="008A1E38"/>
    <w:rsid w:val="008A20AF"/>
    <w:rsid w:val="008A22D5"/>
    <w:rsid w:val="008A257F"/>
    <w:rsid w:val="008A282C"/>
    <w:rsid w:val="008A2D39"/>
    <w:rsid w:val="008A2D98"/>
    <w:rsid w:val="008A2E6C"/>
    <w:rsid w:val="008A2FA3"/>
    <w:rsid w:val="008A3352"/>
    <w:rsid w:val="008A3683"/>
    <w:rsid w:val="008A3AB5"/>
    <w:rsid w:val="008A3DE6"/>
    <w:rsid w:val="008A3FF9"/>
    <w:rsid w:val="008A4239"/>
    <w:rsid w:val="008A4797"/>
    <w:rsid w:val="008A4A34"/>
    <w:rsid w:val="008A4CDD"/>
    <w:rsid w:val="008A502C"/>
    <w:rsid w:val="008A51B1"/>
    <w:rsid w:val="008A51C1"/>
    <w:rsid w:val="008A5479"/>
    <w:rsid w:val="008A576C"/>
    <w:rsid w:val="008A58AC"/>
    <w:rsid w:val="008A5BB8"/>
    <w:rsid w:val="008A5BE6"/>
    <w:rsid w:val="008A5DD1"/>
    <w:rsid w:val="008A5E89"/>
    <w:rsid w:val="008A6312"/>
    <w:rsid w:val="008A6773"/>
    <w:rsid w:val="008A6B65"/>
    <w:rsid w:val="008A777C"/>
    <w:rsid w:val="008A77C5"/>
    <w:rsid w:val="008A787F"/>
    <w:rsid w:val="008A79F7"/>
    <w:rsid w:val="008A7CB5"/>
    <w:rsid w:val="008A7ED0"/>
    <w:rsid w:val="008B0135"/>
    <w:rsid w:val="008B01FB"/>
    <w:rsid w:val="008B0270"/>
    <w:rsid w:val="008B02B2"/>
    <w:rsid w:val="008B05D0"/>
    <w:rsid w:val="008B066E"/>
    <w:rsid w:val="008B0868"/>
    <w:rsid w:val="008B1213"/>
    <w:rsid w:val="008B13DB"/>
    <w:rsid w:val="008B14B2"/>
    <w:rsid w:val="008B18C0"/>
    <w:rsid w:val="008B199C"/>
    <w:rsid w:val="008B1AC0"/>
    <w:rsid w:val="008B1D59"/>
    <w:rsid w:val="008B1E8B"/>
    <w:rsid w:val="008B21F4"/>
    <w:rsid w:val="008B222E"/>
    <w:rsid w:val="008B2445"/>
    <w:rsid w:val="008B2491"/>
    <w:rsid w:val="008B25FC"/>
    <w:rsid w:val="008B26CE"/>
    <w:rsid w:val="008B2711"/>
    <w:rsid w:val="008B2CBC"/>
    <w:rsid w:val="008B307D"/>
    <w:rsid w:val="008B3468"/>
    <w:rsid w:val="008B3550"/>
    <w:rsid w:val="008B3A2E"/>
    <w:rsid w:val="008B3BA2"/>
    <w:rsid w:val="008B3CCD"/>
    <w:rsid w:val="008B3E53"/>
    <w:rsid w:val="008B3F89"/>
    <w:rsid w:val="008B4830"/>
    <w:rsid w:val="008B4F77"/>
    <w:rsid w:val="008B55D3"/>
    <w:rsid w:val="008B598D"/>
    <w:rsid w:val="008B60EE"/>
    <w:rsid w:val="008B7034"/>
    <w:rsid w:val="008B747E"/>
    <w:rsid w:val="008B7589"/>
    <w:rsid w:val="008B7595"/>
    <w:rsid w:val="008B772D"/>
    <w:rsid w:val="008B7E27"/>
    <w:rsid w:val="008B7E34"/>
    <w:rsid w:val="008C0255"/>
    <w:rsid w:val="008C0B4F"/>
    <w:rsid w:val="008C0EE4"/>
    <w:rsid w:val="008C0F7D"/>
    <w:rsid w:val="008C10BA"/>
    <w:rsid w:val="008C1533"/>
    <w:rsid w:val="008C188F"/>
    <w:rsid w:val="008C1EA3"/>
    <w:rsid w:val="008C2205"/>
    <w:rsid w:val="008C2209"/>
    <w:rsid w:val="008C2300"/>
    <w:rsid w:val="008C2595"/>
    <w:rsid w:val="008C273B"/>
    <w:rsid w:val="008C2779"/>
    <w:rsid w:val="008C27C7"/>
    <w:rsid w:val="008C27E2"/>
    <w:rsid w:val="008C288C"/>
    <w:rsid w:val="008C2A69"/>
    <w:rsid w:val="008C2AC4"/>
    <w:rsid w:val="008C2C4D"/>
    <w:rsid w:val="008C2CA4"/>
    <w:rsid w:val="008C2E2E"/>
    <w:rsid w:val="008C2FBF"/>
    <w:rsid w:val="008C31A0"/>
    <w:rsid w:val="008C3209"/>
    <w:rsid w:val="008C330A"/>
    <w:rsid w:val="008C3316"/>
    <w:rsid w:val="008C3360"/>
    <w:rsid w:val="008C3A9C"/>
    <w:rsid w:val="008C3FB9"/>
    <w:rsid w:val="008C40BB"/>
    <w:rsid w:val="008C4B59"/>
    <w:rsid w:val="008C503C"/>
    <w:rsid w:val="008C50E1"/>
    <w:rsid w:val="008C52E8"/>
    <w:rsid w:val="008C5CD0"/>
    <w:rsid w:val="008C5D8F"/>
    <w:rsid w:val="008C5E20"/>
    <w:rsid w:val="008C60E1"/>
    <w:rsid w:val="008C6224"/>
    <w:rsid w:val="008C63EC"/>
    <w:rsid w:val="008C6532"/>
    <w:rsid w:val="008C6612"/>
    <w:rsid w:val="008C6806"/>
    <w:rsid w:val="008C68D7"/>
    <w:rsid w:val="008C6A79"/>
    <w:rsid w:val="008C6B90"/>
    <w:rsid w:val="008C6EC4"/>
    <w:rsid w:val="008C72C8"/>
    <w:rsid w:val="008C7459"/>
    <w:rsid w:val="008C767E"/>
    <w:rsid w:val="008C7949"/>
    <w:rsid w:val="008C7C38"/>
    <w:rsid w:val="008C7D2E"/>
    <w:rsid w:val="008C7E6C"/>
    <w:rsid w:val="008C7F8B"/>
    <w:rsid w:val="008C7FDC"/>
    <w:rsid w:val="008D034A"/>
    <w:rsid w:val="008D0628"/>
    <w:rsid w:val="008D0A86"/>
    <w:rsid w:val="008D0F9D"/>
    <w:rsid w:val="008D117A"/>
    <w:rsid w:val="008D1350"/>
    <w:rsid w:val="008D1966"/>
    <w:rsid w:val="008D19EF"/>
    <w:rsid w:val="008D1A33"/>
    <w:rsid w:val="008D1B73"/>
    <w:rsid w:val="008D1F6B"/>
    <w:rsid w:val="008D202E"/>
    <w:rsid w:val="008D2295"/>
    <w:rsid w:val="008D2422"/>
    <w:rsid w:val="008D25BD"/>
    <w:rsid w:val="008D2738"/>
    <w:rsid w:val="008D28DD"/>
    <w:rsid w:val="008D29F0"/>
    <w:rsid w:val="008D2C15"/>
    <w:rsid w:val="008D2E0B"/>
    <w:rsid w:val="008D32C3"/>
    <w:rsid w:val="008D34CB"/>
    <w:rsid w:val="008D355F"/>
    <w:rsid w:val="008D3B05"/>
    <w:rsid w:val="008D3DE5"/>
    <w:rsid w:val="008D3E2C"/>
    <w:rsid w:val="008D42B4"/>
    <w:rsid w:val="008D4359"/>
    <w:rsid w:val="008D48CD"/>
    <w:rsid w:val="008D4948"/>
    <w:rsid w:val="008D4B75"/>
    <w:rsid w:val="008D4D53"/>
    <w:rsid w:val="008D4ECA"/>
    <w:rsid w:val="008D51C4"/>
    <w:rsid w:val="008D5220"/>
    <w:rsid w:val="008D52BD"/>
    <w:rsid w:val="008D5348"/>
    <w:rsid w:val="008D53BC"/>
    <w:rsid w:val="008D54C0"/>
    <w:rsid w:val="008D579E"/>
    <w:rsid w:val="008D5849"/>
    <w:rsid w:val="008D59D4"/>
    <w:rsid w:val="008D5A4D"/>
    <w:rsid w:val="008D5E94"/>
    <w:rsid w:val="008D61EA"/>
    <w:rsid w:val="008D6BB8"/>
    <w:rsid w:val="008D6CD9"/>
    <w:rsid w:val="008D6F5F"/>
    <w:rsid w:val="008D70A5"/>
    <w:rsid w:val="008D720B"/>
    <w:rsid w:val="008D7245"/>
    <w:rsid w:val="008D7351"/>
    <w:rsid w:val="008D7495"/>
    <w:rsid w:val="008D774A"/>
    <w:rsid w:val="008D7A5B"/>
    <w:rsid w:val="008D7BC2"/>
    <w:rsid w:val="008E028B"/>
    <w:rsid w:val="008E0752"/>
    <w:rsid w:val="008E0911"/>
    <w:rsid w:val="008E0A19"/>
    <w:rsid w:val="008E0CFD"/>
    <w:rsid w:val="008E1265"/>
    <w:rsid w:val="008E139F"/>
    <w:rsid w:val="008E1547"/>
    <w:rsid w:val="008E1644"/>
    <w:rsid w:val="008E1AAD"/>
    <w:rsid w:val="008E1D72"/>
    <w:rsid w:val="008E1D93"/>
    <w:rsid w:val="008E1F12"/>
    <w:rsid w:val="008E2149"/>
    <w:rsid w:val="008E2545"/>
    <w:rsid w:val="008E2EB9"/>
    <w:rsid w:val="008E32B4"/>
    <w:rsid w:val="008E33BB"/>
    <w:rsid w:val="008E33DD"/>
    <w:rsid w:val="008E3401"/>
    <w:rsid w:val="008E3483"/>
    <w:rsid w:val="008E3714"/>
    <w:rsid w:val="008E3970"/>
    <w:rsid w:val="008E3B54"/>
    <w:rsid w:val="008E3BE4"/>
    <w:rsid w:val="008E3C19"/>
    <w:rsid w:val="008E3D15"/>
    <w:rsid w:val="008E3F9B"/>
    <w:rsid w:val="008E46AB"/>
    <w:rsid w:val="008E49A1"/>
    <w:rsid w:val="008E4B5B"/>
    <w:rsid w:val="008E4BC7"/>
    <w:rsid w:val="008E4BCB"/>
    <w:rsid w:val="008E4C94"/>
    <w:rsid w:val="008E4DF1"/>
    <w:rsid w:val="008E547F"/>
    <w:rsid w:val="008E56FD"/>
    <w:rsid w:val="008E5F30"/>
    <w:rsid w:val="008E624A"/>
    <w:rsid w:val="008E6317"/>
    <w:rsid w:val="008E6EC8"/>
    <w:rsid w:val="008E70FF"/>
    <w:rsid w:val="008E7A1F"/>
    <w:rsid w:val="008F0185"/>
    <w:rsid w:val="008F0589"/>
    <w:rsid w:val="008F05D4"/>
    <w:rsid w:val="008F071D"/>
    <w:rsid w:val="008F07D1"/>
    <w:rsid w:val="008F0A8B"/>
    <w:rsid w:val="008F0F8E"/>
    <w:rsid w:val="008F105A"/>
    <w:rsid w:val="008F10BB"/>
    <w:rsid w:val="008F1274"/>
    <w:rsid w:val="008F12DD"/>
    <w:rsid w:val="008F138A"/>
    <w:rsid w:val="008F142C"/>
    <w:rsid w:val="008F14F1"/>
    <w:rsid w:val="008F1554"/>
    <w:rsid w:val="008F1734"/>
    <w:rsid w:val="008F1884"/>
    <w:rsid w:val="008F1931"/>
    <w:rsid w:val="008F19EB"/>
    <w:rsid w:val="008F1AAA"/>
    <w:rsid w:val="008F1AE2"/>
    <w:rsid w:val="008F1C60"/>
    <w:rsid w:val="008F24D2"/>
    <w:rsid w:val="008F26B5"/>
    <w:rsid w:val="008F271D"/>
    <w:rsid w:val="008F2763"/>
    <w:rsid w:val="008F27A0"/>
    <w:rsid w:val="008F29C1"/>
    <w:rsid w:val="008F2A3A"/>
    <w:rsid w:val="008F2CA7"/>
    <w:rsid w:val="008F2D38"/>
    <w:rsid w:val="008F2FC6"/>
    <w:rsid w:val="008F30C2"/>
    <w:rsid w:val="008F32A4"/>
    <w:rsid w:val="008F3B1E"/>
    <w:rsid w:val="008F3C58"/>
    <w:rsid w:val="008F41C8"/>
    <w:rsid w:val="008F4630"/>
    <w:rsid w:val="008F4784"/>
    <w:rsid w:val="008F4933"/>
    <w:rsid w:val="008F4BDA"/>
    <w:rsid w:val="008F4E04"/>
    <w:rsid w:val="008F4E8C"/>
    <w:rsid w:val="008F51A2"/>
    <w:rsid w:val="008F536F"/>
    <w:rsid w:val="008F5452"/>
    <w:rsid w:val="008F54EA"/>
    <w:rsid w:val="008F55DF"/>
    <w:rsid w:val="008F5666"/>
    <w:rsid w:val="008F5AD1"/>
    <w:rsid w:val="008F5E16"/>
    <w:rsid w:val="008F5F94"/>
    <w:rsid w:val="008F5FF4"/>
    <w:rsid w:val="008F60BB"/>
    <w:rsid w:val="008F61A8"/>
    <w:rsid w:val="008F67B0"/>
    <w:rsid w:val="008F6819"/>
    <w:rsid w:val="008F685D"/>
    <w:rsid w:val="008F6C69"/>
    <w:rsid w:val="008F72BC"/>
    <w:rsid w:val="008F76CF"/>
    <w:rsid w:val="008F7B60"/>
    <w:rsid w:val="008F7F46"/>
    <w:rsid w:val="009005CE"/>
    <w:rsid w:val="00900617"/>
    <w:rsid w:val="009006F3"/>
    <w:rsid w:val="009009A1"/>
    <w:rsid w:val="00900E08"/>
    <w:rsid w:val="00901135"/>
    <w:rsid w:val="009017E0"/>
    <w:rsid w:val="00901823"/>
    <w:rsid w:val="0090190B"/>
    <w:rsid w:val="00901FA5"/>
    <w:rsid w:val="0090204C"/>
    <w:rsid w:val="009021B7"/>
    <w:rsid w:val="0090223C"/>
    <w:rsid w:val="00902384"/>
    <w:rsid w:val="00902657"/>
    <w:rsid w:val="00902746"/>
    <w:rsid w:val="00902803"/>
    <w:rsid w:val="00902B2D"/>
    <w:rsid w:val="00902BFD"/>
    <w:rsid w:val="00902EB4"/>
    <w:rsid w:val="00902F66"/>
    <w:rsid w:val="009035D1"/>
    <w:rsid w:val="00903832"/>
    <w:rsid w:val="0090387E"/>
    <w:rsid w:val="00903BD4"/>
    <w:rsid w:val="0090408A"/>
    <w:rsid w:val="009042C6"/>
    <w:rsid w:val="009044AA"/>
    <w:rsid w:val="009044D4"/>
    <w:rsid w:val="00904559"/>
    <w:rsid w:val="00904918"/>
    <w:rsid w:val="0090498B"/>
    <w:rsid w:val="00904AC0"/>
    <w:rsid w:val="00904CD6"/>
    <w:rsid w:val="00904D98"/>
    <w:rsid w:val="00904E0C"/>
    <w:rsid w:val="00904E4D"/>
    <w:rsid w:val="00904F74"/>
    <w:rsid w:val="0090539D"/>
    <w:rsid w:val="00905503"/>
    <w:rsid w:val="0090567C"/>
    <w:rsid w:val="00905768"/>
    <w:rsid w:val="009057BA"/>
    <w:rsid w:val="00905862"/>
    <w:rsid w:val="00905F11"/>
    <w:rsid w:val="009060B8"/>
    <w:rsid w:val="00906AB3"/>
    <w:rsid w:val="00906C60"/>
    <w:rsid w:val="00906E77"/>
    <w:rsid w:val="00906F88"/>
    <w:rsid w:val="00907286"/>
    <w:rsid w:val="0090736B"/>
    <w:rsid w:val="00907391"/>
    <w:rsid w:val="0090740A"/>
    <w:rsid w:val="00907561"/>
    <w:rsid w:val="00907658"/>
    <w:rsid w:val="00907848"/>
    <w:rsid w:val="009079A9"/>
    <w:rsid w:val="00907AD1"/>
    <w:rsid w:val="00907CAB"/>
    <w:rsid w:val="00907F12"/>
    <w:rsid w:val="00910336"/>
    <w:rsid w:val="009107AC"/>
    <w:rsid w:val="00910810"/>
    <w:rsid w:val="00910DC1"/>
    <w:rsid w:val="00910DE4"/>
    <w:rsid w:val="0091115E"/>
    <w:rsid w:val="009113BE"/>
    <w:rsid w:val="00911435"/>
    <w:rsid w:val="009114E9"/>
    <w:rsid w:val="009118F2"/>
    <w:rsid w:val="009119B0"/>
    <w:rsid w:val="009127BF"/>
    <w:rsid w:val="00912AC3"/>
    <w:rsid w:val="00912DD5"/>
    <w:rsid w:val="0091323B"/>
    <w:rsid w:val="00913302"/>
    <w:rsid w:val="009134E3"/>
    <w:rsid w:val="00913621"/>
    <w:rsid w:val="00913744"/>
    <w:rsid w:val="009137EA"/>
    <w:rsid w:val="0091389F"/>
    <w:rsid w:val="00913D8D"/>
    <w:rsid w:val="00913F22"/>
    <w:rsid w:val="00913F97"/>
    <w:rsid w:val="00913FFF"/>
    <w:rsid w:val="00914275"/>
    <w:rsid w:val="009143E1"/>
    <w:rsid w:val="009145A6"/>
    <w:rsid w:val="00914621"/>
    <w:rsid w:val="0091477A"/>
    <w:rsid w:val="009147BF"/>
    <w:rsid w:val="009147D5"/>
    <w:rsid w:val="0091481D"/>
    <w:rsid w:val="00914E2D"/>
    <w:rsid w:val="009151A8"/>
    <w:rsid w:val="00915273"/>
    <w:rsid w:val="009153E0"/>
    <w:rsid w:val="0091547B"/>
    <w:rsid w:val="00915724"/>
    <w:rsid w:val="00916069"/>
    <w:rsid w:val="009161FA"/>
    <w:rsid w:val="00916656"/>
    <w:rsid w:val="009167D5"/>
    <w:rsid w:val="00916BB1"/>
    <w:rsid w:val="00916F0A"/>
    <w:rsid w:val="00916F77"/>
    <w:rsid w:val="00917165"/>
    <w:rsid w:val="00917696"/>
    <w:rsid w:val="00917B4E"/>
    <w:rsid w:val="00917D13"/>
    <w:rsid w:val="009200A3"/>
    <w:rsid w:val="009202A5"/>
    <w:rsid w:val="0092038B"/>
    <w:rsid w:val="00921100"/>
    <w:rsid w:val="00921463"/>
    <w:rsid w:val="009216A7"/>
    <w:rsid w:val="00921DB2"/>
    <w:rsid w:val="00921DF4"/>
    <w:rsid w:val="0092207D"/>
    <w:rsid w:val="009221AD"/>
    <w:rsid w:val="00922459"/>
    <w:rsid w:val="00922887"/>
    <w:rsid w:val="00922973"/>
    <w:rsid w:val="00922AA9"/>
    <w:rsid w:val="00922BE1"/>
    <w:rsid w:val="00923623"/>
    <w:rsid w:val="0092377F"/>
    <w:rsid w:val="00923827"/>
    <w:rsid w:val="00923CA7"/>
    <w:rsid w:val="00923DA4"/>
    <w:rsid w:val="00923FBF"/>
    <w:rsid w:val="0092413D"/>
    <w:rsid w:val="0092433B"/>
    <w:rsid w:val="009246F0"/>
    <w:rsid w:val="00924789"/>
    <w:rsid w:val="009247EF"/>
    <w:rsid w:val="00924CFC"/>
    <w:rsid w:val="009250F5"/>
    <w:rsid w:val="00925110"/>
    <w:rsid w:val="009251BA"/>
    <w:rsid w:val="009253EC"/>
    <w:rsid w:val="00925E44"/>
    <w:rsid w:val="009261D4"/>
    <w:rsid w:val="0092637A"/>
    <w:rsid w:val="00926401"/>
    <w:rsid w:val="009265EC"/>
    <w:rsid w:val="00926955"/>
    <w:rsid w:val="0092739F"/>
    <w:rsid w:val="00927817"/>
    <w:rsid w:val="0092781F"/>
    <w:rsid w:val="00927869"/>
    <w:rsid w:val="009279D2"/>
    <w:rsid w:val="0093007C"/>
    <w:rsid w:val="0093016F"/>
    <w:rsid w:val="00930388"/>
    <w:rsid w:val="00930549"/>
    <w:rsid w:val="00930D1F"/>
    <w:rsid w:val="00930DF7"/>
    <w:rsid w:val="00930F17"/>
    <w:rsid w:val="00931345"/>
    <w:rsid w:val="00931C1E"/>
    <w:rsid w:val="00931C72"/>
    <w:rsid w:val="00931F0A"/>
    <w:rsid w:val="00932096"/>
    <w:rsid w:val="0093232B"/>
    <w:rsid w:val="009323D9"/>
    <w:rsid w:val="009327E6"/>
    <w:rsid w:val="0093295C"/>
    <w:rsid w:val="009329C6"/>
    <w:rsid w:val="00932A1B"/>
    <w:rsid w:val="00932C1D"/>
    <w:rsid w:val="00932C69"/>
    <w:rsid w:val="00932EAD"/>
    <w:rsid w:val="009330F9"/>
    <w:rsid w:val="0093318B"/>
    <w:rsid w:val="009331B9"/>
    <w:rsid w:val="0093330A"/>
    <w:rsid w:val="009334C3"/>
    <w:rsid w:val="009335D0"/>
    <w:rsid w:val="00933689"/>
    <w:rsid w:val="00933BAB"/>
    <w:rsid w:val="00933D1A"/>
    <w:rsid w:val="00934215"/>
    <w:rsid w:val="009343D8"/>
    <w:rsid w:val="00934660"/>
    <w:rsid w:val="0093470E"/>
    <w:rsid w:val="00934ADD"/>
    <w:rsid w:val="00934EA4"/>
    <w:rsid w:val="00934F95"/>
    <w:rsid w:val="00935108"/>
    <w:rsid w:val="009351C6"/>
    <w:rsid w:val="009355F3"/>
    <w:rsid w:val="00935AE2"/>
    <w:rsid w:val="00935E74"/>
    <w:rsid w:val="0093616F"/>
    <w:rsid w:val="0093619A"/>
    <w:rsid w:val="00936399"/>
    <w:rsid w:val="00936919"/>
    <w:rsid w:val="00936931"/>
    <w:rsid w:val="00936B69"/>
    <w:rsid w:val="00936C80"/>
    <w:rsid w:val="00936CA9"/>
    <w:rsid w:val="00937221"/>
    <w:rsid w:val="00937395"/>
    <w:rsid w:val="00937F0E"/>
    <w:rsid w:val="009401C7"/>
    <w:rsid w:val="00940219"/>
    <w:rsid w:val="009404B7"/>
    <w:rsid w:val="009406CA"/>
    <w:rsid w:val="00940FD2"/>
    <w:rsid w:val="00941312"/>
    <w:rsid w:val="00941358"/>
    <w:rsid w:val="009413D2"/>
    <w:rsid w:val="0094141A"/>
    <w:rsid w:val="0094149E"/>
    <w:rsid w:val="0094156C"/>
    <w:rsid w:val="009416D0"/>
    <w:rsid w:val="00941AE7"/>
    <w:rsid w:val="00941B15"/>
    <w:rsid w:val="00941BF6"/>
    <w:rsid w:val="00941E48"/>
    <w:rsid w:val="009421C5"/>
    <w:rsid w:val="009421F7"/>
    <w:rsid w:val="009426A2"/>
    <w:rsid w:val="0094279C"/>
    <w:rsid w:val="00942955"/>
    <w:rsid w:val="00942968"/>
    <w:rsid w:val="00942A9E"/>
    <w:rsid w:val="00942AD3"/>
    <w:rsid w:val="00942B97"/>
    <w:rsid w:val="00942CC5"/>
    <w:rsid w:val="00942EB1"/>
    <w:rsid w:val="00942F00"/>
    <w:rsid w:val="00942FC7"/>
    <w:rsid w:val="00943170"/>
    <w:rsid w:val="0094383D"/>
    <w:rsid w:val="00943B69"/>
    <w:rsid w:val="00943BA3"/>
    <w:rsid w:val="00943BCA"/>
    <w:rsid w:val="00943C15"/>
    <w:rsid w:val="00943E29"/>
    <w:rsid w:val="00943F1B"/>
    <w:rsid w:val="00944D97"/>
    <w:rsid w:val="00944EB9"/>
    <w:rsid w:val="0094566B"/>
    <w:rsid w:val="00945F89"/>
    <w:rsid w:val="009460D0"/>
    <w:rsid w:val="009460ED"/>
    <w:rsid w:val="00946264"/>
    <w:rsid w:val="009462EA"/>
    <w:rsid w:val="009465AF"/>
    <w:rsid w:val="009468D0"/>
    <w:rsid w:val="00946A54"/>
    <w:rsid w:val="00947187"/>
    <w:rsid w:val="009477F5"/>
    <w:rsid w:val="009479FB"/>
    <w:rsid w:val="00947DF7"/>
    <w:rsid w:val="00947E5E"/>
    <w:rsid w:val="009500E4"/>
    <w:rsid w:val="00950299"/>
    <w:rsid w:val="00950728"/>
    <w:rsid w:val="0095073C"/>
    <w:rsid w:val="00950761"/>
    <w:rsid w:val="009509C1"/>
    <w:rsid w:val="00950CD2"/>
    <w:rsid w:val="00950F47"/>
    <w:rsid w:val="0095101A"/>
    <w:rsid w:val="009513AC"/>
    <w:rsid w:val="00951A11"/>
    <w:rsid w:val="00951A1E"/>
    <w:rsid w:val="00951F15"/>
    <w:rsid w:val="009525E0"/>
    <w:rsid w:val="0095265C"/>
    <w:rsid w:val="009535A5"/>
    <w:rsid w:val="009538F2"/>
    <w:rsid w:val="009539B4"/>
    <w:rsid w:val="00953A1A"/>
    <w:rsid w:val="00953AE7"/>
    <w:rsid w:val="00953D94"/>
    <w:rsid w:val="009540DD"/>
    <w:rsid w:val="009542D9"/>
    <w:rsid w:val="00954464"/>
    <w:rsid w:val="00954757"/>
    <w:rsid w:val="009547BB"/>
    <w:rsid w:val="009549CD"/>
    <w:rsid w:val="00954B8C"/>
    <w:rsid w:val="00954CC4"/>
    <w:rsid w:val="00954D27"/>
    <w:rsid w:val="00954D68"/>
    <w:rsid w:val="00954FC4"/>
    <w:rsid w:val="00955505"/>
    <w:rsid w:val="0095568A"/>
    <w:rsid w:val="00955853"/>
    <w:rsid w:val="00955C07"/>
    <w:rsid w:val="00955C90"/>
    <w:rsid w:val="00955F94"/>
    <w:rsid w:val="009565E4"/>
    <w:rsid w:val="00956615"/>
    <w:rsid w:val="009567C7"/>
    <w:rsid w:val="009569D2"/>
    <w:rsid w:val="00956AA3"/>
    <w:rsid w:val="00956B8A"/>
    <w:rsid w:val="00956E5F"/>
    <w:rsid w:val="00957087"/>
    <w:rsid w:val="00957257"/>
    <w:rsid w:val="00957454"/>
    <w:rsid w:val="009574BE"/>
    <w:rsid w:val="0095754D"/>
    <w:rsid w:val="009575AF"/>
    <w:rsid w:val="009577F7"/>
    <w:rsid w:val="0095796F"/>
    <w:rsid w:val="00957CF5"/>
    <w:rsid w:val="009605CB"/>
    <w:rsid w:val="00960982"/>
    <w:rsid w:val="009609A7"/>
    <w:rsid w:val="00960EE8"/>
    <w:rsid w:val="00960F10"/>
    <w:rsid w:val="00960FBC"/>
    <w:rsid w:val="00960FC6"/>
    <w:rsid w:val="00961167"/>
    <w:rsid w:val="009616AB"/>
    <w:rsid w:val="0096174C"/>
    <w:rsid w:val="00961E87"/>
    <w:rsid w:val="009624F8"/>
    <w:rsid w:val="009625E7"/>
    <w:rsid w:val="009629D7"/>
    <w:rsid w:val="00962A9E"/>
    <w:rsid w:val="00962ABE"/>
    <w:rsid w:val="00962AFC"/>
    <w:rsid w:val="00962B8A"/>
    <w:rsid w:val="00962CD5"/>
    <w:rsid w:val="00962E5B"/>
    <w:rsid w:val="00963026"/>
    <w:rsid w:val="00963220"/>
    <w:rsid w:val="00963529"/>
    <w:rsid w:val="00963716"/>
    <w:rsid w:val="00963769"/>
    <w:rsid w:val="00963798"/>
    <w:rsid w:val="00963816"/>
    <w:rsid w:val="0096382D"/>
    <w:rsid w:val="00963DE3"/>
    <w:rsid w:val="00963E07"/>
    <w:rsid w:val="00963FF2"/>
    <w:rsid w:val="0096401E"/>
    <w:rsid w:val="00964097"/>
    <w:rsid w:val="009640E7"/>
    <w:rsid w:val="0096435C"/>
    <w:rsid w:val="009644BC"/>
    <w:rsid w:val="00964801"/>
    <w:rsid w:val="00964BAC"/>
    <w:rsid w:val="00964E1A"/>
    <w:rsid w:val="0096563E"/>
    <w:rsid w:val="00965786"/>
    <w:rsid w:val="0096585C"/>
    <w:rsid w:val="00965BDB"/>
    <w:rsid w:val="00965C60"/>
    <w:rsid w:val="00965DB4"/>
    <w:rsid w:val="00965DE5"/>
    <w:rsid w:val="00965E34"/>
    <w:rsid w:val="00966021"/>
    <w:rsid w:val="009662D5"/>
    <w:rsid w:val="00966346"/>
    <w:rsid w:val="00966944"/>
    <w:rsid w:val="00966E61"/>
    <w:rsid w:val="00966F25"/>
    <w:rsid w:val="009675F7"/>
    <w:rsid w:val="00967981"/>
    <w:rsid w:val="009679EF"/>
    <w:rsid w:val="00967BB9"/>
    <w:rsid w:val="00967DA1"/>
    <w:rsid w:val="009700A3"/>
    <w:rsid w:val="00970166"/>
    <w:rsid w:val="0097058D"/>
    <w:rsid w:val="00970612"/>
    <w:rsid w:val="0097098A"/>
    <w:rsid w:val="00970ABB"/>
    <w:rsid w:val="00970E0A"/>
    <w:rsid w:val="00971225"/>
    <w:rsid w:val="00971233"/>
    <w:rsid w:val="0097132A"/>
    <w:rsid w:val="0097171A"/>
    <w:rsid w:val="00971D30"/>
    <w:rsid w:val="00971E15"/>
    <w:rsid w:val="00971E4C"/>
    <w:rsid w:val="00971F3E"/>
    <w:rsid w:val="00972225"/>
    <w:rsid w:val="00972A9C"/>
    <w:rsid w:val="00972CA3"/>
    <w:rsid w:val="00972D17"/>
    <w:rsid w:val="00972E8E"/>
    <w:rsid w:val="00972FA7"/>
    <w:rsid w:val="00973001"/>
    <w:rsid w:val="009730ED"/>
    <w:rsid w:val="00973676"/>
    <w:rsid w:val="00973CDD"/>
    <w:rsid w:val="00973D5F"/>
    <w:rsid w:val="00973F34"/>
    <w:rsid w:val="009746D4"/>
    <w:rsid w:val="00974A48"/>
    <w:rsid w:val="00974FEB"/>
    <w:rsid w:val="00975706"/>
    <w:rsid w:val="00975855"/>
    <w:rsid w:val="00975E5C"/>
    <w:rsid w:val="00976175"/>
    <w:rsid w:val="009767B1"/>
    <w:rsid w:val="00976911"/>
    <w:rsid w:val="00976BB0"/>
    <w:rsid w:val="00976C35"/>
    <w:rsid w:val="00976C56"/>
    <w:rsid w:val="00976CE1"/>
    <w:rsid w:val="00976E38"/>
    <w:rsid w:val="00976E87"/>
    <w:rsid w:val="00976E95"/>
    <w:rsid w:val="00976EFD"/>
    <w:rsid w:val="00977364"/>
    <w:rsid w:val="009775ED"/>
    <w:rsid w:val="00977848"/>
    <w:rsid w:val="009779EE"/>
    <w:rsid w:val="00977A42"/>
    <w:rsid w:val="00977AD6"/>
    <w:rsid w:val="00977BC2"/>
    <w:rsid w:val="00977BED"/>
    <w:rsid w:val="00980521"/>
    <w:rsid w:val="00980523"/>
    <w:rsid w:val="009807D5"/>
    <w:rsid w:val="009808F2"/>
    <w:rsid w:val="00980BB9"/>
    <w:rsid w:val="00980CA8"/>
    <w:rsid w:val="00980E4B"/>
    <w:rsid w:val="00980FC1"/>
    <w:rsid w:val="00981097"/>
    <w:rsid w:val="00981099"/>
    <w:rsid w:val="00981326"/>
    <w:rsid w:val="0098150B"/>
    <w:rsid w:val="00981645"/>
    <w:rsid w:val="009816BA"/>
    <w:rsid w:val="009817F2"/>
    <w:rsid w:val="00981A06"/>
    <w:rsid w:val="00981D0B"/>
    <w:rsid w:val="009820E2"/>
    <w:rsid w:val="00982167"/>
    <w:rsid w:val="009824AB"/>
    <w:rsid w:val="0098254A"/>
    <w:rsid w:val="00982988"/>
    <w:rsid w:val="00982B28"/>
    <w:rsid w:val="00982C7D"/>
    <w:rsid w:val="00982D6E"/>
    <w:rsid w:val="009833CF"/>
    <w:rsid w:val="00983842"/>
    <w:rsid w:val="0098391B"/>
    <w:rsid w:val="00983DBA"/>
    <w:rsid w:val="00984B9D"/>
    <w:rsid w:val="00984E44"/>
    <w:rsid w:val="0098544A"/>
    <w:rsid w:val="00985492"/>
    <w:rsid w:val="0098550C"/>
    <w:rsid w:val="009857CA"/>
    <w:rsid w:val="00985EB2"/>
    <w:rsid w:val="00986064"/>
    <w:rsid w:val="009860B2"/>
    <w:rsid w:val="00986280"/>
    <w:rsid w:val="00986519"/>
    <w:rsid w:val="00986530"/>
    <w:rsid w:val="0098671D"/>
    <w:rsid w:val="00986727"/>
    <w:rsid w:val="009868BE"/>
    <w:rsid w:val="009869EB"/>
    <w:rsid w:val="00986A3F"/>
    <w:rsid w:val="00986A85"/>
    <w:rsid w:val="00986C69"/>
    <w:rsid w:val="00986E79"/>
    <w:rsid w:val="00986FF7"/>
    <w:rsid w:val="00987220"/>
    <w:rsid w:val="00987752"/>
    <w:rsid w:val="009877D2"/>
    <w:rsid w:val="00987A40"/>
    <w:rsid w:val="00987E5E"/>
    <w:rsid w:val="00990033"/>
    <w:rsid w:val="009900F8"/>
    <w:rsid w:val="0099039B"/>
    <w:rsid w:val="009904C6"/>
    <w:rsid w:val="00990659"/>
    <w:rsid w:val="009908EA"/>
    <w:rsid w:val="00991097"/>
    <w:rsid w:val="00991196"/>
    <w:rsid w:val="0099133D"/>
    <w:rsid w:val="0099133F"/>
    <w:rsid w:val="00991503"/>
    <w:rsid w:val="0099157F"/>
    <w:rsid w:val="0099160E"/>
    <w:rsid w:val="00992139"/>
    <w:rsid w:val="009923F0"/>
    <w:rsid w:val="009926A7"/>
    <w:rsid w:val="00992906"/>
    <w:rsid w:val="00992AE6"/>
    <w:rsid w:val="00992FE5"/>
    <w:rsid w:val="009931B9"/>
    <w:rsid w:val="00993249"/>
    <w:rsid w:val="00993389"/>
    <w:rsid w:val="00993DD2"/>
    <w:rsid w:val="00993E62"/>
    <w:rsid w:val="00993EBD"/>
    <w:rsid w:val="009947C2"/>
    <w:rsid w:val="00994871"/>
    <w:rsid w:val="00994917"/>
    <w:rsid w:val="00994935"/>
    <w:rsid w:val="00994D69"/>
    <w:rsid w:val="00994E60"/>
    <w:rsid w:val="009954E3"/>
    <w:rsid w:val="00995615"/>
    <w:rsid w:val="009959DF"/>
    <w:rsid w:val="00995A9F"/>
    <w:rsid w:val="00995B0D"/>
    <w:rsid w:val="00995C77"/>
    <w:rsid w:val="00995DF6"/>
    <w:rsid w:val="00995F53"/>
    <w:rsid w:val="0099627C"/>
    <w:rsid w:val="00996647"/>
    <w:rsid w:val="00996FB1"/>
    <w:rsid w:val="0099727E"/>
    <w:rsid w:val="00997304"/>
    <w:rsid w:val="009973C9"/>
    <w:rsid w:val="009974D8"/>
    <w:rsid w:val="0099751D"/>
    <w:rsid w:val="00997578"/>
    <w:rsid w:val="00997674"/>
    <w:rsid w:val="009976DF"/>
    <w:rsid w:val="009977C8"/>
    <w:rsid w:val="00997AC8"/>
    <w:rsid w:val="00997BA6"/>
    <w:rsid w:val="00997DA8"/>
    <w:rsid w:val="009A0292"/>
    <w:rsid w:val="009A0311"/>
    <w:rsid w:val="009A052C"/>
    <w:rsid w:val="009A080D"/>
    <w:rsid w:val="009A0859"/>
    <w:rsid w:val="009A0B90"/>
    <w:rsid w:val="009A0D1B"/>
    <w:rsid w:val="009A0DCF"/>
    <w:rsid w:val="009A13D1"/>
    <w:rsid w:val="009A152E"/>
    <w:rsid w:val="009A1981"/>
    <w:rsid w:val="009A19BF"/>
    <w:rsid w:val="009A1D70"/>
    <w:rsid w:val="009A1DB5"/>
    <w:rsid w:val="009A1E49"/>
    <w:rsid w:val="009A211D"/>
    <w:rsid w:val="009A23C6"/>
    <w:rsid w:val="009A25A6"/>
    <w:rsid w:val="009A2612"/>
    <w:rsid w:val="009A2BAE"/>
    <w:rsid w:val="009A2DF0"/>
    <w:rsid w:val="009A2FA3"/>
    <w:rsid w:val="009A2FB3"/>
    <w:rsid w:val="009A3275"/>
    <w:rsid w:val="009A3419"/>
    <w:rsid w:val="009A3BAD"/>
    <w:rsid w:val="009A3C31"/>
    <w:rsid w:val="009A3C38"/>
    <w:rsid w:val="009A3E7B"/>
    <w:rsid w:val="009A41EB"/>
    <w:rsid w:val="009A4243"/>
    <w:rsid w:val="009A42B0"/>
    <w:rsid w:val="009A43C4"/>
    <w:rsid w:val="009A45E8"/>
    <w:rsid w:val="009A4F2A"/>
    <w:rsid w:val="009A500B"/>
    <w:rsid w:val="009A5176"/>
    <w:rsid w:val="009A5526"/>
    <w:rsid w:val="009A55D1"/>
    <w:rsid w:val="009A55DA"/>
    <w:rsid w:val="009A56DF"/>
    <w:rsid w:val="009A57C3"/>
    <w:rsid w:val="009A5A96"/>
    <w:rsid w:val="009A5D36"/>
    <w:rsid w:val="009A5EBB"/>
    <w:rsid w:val="009A6008"/>
    <w:rsid w:val="009A610C"/>
    <w:rsid w:val="009A6C1C"/>
    <w:rsid w:val="009A6E38"/>
    <w:rsid w:val="009A6E6F"/>
    <w:rsid w:val="009A6EA5"/>
    <w:rsid w:val="009A70BE"/>
    <w:rsid w:val="009A7269"/>
    <w:rsid w:val="009A74DB"/>
    <w:rsid w:val="009A7670"/>
    <w:rsid w:val="009A7A75"/>
    <w:rsid w:val="009A7AB3"/>
    <w:rsid w:val="009A7C5F"/>
    <w:rsid w:val="009A7E3E"/>
    <w:rsid w:val="009B03B3"/>
    <w:rsid w:val="009B0466"/>
    <w:rsid w:val="009B0780"/>
    <w:rsid w:val="009B0892"/>
    <w:rsid w:val="009B150B"/>
    <w:rsid w:val="009B152D"/>
    <w:rsid w:val="009B16B1"/>
    <w:rsid w:val="009B1883"/>
    <w:rsid w:val="009B19A3"/>
    <w:rsid w:val="009B1C26"/>
    <w:rsid w:val="009B1FB9"/>
    <w:rsid w:val="009B1FDE"/>
    <w:rsid w:val="009B2106"/>
    <w:rsid w:val="009B22B0"/>
    <w:rsid w:val="009B250C"/>
    <w:rsid w:val="009B2A07"/>
    <w:rsid w:val="009B2E5E"/>
    <w:rsid w:val="009B3287"/>
    <w:rsid w:val="009B330C"/>
    <w:rsid w:val="009B33E5"/>
    <w:rsid w:val="009B3429"/>
    <w:rsid w:val="009B3674"/>
    <w:rsid w:val="009B36F8"/>
    <w:rsid w:val="009B39CE"/>
    <w:rsid w:val="009B3ABB"/>
    <w:rsid w:val="009B3D6E"/>
    <w:rsid w:val="009B4183"/>
    <w:rsid w:val="009B4388"/>
    <w:rsid w:val="009B44B2"/>
    <w:rsid w:val="009B4908"/>
    <w:rsid w:val="009B490F"/>
    <w:rsid w:val="009B4B7A"/>
    <w:rsid w:val="009B50FB"/>
    <w:rsid w:val="009B52C3"/>
    <w:rsid w:val="009B5383"/>
    <w:rsid w:val="009B539C"/>
    <w:rsid w:val="009B54C9"/>
    <w:rsid w:val="009B568D"/>
    <w:rsid w:val="009B5B6F"/>
    <w:rsid w:val="009B61B8"/>
    <w:rsid w:val="009B66ED"/>
    <w:rsid w:val="009B68E6"/>
    <w:rsid w:val="009B6C6D"/>
    <w:rsid w:val="009B70EC"/>
    <w:rsid w:val="009B71AF"/>
    <w:rsid w:val="009B7201"/>
    <w:rsid w:val="009B747F"/>
    <w:rsid w:val="009B74FD"/>
    <w:rsid w:val="009B7648"/>
    <w:rsid w:val="009B7A7E"/>
    <w:rsid w:val="009B7D03"/>
    <w:rsid w:val="009C00E6"/>
    <w:rsid w:val="009C0428"/>
    <w:rsid w:val="009C0530"/>
    <w:rsid w:val="009C0717"/>
    <w:rsid w:val="009C0ECA"/>
    <w:rsid w:val="009C1326"/>
    <w:rsid w:val="009C1988"/>
    <w:rsid w:val="009C19F2"/>
    <w:rsid w:val="009C1AD2"/>
    <w:rsid w:val="009C1AFE"/>
    <w:rsid w:val="009C1D07"/>
    <w:rsid w:val="009C20A0"/>
    <w:rsid w:val="009C20A8"/>
    <w:rsid w:val="009C2308"/>
    <w:rsid w:val="009C25DE"/>
    <w:rsid w:val="009C3BBF"/>
    <w:rsid w:val="009C3E92"/>
    <w:rsid w:val="009C4418"/>
    <w:rsid w:val="009C4459"/>
    <w:rsid w:val="009C44F3"/>
    <w:rsid w:val="009C4627"/>
    <w:rsid w:val="009C47EE"/>
    <w:rsid w:val="009C4830"/>
    <w:rsid w:val="009C484D"/>
    <w:rsid w:val="009C4D3E"/>
    <w:rsid w:val="009C4F13"/>
    <w:rsid w:val="009C505E"/>
    <w:rsid w:val="009C5198"/>
    <w:rsid w:val="009C5571"/>
    <w:rsid w:val="009C5783"/>
    <w:rsid w:val="009C5820"/>
    <w:rsid w:val="009C5A65"/>
    <w:rsid w:val="009C5AA2"/>
    <w:rsid w:val="009C5DC6"/>
    <w:rsid w:val="009C639B"/>
    <w:rsid w:val="009C6437"/>
    <w:rsid w:val="009C644F"/>
    <w:rsid w:val="009C6526"/>
    <w:rsid w:val="009C6AED"/>
    <w:rsid w:val="009C6B2D"/>
    <w:rsid w:val="009C6BB9"/>
    <w:rsid w:val="009C6DF8"/>
    <w:rsid w:val="009C6F48"/>
    <w:rsid w:val="009C6FC0"/>
    <w:rsid w:val="009C707C"/>
    <w:rsid w:val="009C7093"/>
    <w:rsid w:val="009C7475"/>
    <w:rsid w:val="009C74AE"/>
    <w:rsid w:val="009C7A1F"/>
    <w:rsid w:val="009C7EBB"/>
    <w:rsid w:val="009C7F0A"/>
    <w:rsid w:val="009D0011"/>
    <w:rsid w:val="009D006A"/>
    <w:rsid w:val="009D01F6"/>
    <w:rsid w:val="009D026D"/>
    <w:rsid w:val="009D035D"/>
    <w:rsid w:val="009D0BE4"/>
    <w:rsid w:val="009D18EC"/>
    <w:rsid w:val="009D19AB"/>
    <w:rsid w:val="009D1D68"/>
    <w:rsid w:val="009D1E49"/>
    <w:rsid w:val="009D205F"/>
    <w:rsid w:val="009D221D"/>
    <w:rsid w:val="009D26F9"/>
    <w:rsid w:val="009D2ADE"/>
    <w:rsid w:val="009D2B21"/>
    <w:rsid w:val="009D2B89"/>
    <w:rsid w:val="009D2CE8"/>
    <w:rsid w:val="009D3243"/>
    <w:rsid w:val="009D3A12"/>
    <w:rsid w:val="009D3A78"/>
    <w:rsid w:val="009D3BC6"/>
    <w:rsid w:val="009D42D4"/>
    <w:rsid w:val="009D44B0"/>
    <w:rsid w:val="009D47BA"/>
    <w:rsid w:val="009D49BC"/>
    <w:rsid w:val="009D4F8A"/>
    <w:rsid w:val="009D50A4"/>
    <w:rsid w:val="009D5570"/>
    <w:rsid w:val="009D5C87"/>
    <w:rsid w:val="009D5CB6"/>
    <w:rsid w:val="009D5EAE"/>
    <w:rsid w:val="009D5EEC"/>
    <w:rsid w:val="009D623E"/>
    <w:rsid w:val="009D6424"/>
    <w:rsid w:val="009D6893"/>
    <w:rsid w:val="009D6A92"/>
    <w:rsid w:val="009D6ACE"/>
    <w:rsid w:val="009D6D3F"/>
    <w:rsid w:val="009D6D59"/>
    <w:rsid w:val="009D6E26"/>
    <w:rsid w:val="009D718F"/>
    <w:rsid w:val="009D72FD"/>
    <w:rsid w:val="009D7436"/>
    <w:rsid w:val="009D7787"/>
    <w:rsid w:val="009D78BF"/>
    <w:rsid w:val="009D7988"/>
    <w:rsid w:val="009D7A32"/>
    <w:rsid w:val="009D7BBC"/>
    <w:rsid w:val="009D7BF9"/>
    <w:rsid w:val="009D7CE4"/>
    <w:rsid w:val="009D7D7D"/>
    <w:rsid w:val="009D7F2C"/>
    <w:rsid w:val="009E03C3"/>
    <w:rsid w:val="009E0515"/>
    <w:rsid w:val="009E059B"/>
    <w:rsid w:val="009E07BC"/>
    <w:rsid w:val="009E07F7"/>
    <w:rsid w:val="009E084C"/>
    <w:rsid w:val="009E0A44"/>
    <w:rsid w:val="009E0D23"/>
    <w:rsid w:val="009E0E29"/>
    <w:rsid w:val="009E10D1"/>
    <w:rsid w:val="009E1152"/>
    <w:rsid w:val="009E16E9"/>
    <w:rsid w:val="009E1A32"/>
    <w:rsid w:val="009E1BB6"/>
    <w:rsid w:val="009E1F23"/>
    <w:rsid w:val="009E20F2"/>
    <w:rsid w:val="009E21C0"/>
    <w:rsid w:val="009E224B"/>
    <w:rsid w:val="009E2383"/>
    <w:rsid w:val="009E25AD"/>
    <w:rsid w:val="009E27C2"/>
    <w:rsid w:val="009E27C5"/>
    <w:rsid w:val="009E2CFF"/>
    <w:rsid w:val="009E3466"/>
    <w:rsid w:val="009E356C"/>
    <w:rsid w:val="009E358B"/>
    <w:rsid w:val="009E36F1"/>
    <w:rsid w:val="009E3940"/>
    <w:rsid w:val="009E3AA3"/>
    <w:rsid w:val="009E3BC0"/>
    <w:rsid w:val="009E3FC5"/>
    <w:rsid w:val="009E454F"/>
    <w:rsid w:val="009E475A"/>
    <w:rsid w:val="009E481F"/>
    <w:rsid w:val="009E48D7"/>
    <w:rsid w:val="009E4944"/>
    <w:rsid w:val="009E4966"/>
    <w:rsid w:val="009E4C19"/>
    <w:rsid w:val="009E4D50"/>
    <w:rsid w:val="009E4F13"/>
    <w:rsid w:val="009E4FA3"/>
    <w:rsid w:val="009E511F"/>
    <w:rsid w:val="009E519A"/>
    <w:rsid w:val="009E54F7"/>
    <w:rsid w:val="009E5DB7"/>
    <w:rsid w:val="009E5EFE"/>
    <w:rsid w:val="009E634B"/>
    <w:rsid w:val="009E66E9"/>
    <w:rsid w:val="009E6763"/>
    <w:rsid w:val="009E6EA1"/>
    <w:rsid w:val="009E74AE"/>
    <w:rsid w:val="009E773E"/>
    <w:rsid w:val="009E7ADE"/>
    <w:rsid w:val="009E7F9E"/>
    <w:rsid w:val="009F0200"/>
    <w:rsid w:val="009F0246"/>
    <w:rsid w:val="009F0316"/>
    <w:rsid w:val="009F03BB"/>
    <w:rsid w:val="009F03EB"/>
    <w:rsid w:val="009F04D1"/>
    <w:rsid w:val="009F0593"/>
    <w:rsid w:val="009F0753"/>
    <w:rsid w:val="009F0844"/>
    <w:rsid w:val="009F0D97"/>
    <w:rsid w:val="009F114D"/>
    <w:rsid w:val="009F13D0"/>
    <w:rsid w:val="009F1585"/>
    <w:rsid w:val="009F1992"/>
    <w:rsid w:val="009F1D9D"/>
    <w:rsid w:val="009F1DF0"/>
    <w:rsid w:val="009F1F72"/>
    <w:rsid w:val="009F22D8"/>
    <w:rsid w:val="009F233E"/>
    <w:rsid w:val="009F2430"/>
    <w:rsid w:val="009F267B"/>
    <w:rsid w:val="009F26C8"/>
    <w:rsid w:val="009F2D1A"/>
    <w:rsid w:val="009F2D4B"/>
    <w:rsid w:val="009F2D5C"/>
    <w:rsid w:val="009F2E39"/>
    <w:rsid w:val="009F302D"/>
    <w:rsid w:val="009F30E4"/>
    <w:rsid w:val="009F324B"/>
    <w:rsid w:val="009F3AA4"/>
    <w:rsid w:val="009F3D69"/>
    <w:rsid w:val="009F3E66"/>
    <w:rsid w:val="009F40E6"/>
    <w:rsid w:val="009F41C8"/>
    <w:rsid w:val="009F433D"/>
    <w:rsid w:val="009F43D6"/>
    <w:rsid w:val="009F47DB"/>
    <w:rsid w:val="009F4AC5"/>
    <w:rsid w:val="009F5A0F"/>
    <w:rsid w:val="009F5C0D"/>
    <w:rsid w:val="009F5FFD"/>
    <w:rsid w:val="009F622C"/>
    <w:rsid w:val="009F624A"/>
    <w:rsid w:val="009F628C"/>
    <w:rsid w:val="009F6896"/>
    <w:rsid w:val="009F6898"/>
    <w:rsid w:val="009F68C7"/>
    <w:rsid w:val="009F6B14"/>
    <w:rsid w:val="009F6DAA"/>
    <w:rsid w:val="009F7094"/>
    <w:rsid w:val="009F72B4"/>
    <w:rsid w:val="009F7834"/>
    <w:rsid w:val="009F7AFA"/>
    <w:rsid w:val="00A000D2"/>
    <w:rsid w:val="00A00253"/>
    <w:rsid w:val="00A0042F"/>
    <w:rsid w:val="00A005AE"/>
    <w:rsid w:val="00A0081B"/>
    <w:rsid w:val="00A00858"/>
    <w:rsid w:val="00A0092A"/>
    <w:rsid w:val="00A00ECC"/>
    <w:rsid w:val="00A013EB"/>
    <w:rsid w:val="00A01592"/>
    <w:rsid w:val="00A01741"/>
    <w:rsid w:val="00A018E4"/>
    <w:rsid w:val="00A01AA4"/>
    <w:rsid w:val="00A01B19"/>
    <w:rsid w:val="00A01B73"/>
    <w:rsid w:val="00A01C41"/>
    <w:rsid w:val="00A01F4B"/>
    <w:rsid w:val="00A0204A"/>
    <w:rsid w:val="00A021C9"/>
    <w:rsid w:val="00A0223C"/>
    <w:rsid w:val="00A02865"/>
    <w:rsid w:val="00A0290D"/>
    <w:rsid w:val="00A02967"/>
    <w:rsid w:val="00A03061"/>
    <w:rsid w:val="00A031F3"/>
    <w:rsid w:val="00A0356E"/>
    <w:rsid w:val="00A0369F"/>
    <w:rsid w:val="00A036A4"/>
    <w:rsid w:val="00A0375B"/>
    <w:rsid w:val="00A03EE0"/>
    <w:rsid w:val="00A041DA"/>
    <w:rsid w:val="00A0421F"/>
    <w:rsid w:val="00A047A8"/>
    <w:rsid w:val="00A04AD0"/>
    <w:rsid w:val="00A04ADB"/>
    <w:rsid w:val="00A04B8F"/>
    <w:rsid w:val="00A04C03"/>
    <w:rsid w:val="00A04C15"/>
    <w:rsid w:val="00A04E3D"/>
    <w:rsid w:val="00A053A3"/>
    <w:rsid w:val="00A05493"/>
    <w:rsid w:val="00A05723"/>
    <w:rsid w:val="00A0590F"/>
    <w:rsid w:val="00A059A2"/>
    <w:rsid w:val="00A05B7C"/>
    <w:rsid w:val="00A05D49"/>
    <w:rsid w:val="00A061BD"/>
    <w:rsid w:val="00A0620B"/>
    <w:rsid w:val="00A06502"/>
    <w:rsid w:val="00A065D7"/>
    <w:rsid w:val="00A06890"/>
    <w:rsid w:val="00A06938"/>
    <w:rsid w:val="00A06C7F"/>
    <w:rsid w:val="00A06DCC"/>
    <w:rsid w:val="00A07177"/>
    <w:rsid w:val="00A07236"/>
    <w:rsid w:val="00A07431"/>
    <w:rsid w:val="00A07680"/>
    <w:rsid w:val="00A077D4"/>
    <w:rsid w:val="00A07B14"/>
    <w:rsid w:val="00A07BFA"/>
    <w:rsid w:val="00A1022F"/>
    <w:rsid w:val="00A102A7"/>
    <w:rsid w:val="00A105E1"/>
    <w:rsid w:val="00A10843"/>
    <w:rsid w:val="00A10BBD"/>
    <w:rsid w:val="00A10CA6"/>
    <w:rsid w:val="00A11165"/>
    <w:rsid w:val="00A11253"/>
    <w:rsid w:val="00A11C03"/>
    <w:rsid w:val="00A11FDE"/>
    <w:rsid w:val="00A12196"/>
    <w:rsid w:val="00A122F4"/>
    <w:rsid w:val="00A126F2"/>
    <w:rsid w:val="00A1272C"/>
    <w:rsid w:val="00A12767"/>
    <w:rsid w:val="00A127AA"/>
    <w:rsid w:val="00A12FE4"/>
    <w:rsid w:val="00A13235"/>
    <w:rsid w:val="00A13274"/>
    <w:rsid w:val="00A132F3"/>
    <w:rsid w:val="00A13325"/>
    <w:rsid w:val="00A13555"/>
    <w:rsid w:val="00A13624"/>
    <w:rsid w:val="00A1377F"/>
    <w:rsid w:val="00A139EF"/>
    <w:rsid w:val="00A13C0A"/>
    <w:rsid w:val="00A13F7C"/>
    <w:rsid w:val="00A14194"/>
    <w:rsid w:val="00A141FF"/>
    <w:rsid w:val="00A144CE"/>
    <w:rsid w:val="00A14894"/>
    <w:rsid w:val="00A14A3C"/>
    <w:rsid w:val="00A14D40"/>
    <w:rsid w:val="00A15010"/>
    <w:rsid w:val="00A15042"/>
    <w:rsid w:val="00A158EE"/>
    <w:rsid w:val="00A15A13"/>
    <w:rsid w:val="00A15A68"/>
    <w:rsid w:val="00A15CCB"/>
    <w:rsid w:val="00A15E81"/>
    <w:rsid w:val="00A15FF6"/>
    <w:rsid w:val="00A16371"/>
    <w:rsid w:val="00A168E0"/>
    <w:rsid w:val="00A16A40"/>
    <w:rsid w:val="00A16A84"/>
    <w:rsid w:val="00A16AAD"/>
    <w:rsid w:val="00A16B15"/>
    <w:rsid w:val="00A16B2D"/>
    <w:rsid w:val="00A16B59"/>
    <w:rsid w:val="00A16B65"/>
    <w:rsid w:val="00A16E10"/>
    <w:rsid w:val="00A1706C"/>
    <w:rsid w:val="00A174D2"/>
    <w:rsid w:val="00A174D9"/>
    <w:rsid w:val="00A1789D"/>
    <w:rsid w:val="00A17C1C"/>
    <w:rsid w:val="00A17CFC"/>
    <w:rsid w:val="00A17E79"/>
    <w:rsid w:val="00A17F2A"/>
    <w:rsid w:val="00A202F2"/>
    <w:rsid w:val="00A203BB"/>
    <w:rsid w:val="00A203E4"/>
    <w:rsid w:val="00A205B9"/>
    <w:rsid w:val="00A20618"/>
    <w:rsid w:val="00A206D6"/>
    <w:rsid w:val="00A2085D"/>
    <w:rsid w:val="00A20D22"/>
    <w:rsid w:val="00A20D50"/>
    <w:rsid w:val="00A2122A"/>
    <w:rsid w:val="00A213D9"/>
    <w:rsid w:val="00A2142C"/>
    <w:rsid w:val="00A21533"/>
    <w:rsid w:val="00A21613"/>
    <w:rsid w:val="00A21AB6"/>
    <w:rsid w:val="00A21CC2"/>
    <w:rsid w:val="00A21D25"/>
    <w:rsid w:val="00A21D5A"/>
    <w:rsid w:val="00A21DAD"/>
    <w:rsid w:val="00A21FD8"/>
    <w:rsid w:val="00A2206D"/>
    <w:rsid w:val="00A22174"/>
    <w:rsid w:val="00A22307"/>
    <w:rsid w:val="00A22938"/>
    <w:rsid w:val="00A22BB4"/>
    <w:rsid w:val="00A22E85"/>
    <w:rsid w:val="00A23060"/>
    <w:rsid w:val="00A231E0"/>
    <w:rsid w:val="00A232DA"/>
    <w:rsid w:val="00A23630"/>
    <w:rsid w:val="00A23778"/>
    <w:rsid w:val="00A238FA"/>
    <w:rsid w:val="00A2394E"/>
    <w:rsid w:val="00A23CAC"/>
    <w:rsid w:val="00A23FD5"/>
    <w:rsid w:val="00A241CE"/>
    <w:rsid w:val="00A24398"/>
    <w:rsid w:val="00A243E4"/>
    <w:rsid w:val="00A2442E"/>
    <w:rsid w:val="00A24AAE"/>
    <w:rsid w:val="00A24FC1"/>
    <w:rsid w:val="00A25078"/>
    <w:rsid w:val="00A252A0"/>
    <w:rsid w:val="00A2535A"/>
    <w:rsid w:val="00A2537D"/>
    <w:rsid w:val="00A258D8"/>
    <w:rsid w:val="00A25A3A"/>
    <w:rsid w:val="00A25B82"/>
    <w:rsid w:val="00A261F8"/>
    <w:rsid w:val="00A262EA"/>
    <w:rsid w:val="00A268D4"/>
    <w:rsid w:val="00A2695E"/>
    <w:rsid w:val="00A26C3E"/>
    <w:rsid w:val="00A26D8E"/>
    <w:rsid w:val="00A26E6D"/>
    <w:rsid w:val="00A272E1"/>
    <w:rsid w:val="00A27426"/>
    <w:rsid w:val="00A27461"/>
    <w:rsid w:val="00A27996"/>
    <w:rsid w:val="00A27D72"/>
    <w:rsid w:val="00A27E2A"/>
    <w:rsid w:val="00A27E36"/>
    <w:rsid w:val="00A27F8A"/>
    <w:rsid w:val="00A30031"/>
    <w:rsid w:val="00A3020D"/>
    <w:rsid w:val="00A302F1"/>
    <w:rsid w:val="00A30532"/>
    <w:rsid w:val="00A306DB"/>
    <w:rsid w:val="00A30C88"/>
    <w:rsid w:val="00A30D46"/>
    <w:rsid w:val="00A30E08"/>
    <w:rsid w:val="00A312DE"/>
    <w:rsid w:val="00A313E3"/>
    <w:rsid w:val="00A31544"/>
    <w:rsid w:val="00A316D6"/>
    <w:rsid w:val="00A3191F"/>
    <w:rsid w:val="00A31EA1"/>
    <w:rsid w:val="00A31F84"/>
    <w:rsid w:val="00A3242D"/>
    <w:rsid w:val="00A32550"/>
    <w:rsid w:val="00A32620"/>
    <w:rsid w:val="00A326E7"/>
    <w:rsid w:val="00A329A5"/>
    <w:rsid w:val="00A32AB3"/>
    <w:rsid w:val="00A32C42"/>
    <w:rsid w:val="00A33593"/>
    <w:rsid w:val="00A33BEB"/>
    <w:rsid w:val="00A34131"/>
    <w:rsid w:val="00A34212"/>
    <w:rsid w:val="00A3424F"/>
    <w:rsid w:val="00A342AF"/>
    <w:rsid w:val="00A347D7"/>
    <w:rsid w:val="00A3485C"/>
    <w:rsid w:val="00A34B45"/>
    <w:rsid w:val="00A34C6D"/>
    <w:rsid w:val="00A351BA"/>
    <w:rsid w:val="00A35351"/>
    <w:rsid w:val="00A353A9"/>
    <w:rsid w:val="00A358D1"/>
    <w:rsid w:val="00A359F6"/>
    <w:rsid w:val="00A35C45"/>
    <w:rsid w:val="00A36D0B"/>
    <w:rsid w:val="00A36E1C"/>
    <w:rsid w:val="00A37028"/>
    <w:rsid w:val="00A3707C"/>
    <w:rsid w:val="00A37269"/>
    <w:rsid w:val="00A37428"/>
    <w:rsid w:val="00A37A16"/>
    <w:rsid w:val="00A37BA0"/>
    <w:rsid w:val="00A37D7D"/>
    <w:rsid w:val="00A37DED"/>
    <w:rsid w:val="00A40335"/>
    <w:rsid w:val="00A403C8"/>
    <w:rsid w:val="00A404BC"/>
    <w:rsid w:val="00A40567"/>
    <w:rsid w:val="00A40591"/>
    <w:rsid w:val="00A406FD"/>
    <w:rsid w:val="00A4089D"/>
    <w:rsid w:val="00A412DA"/>
    <w:rsid w:val="00A41453"/>
    <w:rsid w:val="00A416DE"/>
    <w:rsid w:val="00A41AAF"/>
    <w:rsid w:val="00A41F90"/>
    <w:rsid w:val="00A42124"/>
    <w:rsid w:val="00A42377"/>
    <w:rsid w:val="00A4249D"/>
    <w:rsid w:val="00A425BB"/>
    <w:rsid w:val="00A4268C"/>
    <w:rsid w:val="00A42A9E"/>
    <w:rsid w:val="00A42BBF"/>
    <w:rsid w:val="00A42E68"/>
    <w:rsid w:val="00A433E5"/>
    <w:rsid w:val="00A435F8"/>
    <w:rsid w:val="00A436D2"/>
    <w:rsid w:val="00A43C21"/>
    <w:rsid w:val="00A443C2"/>
    <w:rsid w:val="00A44623"/>
    <w:rsid w:val="00A44804"/>
    <w:rsid w:val="00A449D1"/>
    <w:rsid w:val="00A44B96"/>
    <w:rsid w:val="00A44DC8"/>
    <w:rsid w:val="00A45437"/>
    <w:rsid w:val="00A45795"/>
    <w:rsid w:val="00A4579C"/>
    <w:rsid w:val="00A45B4E"/>
    <w:rsid w:val="00A45D56"/>
    <w:rsid w:val="00A45E38"/>
    <w:rsid w:val="00A45F24"/>
    <w:rsid w:val="00A4633A"/>
    <w:rsid w:val="00A4660F"/>
    <w:rsid w:val="00A466A9"/>
    <w:rsid w:val="00A46838"/>
    <w:rsid w:val="00A469E6"/>
    <w:rsid w:val="00A46B9E"/>
    <w:rsid w:val="00A46C7B"/>
    <w:rsid w:val="00A46E9A"/>
    <w:rsid w:val="00A47129"/>
    <w:rsid w:val="00A47391"/>
    <w:rsid w:val="00A478AC"/>
    <w:rsid w:val="00A47ADD"/>
    <w:rsid w:val="00A50033"/>
    <w:rsid w:val="00A50175"/>
    <w:rsid w:val="00A504D3"/>
    <w:rsid w:val="00A505B0"/>
    <w:rsid w:val="00A508FB"/>
    <w:rsid w:val="00A50D63"/>
    <w:rsid w:val="00A511C5"/>
    <w:rsid w:val="00A51592"/>
    <w:rsid w:val="00A517E8"/>
    <w:rsid w:val="00A51879"/>
    <w:rsid w:val="00A519CA"/>
    <w:rsid w:val="00A52142"/>
    <w:rsid w:val="00A521A4"/>
    <w:rsid w:val="00A5224A"/>
    <w:rsid w:val="00A5229D"/>
    <w:rsid w:val="00A522F3"/>
    <w:rsid w:val="00A52751"/>
    <w:rsid w:val="00A52929"/>
    <w:rsid w:val="00A52CE2"/>
    <w:rsid w:val="00A52D15"/>
    <w:rsid w:val="00A52D5F"/>
    <w:rsid w:val="00A52E03"/>
    <w:rsid w:val="00A52FDC"/>
    <w:rsid w:val="00A532D2"/>
    <w:rsid w:val="00A5373C"/>
    <w:rsid w:val="00A5388E"/>
    <w:rsid w:val="00A538D3"/>
    <w:rsid w:val="00A538D4"/>
    <w:rsid w:val="00A53BC6"/>
    <w:rsid w:val="00A53F79"/>
    <w:rsid w:val="00A5446C"/>
    <w:rsid w:val="00A54BF8"/>
    <w:rsid w:val="00A54FC1"/>
    <w:rsid w:val="00A55163"/>
    <w:rsid w:val="00A55169"/>
    <w:rsid w:val="00A55376"/>
    <w:rsid w:val="00A553DB"/>
    <w:rsid w:val="00A554D8"/>
    <w:rsid w:val="00A5553A"/>
    <w:rsid w:val="00A555F6"/>
    <w:rsid w:val="00A5568C"/>
    <w:rsid w:val="00A55926"/>
    <w:rsid w:val="00A55C31"/>
    <w:rsid w:val="00A56097"/>
    <w:rsid w:val="00A5652E"/>
    <w:rsid w:val="00A56618"/>
    <w:rsid w:val="00A56939"/>
    <w:rsid w:val="00A56F50"/>
    <w:rsid w:val="00A5705A"/>
    <w:rsid w:val="00A57252"/>
    <w:rsid w:val="00A57747"/>
    <w:rsid w:val="00A579F2"/>
    <w:rsid w:val="00A57C6D"/>
    <w:rsid w:val="00A57DD2"/>
    <w:rsid w:val="00A57F81"/>
    <w:rsid w:val="00A600CF"/>
    <w:rsid w:val="00A604BF"/>
    <w:rsid w:val="00A60749"/>
    <w:rsid w:val="00A60E02"/>
    <w:rsid w:val="00A61246"/>
    <w:rsid w:val="00A61622"/>
    <w:rsid w:val="00A617D3"/>
    <w:rsid w:val="00A61D50"/>
    <w:rsid w:val="00A61DC2"/>
    <w:rsid w:val="00A622B4"/>
    <w:rsid w:val="00A62466"/>
    <w:rsid w:val="00A6247D"/>
    <w:rsid w:val="00A627C6"/>
    <w:rsid w:val="00A629AA"/>
    <w:rsid w:val="00A62A13"/>
    <w:rsid w:val="00A62A49"/>
    <w:rsid w:val="00A6308C"/>
    <w:rsid w:val="00A63125"/>
    <w:rsid w:val="00A633F5"/>
    <w:rsid w:val="00A634A0"/>
    <w:rsid w:val="00A63CC4"/>
    <w:rsid w:val="00A648E8"/>
    <w:rsid w:val="00A64A9E"/>
    <w:rsid w:val="00A64DE5"/>
    <w:rsid w:val="00A64E05"/>
    <w:rsid w:val="00A64F7E"/>
    <w:rsid w:val="00A65145"/>
    <w:rsid w:val="00A6519E"/>
    <w:rsid w:val="00A65347"/>
    <w:rsid w:val="00A655C6"/>
    <w:rsid w:val="00A6595E"/>
    <w:rsid w:val="00A65A14"/>
    <w:rsid w:val="00A65D2A"/>
    <w:rsid w:val="00A6633E"/>
    <w:rsid w:val="00A663F6"/>
    <w:rsid w:val="00A666B6"/>
    <w:rsid w:val="00A66D71"/>
    <w:rsid w:val="00A66FC0"/>
    <w:rsid w:val="00A67112"/>
    <w:rsid w:val="00A6752C"/>
    <w:rsid w:val="00A67A63"/>
    <w:rsid w:val="00A67D4D"/>
    <w:rsid w:val="00A67D8D"/>
    <w:rsid w:val="00A67ED4"/>
    <w:rsid w:val="00A70248"/>
    <w:rsid w:val="00A704F0"/>
    <w:rsid w:val="00A70766"/>
    <w:rsid w:val="00A70793"/>
    <w:rsid w:val="00A707B8"/>
    <w:rsid w:val="00A7083B"/>
    <w:rsid w:val="00A70E9F"/>
    <w:rsid w:val="00A7160B"/>
    <w:rsid w:val="00A7193B"/>
    <w:rsid w:val="00A71960"/>
    <w:rsid w:val="00A71BE1"/>
    <w:rsid w:val="00A71FCA"/>
    <w:rsid w:val="00A721AE"/>
    <w:rsid w:val="00A72363"/>
    <w:rsid w:val="00A72784"/>
    <w:rsid w:val="00A72A37"/>
    <w:rsid w:val="00A731EC"/>
    <w:rsid w:val="00A7355F"/>
    <w:rsid w:val="00A7385C"/>
    <w:rsid w:val="00A739A3"/>
    <w:rsid w:val="00A73BF9"/>
    <w:rsid w:val="00A73D3D"/>
    <w:rsid w:val="00A741D1"/>
    <w:rsid w:val="00A7425A"/>
    <w:rsid w:val="00A745D5"/>
    <w:rsid w:val="00A745EB"/>
    <w:rsid w:val="00A747C3"/>
    <w:rsid w:val="00A749B0"/>
    <w:rsid w:val="00A74A04"/>
    <w:rsid w:val="00A74B1A"/>
    <w:rsid w:val="00A7509B"/>
    <w:rsid w:val="00A75106"/>
    <w:rsid w:val="00A753C5"/>
    <w:rsid w:val="00A75B87"/>
    <w:rsid w:val="00A7624C"/>
    <w:rsid w:val="00A76EF7"/>
    <w:rsid w:val="00A77020"/>
    <w:rsid w:val="00A7721B"/>
    <w:rsid w:val="00A77402"/>
    <w:rsid w:val="00A7774A"/>
    <w:rsid w:val="00A77BAB"/>
    <w:rsid w:val="00A8001E"/>
    <w:rsid w:val="00A8022B"/>
    <w:rsid w:val="00A80334"/>
    <w:rsid w:val="00A803E6"/>
    <w:rsid w:val="00A80E68"/>
    <w:rsid w:val="00A81AC4"/>
    <w:rsid w:val="00A81CB9"/>
    <w:rsid w:val="00A81D59"/>
    <w:rsid w:val="00A820F9"/>
    <w:rsid w:val="00A823B9"/>
    <w:rsid w:val="00A8243A"/>
    <w:rsid w:val="00A825E4"/>
    <w:rsid w:val="00A82697"/>
    <w:rsid w:val="00A826BA"/>
    <w:rsid w:val="00A826BE"/>
    <w:rsid w:val="00A82979"/>
    <w:rsid w:val="00A82A4F"/>
    <w:rsid w:val="00A82AAB"/>
    <w:rsid w:val="00A82D83"/>
    <w:rsid w:val="00A82E73"/>
    <w:rsid w:val="00A831FF"/>
    <w:rsid w:val="00A8329D"/>
    <w:rsid w:val="00A833A2"/>
    <w:rsid w:val="00A8378A"/>
    <w:rsid w:val="00A83E09"/>
    <w:rsid w:val="00A842BE"/>
    <w:rsid w:val="00A84668"/>
    <w:rsid w:val="00A846FA"/>
    <w:rsid w:val="00A84708"/>
    <w:rsid w:val="00A84978"/>
    <w:rsid w:val="00A84E0B"/>
    <w:rsid w:val="00A84F9F"/>
    <w:rsid w:val="00A85108"/>
    <w:rsid w:val="00A851B9"/>
    <w:rsid w:val="00A85474"/>
    <w:rsid w:val="00A854BD"/>
    <w:rsid w:val="00A854EB"/>
    <w:rsid w:val="00A8567A"/>
    <w:rsid w:val="00A85AD2"/>
    <w:rsid w:val="00A85CF7"/>
    <w:rsid w:val="00A85E12"/>
    <w:rsid w:val="00A85E1B"/>
    <w:rsid w:val="00A85EB2"/>
    <w:rsid w:val="00A85EE5"/>
    <w:rsid w:val="00A86034"/>
    <w:rsid w:val="00A8628D"/>
    <w:rsid w:val="00A864CF"/>
    <w:rsid w:val="00A86714"/>
    <w:rsid w:val="00A86A86"/>
    <w:rsid w:val="00A86B0E"/>
    <w:rsid w:val="00A8704C"/>
    <w:rsid w:val="00A8706F"/>
    <w:rsid w:val="00A87088"/>
    <w:rsid w:val="00A87108"/>
    <w:rsid w:val="00A875BD"/>
    <w:rsid w:val="00A876B2"/>
    <w:rsid w:val="00A8770F"/>
    <w:rsid w:val="00A87782"/>
    <w:rsid w:val="00A8784F"/>
    <w:rsid w:val="00A878FE"/>
    <w:rsid w:val="00A87A56"/>
    <w:rsid w:val="00A87A6B"/>
    <w:rsid w:val="00A87CAA"/>
    <w:rsid w:val="00A87D8C"/>
    <w:rsid w:val="00A87E9F"/>
    <w:rsid w:val="00A901F0"/>
    <w:rsid w:val="00A9032C"/>
    <w:rsid w:val="00A904FB"/>
    <w:rsid w:val="00A90664"/>
    <w:rsid w:val="00A90A63"/>
    <w:rsid w:val="00A90C3E"/>
    <w:rsid w:val="00A90CB4"/>
    <w:rsid w:val="00A90E73"/>
    <w:rsid w:val="00A90FD7"/>
    <w:rsid w:val="00A9108A"/>
    <w:rsid w:val="00A91220"/>
    <w:rsid w:val="00A91258"/>
    <w:rsid w:val="00A918EC"/>
    <w:rsid w:val="00A91AF4"/>
    <w:rsid w:val="00A92122"/>
    <w:rsid w:val="00A923FD"/>
    <w:rsid w:val="00A925EE"/>
    <w:rsid w:val="00A92A17"/>
    <w:rsid w:val="00A92B1B"/>
    <w:rsid w:val="00A92D6E"/>
    <w:rsid w:val="00A92DD7"/>
    <w:rsid w:val="00A92DED"/>
    <w:rsid w:val="00A92F47"/>
    <w:rsid w:val="00A9329D"/>
    <w:rsid w:val="00A935D8"/>
    <w:rsid w:val="00A936CA"/>
    <w:rsid w:val="00A93846"/>
    <w:rsid w:val="00A93A98"/>
    <w:rsid w:val="00A93B37"/>
    <w:rsid w:val="00A93E17"/>
    <w:rsid w:val="00A94389"/>
    <w:rsid w:val="00A943B7"/>
    <w:rsid w:val="00A94996"/>
    <w:rsid w:val="00A94B47"/>
    <w:rsid w:val="00A94C16"/>
    <w:rsid w:val="00A94FD4"/>
    <w:rsid w:val="00A951B6"/>
    <w:rsid w:val="00A9581A"/>
    <w:rsid w:val="00A95900"/>
    <w:rsid w:val="00A95B6F"/>
    <w:rsid w:val="00A95F9F"/>
    <w:rsid w:val="00A965AC"/>
    <w:rsid w:val="00A9662B"/>
    <w:rsid w:val="00A96A61"/>
    <w:rsid w:val="00A96C9D"/>
    <w:rsid w:val="00A9709A"/>
    <w:rsid w:val="00A972B6"/>
    <w:rsid w:val="00A97803"/>
    <w:rsid w:val="00A9790E"/>
    <w:rsid w:val="00A97D0B"/>
    <w:rsid w:val="00A97F91"/>
    <w:rsid w:val="00AA0032"/>
    <w:rsid w:val="00AA0BF3"/>
    <w:rsid w:val="00AA134C"/>
    <w:rsid w:val="00AA179F"/>
    <w:rsid w:val="00AA1BDE"/>
    <w:rsid w:val="00AA1D47"/>
    <w:rsid w:val="00AA2367"/>
    <w:rsid w:val="00AA23F6"/>
    <w:rsid w:val="00AA2495"/>
    <w:rsid w:val="00AA2681"/>
    <w:rsid w:val="00AA26C2"/>
    <w:rsid w:val="00AA2AFF"/>
    <w:rsid w:val="00AA2BA7"/>
    <w:rsid w:val="00AA2D41"/>
    <w:rsid w:val="00AA2E44"/>
    <w:rsid w:val="00AA2EB4"/>
    <w:rsid w:val="00AA32CA"/>
    <w:rsid w:val="00AA33FB"/>
    <w:rsid w:val="00AA34EC"/>
    <w:rsid w:val="00AA3AAC"/>
    <w:rsid w:val="00AA3AE8"/>
    <w:rsid w:val="00AA3D35"/>
    <w:rsid w:val="00AA3DE0"/>
    <w:rsid w:val="00AA409A"/>
    <w:rsid w:val="00AA4629"/>
    <w:rsid w:val="00AA4658"/>
    <w:rsid w:val="00AA4911"/>
    <w:rsid w:val="00AA4921"/>
    <w:rsid w:val="00AA4BDD"/>
    <w:rsid w:val="00AA51FF"/>
    <w:rsid w:val="00AA542E"/>
    <w:rsid w:val="00AA5494"/>
    <w:rsid w:val="00AA5619"/>
    <w:rsid w:val="00AA56AF"/>
    <w:rsid w:val="00AA641D"/>
    <w:rsid w:val="00AA6618"/>
    <w:rsid w:val="00AA675A"/>
    <w:rsid w:val="00AA6A18"/>
    <w:rsid w:val="00AA6B99"/>
    <w:rsid w:val="00AA6BBD"/>
    <w:rsid w:val="00AA7041"/>
    <w:rsid w:val="00AA710C"/>
    <w:rsid w:val="00AA726A"/>
    <w:rsid w:val="00AA7333"/>
    <w:rsid w:val="00AA73BB"/>
    <w:rsid w:val="00AA7503"/>
    <w:rsid w:val="00AA790E"/>
    <w:rsid w:val="00AA7A75"/>
    <w:rsid w:val="00AA7E71"/>
    <w:rsid w:val="00AA7F4C"/>
    <w:rsid w:val="00AB04E4"/>
    <w:rsid w:val="00AB0764"/>
    <w:rsid w:val="00AB09F1"/>
    <w:rsid w:val="00AB0A0F"/>
    <w:rsid w:val="00AB0C83"/>
    <w:rsid w:val="00AB11A5"/>
    <w:rsid w:val="00AB12AC"/>
    <w:rsid w:val="00AB14CA"/>
    <w:rsid w:val="00AB1850"/>
    <w:rsid w:val="00AB1899"/>
    <w:rsid w:val="00AB2077"/>
    <w:rsid w:val="00AB20E7"/>
    <w:rsid w:val="00AB222C"/>
    <w:rsid w:val="00AB2274"/>
    <w:rsid w:val="00AB24DB"/>
    <w:rsid w:val="00AB2535"/>
    <w:rsid w:val="00AB2683"/>
    <w:rsid w:val="00AB27F5"/>
    <w:rsid w:val="00AB289F"/>
    <w:rsid w:val="00AB340E"/>
    <w:rsid w:val="00AB3A37"/>
    <w:rsid w:val="00AB3B78"/>
    <w:rsid w:val="00AB3D52"/>
    <w:rsid w:val="00AB3D95"/>
    <w:rsid w:val="00AB3DE8"/>
    <w:rsid w:val="00AB45CC"/>
    <w:rsid w:val="00AB4B9D"/>
    <w:rsid w:val="00AB4D04"/>
    <w:rsid w:val="00AB5039"/>
    <w:rsid w:val="00AB5695"/>
    <w:rsid w:val="00AB56D4"/>
    <w:rsid w:val="00AB588B"/>
    <w:rsid w:val="00AB5B12"/>
    <w:rsid w:val="00AB5CA9"/>
    <w:rsid w:val="00AB624C"/>
    <w:rsid w:val="00AB65C9"/>
    <w:rsid w:val="00AB6CF8"/>
    <w:rsid w:val="00AB6E07"/>
    <w:rsid w:val="00AB6E7D"/>
    <w:rsid w:val="00AB7633"/>
    <w:rsid w:val="00AB7B33"/>
    <w:rsid w:val="00AB7D25"/>
    <w:rsid w:val="00AB7DB2"/>
    <w:rsid w:val="00AB7E5E"/>
    <w:rsid w:val="00AB7F59"/>
    <w:rsid w:val="00AC0012"/>
    <w:rsid w:val="00AC0085"/>
    <w:rsid w:val="00AC01E5"/>
    <w:rsid w:val="00AC0241"/>
    <w:rsid w:val="00AC032E"/>
    <w:rsid w:val="00AC0720"/>
    <w:rsid w:val="00AC09BF"/>
    <w:rsid w:val="00AC0C3D"/>
    <w:rsid w:val="00AC0C75"/>
    <w:rsid w:val="00AC0DA1"/>
    <w:rsid w:val="00AC0DEC"/>
    <w:rsid w:val="00AC0E13"/>
    <w:rsid w:val="00AC134E"/>
    <w:rsid w:val="00AC14C2"/>
    <w:rsid w:val="00AC1531"/>
    <w:rsid w:val="00AC1849"/>
    <w:rsid w:val="00AC18B3"/>
    <w:rsid w:val="00AC198F"/>
    <w:rsid w:val="00AC1A7C"/>
    <w:rsid w:val="00AC1AF1"/>
    <w:rsid w:val="00AC1C5D"/>
    <w:rsid w:val="00AC1DC9"/>
    <w:rsid w:val="00AC1F58"/>
    <w:rsid w:val="00AC22DB"/>
    <w:rsid w:val="00AC237E"/>
    <w:rsid w:val="00AC2418"/>
    <w:rsid w:val="00AC262B"/>
    <w:rsid w:val="00AC26D1"/>
    <w:rsid w:val="00AC29E5"/>
    <w:rsid w:val="00AC2C32"/>
    <w:rsid w:val="00AC2CF5"/>
    <w:rsid w:val="00AC2FD3"/>
    <w:rsid w:val="00AC3062"/>
    <w:rsid w:val="00AC3547"/>
    <w:rsid w:val="00AC3693"/>
    <w:rsid w:val="00AC3818"/>
    <w:rsid w:val="00AC394A"/>
    <w:rsid w:val="00AC3A22"/>
    <w:rsid w:val="00AC3A5F"/>
    <w:rsid w:val="00AC4016"/>
    <w:rsid w:val="00AC4202"/>
    <w:rsid w:val="00AC44D1"/>
    <w:rsid w:val="00AC4903"/>
    <w:rsid w:val="00AC4A10"/>
    <w:rsid w:val="00AC4B64"/>
    <w:rsid w:val="00AC4C9B"/>
    <w:rsid w:val="00AC53B7"/>
    <w:rsid w:val="00AC568B"/>
    <w:rsid w:val="00AC5892"/>
    <w:rsid w:val="00AC5A11"/>
    <w:rsid w:val="00AC61F0"/>
    <w:rsid w:val="00AC6679"/>
    <w:rsid w:val="00AC674E"/>
    <w:rsid w:val="00AC6856"/>
    <w:rsid w:val="00AC6A15"/>
    <w:rsid w:val="00AC6B27"/>
    <w:rsid w:val="00AC6B75"/>
    <w:rsid w:val="00AC6E2D"/>
    <w:rsid w:val="00AC708B"/>
    <w:rsid w:val="00AC716C"/>
    <w:rsid w:val="00AC7341"/>
    <w:rsid w:val="00AC7370"/>
    <w:rsid w:val="00AC7C5F"/>
    <w:rsid w:val="00AC7D11"/>
    <w:rsid w:val="00AC7FF2"/>
    <w:rsid w:val="00AD0118"/>
    <w:rsid w:val="00AD02E5"/>
    <w:rsid w:val="00AD02F7"/>
    <w:rsid w:val="00AD046D"/>
    <w:rsid w:val="00AD05BB"/>
    <w:rsid w:val="00AD06EF"/>
    <w:rsid w:val="00AD0733"/>
    <w:rsid w:val="00AD08B2"/>
    <w:rsid w:val="00AD1032"/>
    <w:rsid w:val="00AD166D"/>
    <w:rsid w:val="00AD1E6F"/>
    <w:rsid w:val="00AD2090"/>
    <w:rsid w:val="00AD20C2"/>
    <w:rsid w:val="00AD224F"/>
    <w:rsid w:val="00AD241E"/>
    <w:rsid w:val="00AD2889"/>
    <w:rsid w:val="00AD2A48"/>
    <w:rsid w:val="00AD2D4B"/>
    <w:rsid w:val="00AD2F6C"/>
    <w:rsid w:val="00AD302F"/>
    <w:rsid w:val="00AD30E8"/>
    <w:rsid w:val="00AD3138"/>
    <w:rsid w:val="00AD3504"/>
    <w:rsid w:val="00AD35C5"/>
    <w:rsid w:val="00AD35CD"/>
    <w:rsid w:val="00AD385D"/>
    <w:rsid w:val="00AD3C9A"/>
    <w:rsid w:val="00AD3CB9"/>
    <w:rsid w:val="00AD3E33"/>
    <w:rsid w:val="00AD427F"/>
    <w:rsid w:val="00AD457C"/>
    <w:rsid w:val="00AD493F"/>
    <w:rsid w:val="00AD4A7D"/>
    <w:rsid w:val="00AD4B43"/>
    <w:rsid w:val="00AD4BA9"/>
    <w:rsid w:val="00AD4C6E"/>
    <w:rsid w:val="00AD4E13"/>
    <w:rsid w:val="00AD512D"/>
    <w:rsid w:val="00AD5480"/>
    <w:rsid w:val="00AD554D"/>
    <w:rsid w:val="00AD55B9"/>
    <w:rsid w:val="00AD56A2"/>
    <w:rsid w:val="00AD5B68"/>
    <w:rsid w:val="00AD5DD7"/>
    <w:rsid w:val="00AD5F13"/>
    <w:rsid w:val="00AD5F47"/>
    <w:rsid w:val="00AD6423"/>
    <w:rsid w:val="00AD66B2"/>
    <w:rsid w:val="00AD7375"/>
    <w:rsid w:val="00AD7387"/>
    <w:rsid w:val="00AD76A3"/>
    <w:rsid w:val="00AD7701"/>
    <w:rsid w:val="00AD79EA"/>
    <w:rsid w:val="00AD7DAF"/>
    <w:rsid w:val="00AD7FD3"/>
    <w:rsid w:val="00AE005A"/>
    <w:rsid w:val="00AE0212"/>
    <w:rsid w:val="00AE066B"/>
    <w:rsid w:val="00AE0888"/>
    <w:rsid w:val="00AE0A2A"/>
    <w:rsid w:val="00AE0A44"/>
    <w:rsid w:val="00AE0B1C"/>
    <w:rsid w:val="00AE0EAB"/>
    <w:rsid w:val="00AE0F8D"/>
    <w:rsid w:val="00AE107C"/>
    <w:rsid w:val="00AE10BF"/>
    <w:rsid w:val="00AE11C2"/>
    <w:rsid w:val="00AE1266"/>
    <w:rsid w:val="00AE12BD"/>
    <w:rsid w:val="00AE14BC"/>
    <w:rsid w:val="00AE1538"/>
    <w:rsid w:val="00AE1647"/>
    <w:rsid w:val="00AE19D2"/>
    <w:rsid w:val="00AE1A44"/>
    <w:rsid w:val="00AE1B82"/>
    <w:rsid w:val="00AE1D81"/>
    <w:rsid w:val="00AE21B1"/>
    <w:rsid w:val="00AE237A"/>
    <w:rsid w:val="00AE29F4"/>
    <w:rsid w:val="00AE3570"/>
    <w:rsid w:val="00AE35AE"/>
    <w:rsid w:val="00AE35B5"/>
    <w:rsid w:val="00AE35B9"/>
    <w:rsid w:val="00AE3663"/>
    <w:rsid w:val="00AE38BB"/>
    <w:rsid w:val="00AE3B94"/>
    <w:rsid w:val="00AE3D46"/>
    <w:rsid w:val="00AE3DF5"/>
    <w:rsid w:val="00AE3E2C"/>
    <w:rsid w:val="00AE45E2"/>
    <w:rsid w:val="00AE4864"/>
    <w:rsid w:val="00AE49E0"/>
    <w:rsid w:val="00AE4A0D"/>
    <w:rsid w:val="00AE4E55"/>
    <w:rsid w:val="00AE4EF1"/>
    <w:rsid w:val="00AE510A"/>
    <w:rsid w:val="00AE5168"/>
    <w:rsid w:val="00AE5783"/>
    <w:rsid w:val="00AE5873"/>
    <w:rsid w:val="00AE58DC"/>
    <w:rsid w:val="00AE58F1"/>
    <w:rsid w:val="00AE6340"/>
    <w:rsid w:val="00AE651C"/>
    <w:rsid w:val="00AE735C"/>
    <w:rsid w:val="00AE748B"/>
    <w:rsid w:val="00AE7800"/>
    <w:rsid w:val="00AE7890"/>
    <w:rsid w:val="00AE7A07"/>
    <w:rsid w:val="00AE7BE4"/>
    <w:rsid w:val="00AF00AC"/>
    <w:rsid w:val="00AF00D4"/>
    <w:rsid w:val="00AF02B1"/>
    <w:rsid w:val="00AF036F"/>
    <w:rsid w:val="00AF0550"/>
    <w:rsid w:val="00AF0614"/>
    <w:rsid w:val="00AF0980"/>
    <w:rsid w:val="00AF0AEB"/>
    <w:rsid w:val="00AF0C2F"/>
    <w:rsid w:val="00AF0C32"/>
    <w:rsid w:val="00AF1614"/>
    <w:rsid w:val="00AF177F"/>
    <w:rsid w:val="00AF17FF"/>
    <w:rsid w:val="00AF1905"/>
    <w:rsid w:val="00AF1E84"/>
    <w:rsid w:val="00AF1F79"/>
    <w:rsid w:val="00AF1FB8"/>
    <w:rsid w:val="00AF1FD3"/>
    <w:rsid w:val="00AF26FE"/>
    <w:rsid w:val="00AF31D7"/>
    <w:rsid w:val="00AF3859"/>
    <w:rsid w:val="00AF38CC"/>
    <w:rsid w:val="00AF3BED"/>
    <w:rsid w:val="00AF3D7C"/>
    <w:rsid w:val="00AF3FD0"/>
    <w:rsid w:val="00AF4B75"/>
    <w:rsid w:val="00AF4C37"/>
    <w:rsid w:val="00AF4D48"/>
    <w:rsid w:val="00AF4F6B"/>
    <w:rsid w:val="00AF5023"/>
    <w:rsid w:val="00AF50C5"/>
    <w:rsid w:val="00AF50F7"/>
    <w:rsid w:val="00AF5268"/>
    <w:rsid w:val="00AF529F"/>
    <w:rsid w:val="00AF5402"/>
    <w:rsid w:val="00AF55B4"/>
    <w:rsid w:val="00AF572F"/>
    <w:rsid w:val="00AF5B81"/>
    <w:rsid w:val="00AF5BBD"/>
    <w:rsid w:val="00AF5CA9"/>
    <w:rsid w:val="00AF61F8"/>
    <w:rsid w:val="00AF6273"/>
    <w:rsid w:val="00AF6777"/>
    <w:rsid w:val="00AF691B"/>
    <w:rsid w:val="00AF6CA5"/>
    <w:rsid w:val="00AF6DE4"/>
    <w:rsid w:val="00AF7254"/>
    <w:rsid w:val="00AF7298"/>
    <w:rsid w:val="00AF74BF"/>
    <w:rsid w:val="00AF751A"/>
    <w:rsid w:val="00AF773A"/>
    <w:rsid w:val="00AF7908"/>
    <w:rsid w:val="00B00180"/>
    <w:rsid w:val="00B001A2"/>
    <w:rsid w:val="00B004D6"/>
    <w:rsid w:val="00B00D47"/>
    <w:rsid w:val="00B00DA5"/>
    <w:rsid w:val="00B01164"/>
    <w:rsid w:val="00B012A8"/>
    <w:rsid w:val="00B01313"/>
    <w:rsid w:val="00B0160B"/>
    <w:rsid w:val="00B01A02"/>
    <w:rsid w:val="00B0205D"/>
    <w:rsid w:val="00B020DC"/>
    <w:rsid w:val="00B023DF"/>
    <w:rsid w:val="00B023EC"/>
    <w:rsid w:val="00B02964"/>
    <w:rsid w:val="00B02994"/>
    <w:rsid w:val="00B02BE2"/>
    <w:rsid w:val="00B02BFF"/>
    <w:rsid w:val="00B02DEF"/>
    <w:rsid w:val="00B031ED"/>
    <w:rsid w:val="00B034E4"/>
    <w:rsid w:val="00B03551"/>
    <w:rsid w:val="00B036FB"/>
    <w:rsid w:val="00B03AAB"/>
    <w:rsid w:val="00B03ED3"/>
    <w:rsid w:val="00B03FF4"/>
    <w:rsid w:val="00B04200"/>
    <w:rsid w:val="00B04540"/>
    <w:rsid w:val="00B04E00"/>
    <w:rsid w:val="00B051D3"/>
    <w:rsid w:val="00B055EF"/>
    <w:rsid w:val="00B05DBE"/>
    <w:rsid w:val="00B06495"/>
    <w:rsid w:val="00B06A6A"/>
    <w:rsid w:val="00B077F1"/>
    <w:rsid w:val="00B0784F"/>
    <w:rsid w:val="00B07870"/>
    <w:rsid w:val="00B07908"/>
    <w:rsid w:val="00B07A4E"/>
    <w:rsid w:val="00B07AE6"/>
    <w:rsid w:val="00B101EA"/>
    <w:rsid w:val="00B10603"/>
    <w:rsid w:val="00B107A2"/>
    <w:rsid w:val="00B107B0"/>
    <w:rsid w:val="00B10967"/>
    <w:rsid w:val="00B10AC2"/>
    <w:rsid w:val="00B10F3E"/>
    <w:rsid w:val="00B10FA2"/>
    <w:rsid w:val="00B11A2B"/>
    <w:rsid w:val="00B11D0C"/>
    <w:rsid w:val="00B11D52"/>
    <w:rsid w:val="00B121B4"/>
    <w:rsid w:val="00B12640"/>
    <w:rsid w:val="00B12B11"/>
    <w:rsid w:val="00B12B56"/>
    <w:rsid w:val="00B12D29"/>
    <w:rsid w:val="00B12E1C"/>
    <w:rsid w:val="00B12EA1"/>
    <w:rsid w:val="00B131A2"/>
    <w:rsid w:val="00B138B0"/>
    <w:rsid w:val="00B138DB"/>
    <w:rsid w:val="00B13A09"/>
    <w:rsid w:val="00B13A84"/>
    <w:rsid w:val="00B13B9F"/>
    <w:rsid w:val="00B13D25"/>
    <w:rsid w:val="00B14003"/>
    <w:rsid w:val="00B14073"/>
    <w:rsid w:val="00B14320"/>
    <w:rsid w:val="00B1442F"/>
    <w:rsid w:val="00B1462B"/>
    <w:rsid w:val="00B146C2"/>
    <w:rsid w:val="00B149C3"/>
    <w:rsid w:val="00B14F3A"/>
    <w:rsid w:val="00B15602"/>
    <w:rsid w:val="00B1564F"/>
    <w:rsid w:val="00B15B7A"/>
    <w:rsid w:val="00B15BC4"/>
    <w:rsid w:val="00B15BF5"/>
    <w:rsid w:val="00B15D02"/>
    <w:rsid w:val="00B16123"/>
    <w:rsid w:val="00B1615E"/>
    <w:rsid w:val="00B1658C"/>
    <w:rsid w:val="00B16615"/>
    <w:rsid w:val="00B16705"/>
    <w:rsid w:val="00B1679C"/>
    <w:rsid w:val="00B167CF"/>
    <w:rsid w:val="00B16B6B"/>
    <w:rsid w:val="00B16F16"/>
    <w:rsid w:val="00B17130"/>
    <w:rsid w:val="00B17191"/>
    <w:rsid w:val="00B1745F"/>
    <w:rsid w:val="00B175DD"/>
    <w:rsid w:val="00B17883"/>
    <w:rsid w:val="00B17978"/>
    <w:rsid w:val="00B17B21"/>
    <w:rsid w:val="00B17D33"/>
    <w:rsid w:val="00B17F4C"/>
    <w:rsid w:val="00B201F5"/>
    <w:rsid w:val="00B20664"/>
    <w:rsid w:val="00B2095F"/>
    <w:rsid w:val="00B20AFF"/>
    <w:rsid w:val="00B20F05"/>
    <w:rsid w:val="00B211DD"/>
    <w:rsid w:val="00B211DE"/>
    <w:rsid w:val="00B21650"/>
    <w:rsid w:val="00B21665"/>
    <w:rsid w:val="00B217F3"/>
    <w:rsid w:val="00B21979"/>
    <w:rsid w:val="00B21B68"/>
    <w:rsid w:val="00B21F31"/>
    <w:rsid w:val="00B21FE6"/>
    <w:rsid w:val="00B2207D"/>
    <w:rsid w:val="00B228EA"/>
    <w:rsid w:val="00B2290C"/>
    <w:rsid w:val="00B229EB"/>
    <w:rsid w:val="00B22A21"/>
    <w:rsid w:val="00B22BD2"/>
    <w:rsid w:val="00B22F8B"/>
    <w:rsid w:val="00B2322B"/>
    <w:rsid w:val="00B23938"/>
    <w:rsid w:val="00B23A62"/>
    <w:rsid w:val="00B23C51"/>
    <w:rsid w:val="00B2401A"/>
    <w:rsid w:val="00B243D0"/>
    <w:rsid w:val="00B244EB"/>
    <w:rsid w:val="00B25094"/>
    <w:rsid w:val="00B252CE"/>
    <w:rsid w:val="00B253B6"/>
    <w:rsid w:val="00B259F6"/>
    <w:rsid w:val="00B2606D"/>
    <w:rsid w:val="00B26225"/>
    <w:rsid w:val="00B263BD"/>
    <w:rsid w:val="00B2641A"/>
    <w:rsid w:val="00B26906"/>
    <w:rsid w:val="00B269DF"/>
    <w:rsid w:val="00B26ACC"/>
    <w:rsid w:val="00B26B33"/>
    <w:rsid w:val="00B26C4C"/>
    <w:rsid w:val="00B26D11"/>
    <w:rsid w:val="00B26DED"/>
    <w:rsid w:val="00B271EC"/>
    <w:rsid w:val="00B27347"/>
    <w:rsid w:val="00B275EB"/>
    <w:rsid w:val="00B278BA"/>
    <w:rsid w:val="00B27C7E"/>
    <w:rsid w:val="00B27D23"/>
    <w:rsid w:val="00B302EA"/>
    <w:rsid w:val="00B308ED"/>
    <w:rsid w:val="00B30A76"/>
    <w:rsid w:val="00B30C79"/>
    <w:rsid w:val="00B30DF2"/>
    <w:rsid w:val="00B30F14"/>
    <w:rsid w:val="00B315AF"/>
    <w:rsid w:val="00B3173C"/>
    <w:rsid w:val="00B31B60"/>
    <w:rsid w:val="00B31D42"/>
    <w:rsid w:val="00B31E32"/>
    <w:rsid w:val="00B31EF8"/>
    <w:rsid w:val="00B321E3"/>
    <w:rsid w:val="00B32514"/>
    <w:rsid w:val="00B32813"/>
    <w:rsid w:val="00B3299C"/>
    <w:rsid w:val="00B32D7C"/>
    <w:rsid w:val="00B33144"/>
    <w:rsid w:val="00B3317C"/>
    <w:rsid w:val="00B3369B"/>
    <w:rsid w:val="00B336A6"/>
    <w:rsid w:val="00B33725"/>
    <w:rsid w:val="00B338C8"/>
    <w:rsid w:val="00B33932"/>
    <w:rsid w:val="00B3398D"/>
    <w:rsid w:val="00B33FDD"/>
    <w:rsid w:val="00B343EB"/>
    <w:rsid w:val="00B34AB8"/>
    <w:rsid w:val="00B34C66"/>
    <w:rsid w:val="00B34D94"/>
    <w:rsid w:val="00B35119"/>
    <w:rsid w:val="00B35155"/>
    <w:rsid w:val="00B355C1"/>
    <w:rsid w:val="00B3577E"/>
    <w:rsid w:val="00B35807"/>
    <w:rsid w:val="00B35AEC"/>
    <w:rsid w:val="00B35C60"/>
    <w:rsid w:val="00B366D4"/>
    <w:rsid w:val="00B36A96"/>
    <w:rsid w:val="00B36BAB"/>
    <w:rsid w:val="00B36BC0"/>
    <w:rsid w:val="00B36BF5"/>
    <w:rsid w:val="00B371BC"/>
    <w:rsid w:val="00B3764A"/>
    <w:rsid w:val="00B3792E"/>
    <w:rsid w:val="00B40449"/>
    <w:rsid w:val="00B407A9"/>
    <w:rsid w:val="00B40836"/>
    <w:rsid w:val="00B40AAC"/>
    <w:rsid w:val="00B40ACD"/>
    <w:rsid w:val="00B40F8F"/>
    <w:rsid w:val="00B41099"/>
    <w:rsid w:val="00B41103"/>
    <w:rsid w:val="00B412D4"/>
    <w:rsid w:val="00B41375"/>
    <w:rsid w:val="00B41CE3"/>
    <w:rsid w:val="00B41DE5"/>
    <w:rsid w:val="00B42090"/>
    <w:rsid w:val="00B42233"/>
    <w:rsid w:val="00B4224E"/>
    <w:rsid w:val="00B42274"/>
    <w:rsid w:val="00B42469"/>
    <w:rsid w:val="00B42871"/>
    <w:rsid w:val="00B42948"/>
    <w:rsid w:val="00B42B26"/>
    <w:rsid w:val="00B42CC2"/>
    <w:rsid w:val="00B42E54"/>
    <w:rsid w:val="00B43086"/>
    <w:rsid w:val="00B433DC"/>
    <w:rsid w:val="00B4349D"/>
    <w:rsid w:val="00B434E8"/>
    <w:rsid w:val="00B437D0"/>
    <w:rsid w:val="00B43851"/>
    <w:rsid w:val="00B43898"/>
    <w:rsid w:val="00B439A4"/>
    <w:rsid w:val="00B43B09"/>
    <w:rsid w:val="00B43C01"/>
    <w:rsid w:val="00B440BE"/>
    <w:rsid w:val="00B44174"/>
    <w:rsid w:val="00B4440D"/>
    <w:rsid w:val="00B4441D"/>
    <w:rsid w:val="00B44461"/>
    <w:rsid w:val="00B4456E"/>
    <w:rsid w:val="00B44D86"/>
    <w:rsid w:val="00B44E4C"/>
    <w:rsid w:val="00B44F8E"/>
    <w:rsid w:val="00B4508E"/>
    <w:rsid w:val="00B450E5"/>
    <w:rsid w:val="00B4517C"/>
    <w:rsid w:val="00B45225"/>
    <w:rsid w:val="00B45334"/>
    <w:rsid w:val="00B4546D"/>
    <w:rsid w:val="00B45612"/>
    <w:rsid w:val="00B45827"/>
    <w:rsid w:val="00B45841"/>
    <w:rsid w:val="00B45A91"/>
    <w:rsid w:val="00B45B6D"/>
    <w:rsid w:val="00B45F40"/>
    <w:rsid w:val="00B46183"/>
    <w:rsid w:val="00B46294"/>
    <w:rsid w:val="00B4629F"/>
    <w:rsid w:val="00B4655E"/>
    <w:rsid w:val="00B467A0"/>
    <w:rsid w:val="00B46AC6"/>
    <w:rsid w:val="00B46E2E"/>
    <w:rsid w:val="00B46EB4"/>
    <w:rsid w:val="00B4790F"/>
    <w:rsid w:val="00B47AB7"/>
    <w:rsid w:val="00B501A8"/>
    <w:rsid w:val="00B501DD"/>
    <w:rsid w:val="00B50562"/>
    <w:rsid w:val="00B50C8A"/>
    <w:rsid w:val="00B50D41"/>
    <w:rsid w:val="00B50F1B"/>
    <w:rsid w:val="00B51420"/>
    <w:rsid w:val="00B518DD"/>
    <w:rsid w:val="00B51957"/>
    <w:rsid w:val="00B51AD0"/>
    <w:rsid w:val="00B51C75"/>
    <w:rsid w:val="00B51DD6"/>
    <w:rsid w:val="00B51FC9"/>
    <w:rsid w:val="00B522F2"/>
    <w:rsid w:val="00B524B7"/>
    <w:rsid w:val="00B529EB"/>
    <w:rsid w:val="00B52E68"/>
    <w:rsid w:val="00B53265"/>
    <w:rsid w:val="00B53287"/>
    <w:rsid w:val="00B53339"/>
    <w:rsid w:val="00B53351"/>
    <w:rsid w:val="00B53C88"/>
    <w:rsid w:val="00B542C3"/>
    <w:rsid w:val="00B543B6"/>
    <w:rsid w:val="00B548CB"/>
    <w:rsid w:val="00B54C90"/>
    <w:rsid w:val="00B54DD8"/>
    <w:rsid w:val="00B55680"/>
    <w:rsid w:val="00B559D8"/>
    <w:rsid w:val="00B55A16"/>
    <w:rsid w:val="00B55AB0"/>
    <w:rsid w:val="00B55F0D"/>
    <w:rsid w:val="00B56070"/>
    <w:rsid w:val="00B560EF"/>
    <w:rsid w:val="00B567A5"/>
    <w:rsid w:val="00B572C0"/>
    <w:rsid w:val="00B57318"/>
    <w:rsid w:val="00B575F1"/>
    <w:rsid w:val="00B578A6"/>
    <w:rsid w:val="00B57C3D"/>
    <w:rsid w:val="00B60E22"/>
    <w:rsid w:val="00B6107C"/>
    <w:rsid w:val="00B610C8"/>
    <w:rsid w:val="00B61286"/>
    <w:rsid w:val="00B612C4"/>
    <w:rsid w:val="00B61929"/>
    <w:rsid w:val="00B61D60"/>
    <w:rsid w:val="00B6216E"/>
    <w:rsid w:val="00B62746"/>
    <w:rsid w:val="00B627D6"/>
    <w:rsid w:val="00B628A5"/>
    <w:rsid w:val="00B62C7B"/>
    <w:rsid w:val="00B62E20"/>
    <w:rsid w:val="00B62E3F"/>
    <w:rsid w:val="00B62E51"/>
    <w:rsid w:val="00B62F85"/>
    <w:rsid w:val="00B63052"/>
    <w:rsid w:val="00B63496"/>
    <w:rsid w:val="00B63BFA"/>
    <w:rsid w:val="00B63DEA"/>
    <w:rsid w:val="00B63F5F"/>
    <w:rsid w:val="00B64781"/>
    <w:rsid w:val="00B64B34"/>
    <w:rsid w:val="00B64FA4"/>
    <w:rsid w:val="00B6503D"/>
    <w:rsid w:val="00B650F4"/>
    <w:rsid w:val="00B65546"/>
    <w:rsid w:val="00B655E6"/>
    <w:rsid w:val="00B65C51"/>
    <w:rsid w:val="00B65D15"/>
    <w:rsid w:val="00B65E99"/>
    <w:rsid w:val="00B65FFF"/>
    <w:rsid w:val="00B66006"/>
    <w:rsid w:val="00B663FF"/>
    <w:rsid w:val="00B66678"/>
    <w:rsid w:val="00B666AF"/>
    <w:rsid w:val="00B666B9"/>
    <w:rsid w:val="00B66817"/>
    <w:rsid w:val="00B66D21"/>
    <w:rsid w:val="00B66D5A"/>
    <w:rsid w:val="00B66DAD"/>
    <w:rsid w:val="00B66DE0"/>
    <w:rsid w:val="00B6718E"/>
    <w:rsid w:val="00B671ED"/>
    <w:rsid w:val="00B674FD"/>
    <w:rsid w:val="00B67792"/>
    <w:rsid w:val="00B6785C"/>
    <w:rsid w:val="00B67D17"/>
    <w:rsid w:val="00B70292"/>
    <w:rsid w:val="00B70485"/>
    <w:rsid w:val="00B70877"/>
    <w:rsid w:val="00B708C7"/>
    <w:rsid w:val="00B70A1F"/>
    <w:rsid w:val="00B70C75"/>
    <w:rsid w:val="00B70EBE"/>
    <w:rsid w:val="00B70FA1"/>
    <w:rsid w:val="00B71119"/>
    <w:rsid w:val="00B71164"/>
    <w:rsid w:val="00B7126F"/>
    <w:rsid w:val="00B71480"/>
    <w:rsid w:val="00B71769"/>
    <w:rsid w:val="00B717A2"/>
    <w:rsid w:val="00B71833"/>
    <w:rsid w:val="00B71D8E"/>
    <w:rsid w:val="00B72373"/>
    <w:rsid w:val="00B72392"/>
    <w:rsid w:val="00B723C5"/>
    <w:rsid w:val="00B72455"/>
    <w:rsid w:val="00B72549"/>
    <w:rsid w:val="00B72720"/>
    <w:rsid w:val="00B72740"/>
    <w:rsid w:val="00B72776"/>
    <w:rsid w:val="00B727F0"/>
    <w:rsid w:val="00B728A2"/>
    <w:rsid w:val="00B72A21"/>
    <w:rsid w:val="00B72AE7"/>
    <w:rsid w:val="00B72CCD"/>
    <w:rsid w:val="00B72CF8"/>
    <w:rsid w:val="00B73059"/>
    <w:rsid w:val="00B7341F"/>
    <w:rsid w:val="00B7377E"/>
    <w:rsid w:val="00B73A2E"/>
    <w:rsid w:val="00B73C36"/>
    <w:rsid w:val="00B74007"/>
    <w:rsid w:val="00B741AD"/>
    <w:rsid w:val="00B743AD"/>
    <w:rsid w:val="00B74440"/>
    <w:rsid w:val="00B7470C"/>
    <w:rsid w:val="00B74722"/>
    <w:rsid w:val="00B74732"/>
    <w:rsid w:val="00B74841"/>
    <w:rsid w:val="00B749F2"/>
    <w:rsid w:val="00B74A87"/>
    <w:rsid w:val="00B74AF1"/>
    <w:rsid w:val="00B74CE1"/>
    <w:rsid w:val="00B74F2C"/>
    <w:rsid w:val="00B7509C"/>
    <w:rsid w:val="00B752C3"/>
    <w:rsid w:val="00B756C0"/>
    <w:rsid w:val="00B75858"/>
    <w:rsid w:val="00B7593D"/>
    <w:rsid w:val="00B75FF5"/>
    <w:rsid w:val="00B7622C"/>
    <w:rsid w:val="00B763D5"/>
    <w:rsid w:val="00B7646A"/>
    <w:rsid w:val="00B764CF"/>
    <w:rsid w:val="00B7681F"/>
    <w:rsid w:val="00B768B0"/>
    <w:rsid w:val="00B76908"/>
    <w:rsid w:val="00B76ABB"/>
    <w:rsid w:val="00B76EE5"/>
    <w:rsid w:val="00B774C7"/>
    <w:rsid w:val="00B774ED"/>
    <w:rsid w:val="00B7792D"/>
    <w:rsid w:val="00B77973"/>
    <w:rsid w:val="00B77D77"/>
    <w:rsid w:val="00B80185"/>
    <w:rsid w:val="00B8034C"/>
    <w:rsid w:val="00B80B94"/>
    <w:rsid w:val="00B80C66"/>
    <w:rsid w:val="00B81202"/>
    <w:rsid w:val="00B8146A"/>
    <w:rsid w:val="00B81702"/>
    <w:rsid w:val="00B81E43"/>
    <w:rsid w:val="00B82838"/>
    <w:rsid w:val="00B82B83"/>
    <w:rsid w:val="00B82BBC"/>
    <w:rsid w:val="00B8311C"/>
    <w:rsid w:val="00B836BE"/>
    <w:rsid w:val="00B83B06"/>
    <w:rsid w:val="00B8436C"/>
    <w:rsid w:val="00B84A70"/>
    <w:rsid w:val="00B84B0C"/>
    <w:rsid w:val="00B84CEE"/>
    <w:rsid w:val="00B85069"/>
    <w:rsid w:val="00B851EA"/>
    <w:rsid w:val="00B852D6"/>
    <w:rsid w:val="00B854D8"/>
    <w:rsid w:val="00B856A4"/>
    <w:rsid w:val="00B85CCD"/>
    <w:rsid w:val="00B86507"/>
    <w:rsid w:val="00B865CB"/>
    <w:rsid w:val="00B867BC"/>
    <w:rsid w:val="00B867CE"/>
    <w:rsid w:val="00B86960"/>
    <w:rsid w:val="00B869C0"/>
    <w:rsid w:val="00B86ABA"/>
    <w:rsid w:val="00B86AE4"/>
    <w:rsid w:val="00B86B5A"/>
    <w:rsid w:val="00B86C71"/>
    <w:rsid w:val="00B86CD3"/>
    <w:rsid w:val="00B86E92"/>
    <w:rsid w:val="00B870CD"/>
    <w:rsid w:val="00B87125"/>
    <w:rsid w:val="00B8745B"/>
    <w:rsid w:val="00B87554"/>
    <w:rsid w:val="00B87EF3"/>
    <w:rsid w:val="00B9011E"/>
    <w:rsid w:val="00B9039B"/>
    <w:rsid w:val="00B9072B"/>
    <w:rsid w:val="00B9078D"/>
    <w:rsid w:val="00B90845"/>
    <w:rsid w:val="00B90B34"/>
    <w:rsid w:val="00B90D30"/>
    <w:rsid w:val="00B90D4C"/>
    <w:rsid w:val="00B910E1"/>
    <w:rsid w:val="00B91490"/>
    <w:rsid w:val="00B9160D"/>
    <w:rsid w:val="00B91B9A"/>
    <w:rsid w:val="00B91CC7"/>
    <w:rsid w:val="00B91FBC"/>
    <w:rsid w:val="00B921EA"/>
    <w:rsid w:val="00B925B6"/>
    <w:rsid w:val="00B927A1"/>
    <w:rsid w:val="00B9291A"/>
    <w:rsid w:val="00B92AD3"/>
    <w:rsid w:val="00B92FC6"/>
    <w:rsid w:val="00B93184"/>
    <w:rsid w:val="00B93582"/>
    <w:rsid w:val="00B93A41"/>
    <w:rsid w:val="00B93ECF"/>
    <w:rsid w:val="00B9470E"/>
    <w:rsid w:val="00B947D3"/>
    <w:rsid w:val="00B948DF"/>
    <w:rsid w:val="00B94AE6"/>
    <w:rsid w:val="00B94D47"/>
    <w:rsid w:val="00B94E08"/>
    <w:rsid w:val="00B952AE"/>
    <w:rsid w:val="00B95480"/>
    <w:rsid w:val="00B959DA"/>
    <w:rsid w:val="00B95B07"/>
    <w:rsid w:val="00B95B24"/>
    <w:rsid w:val="00B9608F"/>
    <w:rsid w:val="00B96445"/>
    <w:rsid w:val="00B96CD4"/>
    <w:rsid w:val="00B96E40"/>
    <w:rsid w:val="00B9712B"/>
    <w:rsid w:val="00B971AD"/>
    <w:rsid w:val="00B972E4"/>
    <w:rsid w:val="00B97447"/>
    <w:rsid w:val="00B97632"/>
    <w:rsid w:val="00B97677"/>
    <w:rsid w:val="00B97819"/>
    <w:rsid w:val="00B978BA"/>
    <w:rsid w:val="00B97AEE"/>
    <w:rsid w:val="00B97F7C"/>
    <w:rsid w:val="00B97F9F"/>
    <w:rsid w:val="00BA006B"/>
    <w:rsid w:val="00BA0470"/>
    <w:rsid w:val="00BA05D0"/>
    <w:rsid w:val="00BA0704"/>
    <w:rsid w:val="00BA077B"/>
    <w:rsid w:val="00BA084D"/>
    <w:rsid w:val="00BA0BEB"/>
    <w:rsid w:val="00BA12A2"/>
    <w:rsid w:val="00BA1396"/>
    <w:rsid w:val="00BA142F"/>
    <w:rsid w:val="00BA147C"/>
    <w:rsid w:val="00BA1763"/>
    <w:rsid w:val="00BA18F3"/>
    <w:rsid w:val="00BA24BF"/>
    <w:rsid w:val="00BA289A"/>
    <w:rsid w:val="00BA28CF"/>
    <w:rsid w:val="00BA2B78"/>
    <w:rsid w:val="00BA2B7C"/>
    <w:rsid w:val="00BA30B7"/>
    <w:rsid w:val="00BA335B"/>
    <w:rsid w:val="00BA37EC"/>
    <w:rsid w:val="00BA38E5"/>
    <w:rsid w:val="00BA3AEC"/>
    <w:rsid w:val="00BA3DE1"/>
    <w:rsid w:val="00BA3E55"/>
    <w:rsid w:val="00BA3FC7"/>
    <w:rsid w:val="00BA4248"/>
    <w:rsid w:val="00BA44BB"/>
    <w:rsid w:val="00BA4664"/>
    <w:rsid w:val="00BA48A3"/>
    <w:rsid w:val="00BA4B2F"/>
    <w:rsid w:val="00BA4C1D"/>
    <w:rsid w:val="00BA4DF4"/>
    <w:rsid w:val="00BA4E92"/>
    <w:rsid w:val="00BA4EC5"/>
    <w:rsid w:val="00BA5340"/>
    <w:rsid w:val="00BA5382"/>
    <w:rsid w:val="00BA5624"/>
    <w:rsid w:val="00BA5772"/>
    <w:rsid w:val="00BA5785"/>
    <w:rsid w:val="00BA57B8"/>
    <w:rsid w:val="00BA57EE"/>
    <w:rsid w:val="00BA58CC"/>
    <w:rsid w:val="00BA5B3D"/>
    <w:rsid w:val="00BA5BF6"/>
    <w:rsid w:val="00BA5DD4"/>
    <w:rsid w:val="00BA5ED5"/>
    <w:rsid w:val="00BA6113"/>
    <w:rsid w:val="00BA614B"/>
    <w:rsid w:val="00BA6741"/>
    <w:rsid w:val="00BA693C"/>
    <w:rsid w:val="00BA6C50"/>
    <w:rsid w:val="00BA6C5D"/>
    <w:rsid w:val="00BA7024"/>
    <w:rsid w:val="00BA7188"/>
    <w:rsid w:val="00BA7623"/>
    <w:rsid w:val="00BA76D1"/>
    <w:rsid w:val="00BA7818"/>
    <w:rsid w:val="00BA7A4B"/>
    <w:rsid w:val="00BA7D89"/>
    <w:rsid w:val="00BA7F5B"/>
    <w:rsid w:val="00BB0311"/>
    <w:rsid w:val="00BB0362"/>
    <w:rsid w:val="00BB0508"/>
    <w:rsid w:val="00BB0558"/>
    <w:rsid w:val="00BB0D4E"/>
    <w:rsid w:val="00BB0DBB"/>
    <w:rsid w:val="00BB0F01"/>
    <w:rsid w:val="00BB0F70"/>
    <w:rsid w:val="00BB1317"/>
    <w:rsid w:val="00BB1792"/>
    <w:rsid w:val="00BB18C8"/>
    <w:rsid w:val="00BB1BA0"/>
    <w:rsid w:val="00BB1FCB"/>
    <w:rsid w:val="00BB2169"/>
    <w:rsid w:val="00BB21B7"/>
    <w:rsid w:val="00BB235F"/>
    <w:rsid w:val="00BB2367"/>
    <w:rsid w:val="00BB23B3"/>
    <w:rsid w:val="00BB245C"/>
    <w:rsid w:val="00BB25F6"/>
    <w:rsid w:val="00BB266E"/>
    <w:rsid w:val="00BB2AF8"/>
    <w:rsid w:val="00BB2BEA"/>
    <w:rsid w:val="00BB2E5D"/>
    <w:rsid w:val="00BB2EE0"/>
    <w:rsid w:val="00BB2F76"/>
    <w:rsid w:val="00BB3206"/>
    <w:rsid w:val="00BB3224"/>
    <w:rsid w:val="00BB327D"/>
    <w:rsid w:val="00BB3477"/>
    <w:rsid w:val="00BB393D"/>
    <w:rsid w:val="00BB3AE6"/>
    <w:rsid w:val="00BB3B59"/>
    <w:rsid w:val="00BB3D5B"/>
    <w:rsid w:val="00BB3DAC"/>
    <w:rsid w:val="00BB3EA2"/>
    <w:rsid w:val="00BB42B6"/>
    <w:rsid w:val="00BB43B0"/>
    <w:rsid w:val="00BB444D"/>
    <w:rsid w:val="00BB47CB"/>
    <w:rsid w:val="00BB4ACB"/>
    <w:rsid w:val="00BB4B8B"/>
    <w:rsid w:val="00BB4C92"/>
    <w:rsid w:val="00BB4E9E"/>
    <w:rsid w:val="00BB4ECE"/>
    <w:rsid w:val="00BB5156"/>
    <w:rsid w:val="00BB52C9"/>
    <w:rsid w:val="00BB55AE"/>
    <w:rsid w:val="00BB55E7"/>
    <w:rsid w:val="00BB5A8D"/>
    <w:rsid w:val="00BB5B03"/>
    <w:rsid w:val="00BB5BD2"/>
    <w:rsid w:val="00BB5D00"/>
    <w:rsid w:val="00BB5E72"/>
    <w:rsid w:val="00BB61ED"/>
    <w:rsid w:val="00BB6276"/>
    <w:rsid w:val="00BB6526"/>
    <w:rsid w:val="00BB68A0"/>
    <w:rsid w:val="00BB69DC"/>
    <w:rsid w:val="00BB6A53"/>
    <w:rsid w:val="00BB6AE1"/>
    <w:rsid w:val="00BB6E14"/>
    <w:rsid w:val="00BB6F46"/>
    <w:rsid w:val="00BB7040"/>
    <w:rsid w:val="00BB7155"/>
    <w:rsid w:val="00BB73D7"/>
    <w:rsid w:val="00BB73F8"/>
    <w:rsid w:val="00BB7AEB"/>
    <w:rsid w:val="00BB7CE7"/>
    <w:rsid w:val="00BB7E2D"/>
    <w:rsid w:val="00BB7E49"/>
    <w:rsid w:val="00BB7F55"/>
    <w:rsid w:val="00BC0314"/>
    <w:rsid w:val="00BC09DB"/>
    <w:rsid w:val="00BC0ACB"/>
    <w:rsid w:val="00BC1252"/>
    <w:rsid w:val="00BC1274"/>
    <w:rsid w:val="00BC1410"/>
    <w:rsid w:val="00BC14AC"/>
    <w:rsid w:val="00BC1B4B"/>
    <w:rsid w:val="00BC2002"/>
    <w:rsid w:val="00BC20F5"/>
    <w:rsid w:val="00BC2D88"/>
    <w:rsid w:val="00BC2DCC"/>
    <w:rsid w:val="00BC326A"/>
    <w:rsid w:val="00BC34A7"/>
    <w:rsid w:val="00BC34AA"/>
    <w:rsid w:val="00BC3583"/>
    <w:rsid w:val="00BC35FB"/>
    <w:rsid w:val="00BC3918"/>
    <w:rsid w:val="00BC3A49"/>
    <w:rsid w:val="00BC3B3E"/>
    <w:rsid w:val="00BC3B66"/>
    <w:rsid w:val="00BC3C85"/>
    <w:rsid w:val="00BC41E6"/>
    <w:rsid w:val="00BC4336"/>
    <w:rsid w:val="00BC4486"/>
    <w:rsid w:val="00BC49A1"/>
    <w:rsid w:val="00BC49B0"/>
    <w:rsid w:val="00BC4A23"/>
    <w:rsid w:val="00BC4B16"/>
    <w:rsid w:val="00BC4FC4"/>
    <w:rsid w:val="00BC5178"/>
    <w:rsid w:val="00BC540A"/>
    <w:rsid w:val="00BC55C4"/>
    <w:rsid w:val="00BC572B"/>
    <w:rsid w:val="00BC5E60"/>
    <w:rsid w:val="00BC61B5"/>
    <w:rsid w:val="00BC620F"/>
    <w:rsid w:val="00BC6280"/>
    <w:rsid w:val="00BC6774"/>
    <w:rsid w:val="00BC6800"/>
    <w:rsid w:val="00BC6A6B"/>
    <w:rsid w:val="00BC6D70"/>
    <w:rsid w:val="00BC6DE4"/>
    <w:rsid w:val="00BC6DF0"/>
    <w:rsid w:val="00BC6F1C"/>
    <w:rsid w:val="00BC7046"/>
    <w:rsid w:val="00BC7162"/>
    <w:rsid w:val="00BC76D7"/>
    <w:rsid w:val="00BC77F9"/>
    <w:rsid w:val="00BD0059"/>
    <w:rsid w:val="00BD04CA"/>
    <w:rsid w:val="00BD05A8"/>
    <w:rsid w:val="00BD0839"/>
    <w:rsid w:val="00BD0BB1"/>
    <w:rsid w:val="00BD0CDF"/>
    <w:rsid w:val="00BD0F4E"/>
    <w:rsid w:val="00BD10B9"/>
    <w:rsid w:val="00BD114A"/>
    <w:rsid w:val="00BD13EA"/>
    <w:rsid w:val="00BD1717"/>
    <w:rsid w:val="00BD1FA9"/>
    <w:rsid w:val="00BD2907"/>
    <w:rsid w:val="00BD2EA2"/>
    <w:rsid w:val="00BD2FA6"/>
    <w:rsid w:val="00BD3337"/>
    <w:rsid w:val="00BD3430"/>
    <w:rsid w:val="00BD3480"/>
    <w:rsid w:val="00BD3523"/>
    <w:rsid w:val="00BD373F"/>
    <w:rsid w:val="00BD37CC"/>
    <w:rsid w:val="00BD3913"/>
    <w:rsid w:val="00BD3B8B"/>
    <w:rsid w:val="00BD3BCF"/>
    <w:rsid w:val="00BD43F4"/>
    <w:rsid w:val="00BD4422"/>
    <w:rsid w:val="00BD44ED"/>
    <w:rsid w:val="00BD45B5"/>
    <w:rsid w:val="00BD45C3"/>
    <w:rsid w:val="00BD4792"/>
    <w:rsid w:val="00BD48A1"/>
    <w:rsid w:val="00BD4BEE"/>
    <w:rsid w:val="00BD4C28"/>
    <w:rsid w:val="00BD4E26"/>
    <w:rsid w:val="00BD53D3"/>
    <w:rsid w:val="00BD5761"/>
    <w:rsid w:val="00BD58F2"/>
    <w:rsid w:val="00BD5956"/>
    <w:rsid w:val="00BD5A2B"/>
    <w:rsid w:val="00BD5A44"/>
    <w:rsid w:val="00BD5D89"/>
    <w:rsid w:val="00BD66FF"/>
    <w:rsid w:val="00BD67A5"/>
    <w:rsid w:val="00BD68DC"/>
    <w:rsid w:val="00BD6B72"/>
    <w:rsid w:val="00BD70DB"/>
    <w:rsid w:val="00BD7172"/>
    <w:rsid w:val="00BD740D"/>
    <w:rsid w:val="00BD7418"/>
    <w:rsid w:val="00BD77A8"/>
    <w:rsid w:val="00BD7980"/>
    <w:rsid w:val="00BD7BB0"/>
    <w:rsid w:val="00BD7C4B"/>
    <w:rsid w:val="00BD7E24"/>
    <w:rsid w:val="00BE05A9"/>
    <w:rsid w:val="00BE0B83"/>
    <w:rsid w:val="00BE0C62"/>
    <w:rsid w:val="00BE0CEC"/>
    <w:rsid w:val="00BE1011"/>
    <w:rsid w:val="00BE12FE"/>
    <w:rsid w:val="00BE12FF"/>
    <w:rsid w:val="00BE1338"/>
    <w:rsid w:val="00BE1D97"/>
    <w:rsid w:val="00BE1DCB"/>
    <w:rsid w:val="00BE1F05"/>
    <w:rsid w:val="00BE1F08"/>
    <w:rsid w:val="00BE20A3"/>
    <w:rsid w:val="00BE272E"/>
    <w:rsid w:val="00BE2C7E"/>
    <w:rsid w:val="00BE2D32"/>
    <w:rsid w:val="00BE2D48"/>
    <w:rsid w:val="00BE33B3"/>
    <w:rsid w:val="00BE36A4"/>
    <w:rsid w:val="00BE38D9"/>
    <w:rsid w:val="00BE3902"/>
    <w:rsid w:val="00BE3E22"/>
    <w:rsid w:val="00BE40B4"/>
    <w:rsid w:val="00BE4120"/>
    <w:rsid w:val="00BE41E2"/>
    <w:rsid w:val="00BE41EE"/>
    <w:rsid w:val="00BE45CA"/>
    <w:rsid w:val="00BE48F4"/>
    <w:rsid w:val="00BE4A22"/>
    <w:rsid w:val="00BE4E54"/>
    <w:rsid w:val="00BE5382"/>
    <w:rsid w:val="00BE5447"/>
    <w:rsid w:val="00BE55E9"/>
    <w:rsid w:val="00BE562D"/>
    <w:rsid w:val="00BE5A02"/>
    <w:rsid w:val="00BE5EAE"/>
    <w:rsid w:val="00BE5EFD"/>
    <w:rsid w:val="00BE60E4"/>
    <w:rsid w:val="00BE6842"/>
    <w:rsid w:val="00BE6868"/>
    <w:rsid w:val="00BE6EC3"/>
    <w:rsid w:val="00BE7518"/>
    <w:rsid w:val="00BE7F4C"/>
    <w:rsid w:val="00BE7FA7"/>
    <w:rsid w:val="00BF00F3"/>
    <w:rsid w:val="00BF0912"/>
    <w:rsid w:val="00BF0BDC"/>
    <w:rsid w:val="00BF0C65"/>
    <w:rsid w:val="00BF0E5B"/>
    <w:rsid w:val="00BF0FE1"/>
    <w:rsid w:val="00BF1054"/>
    <w:rsid w:val="00BF10B2"/>
    <w:rsid w:val="00BF126B"/>
    <w:rsid w:val="00BF1E89"/>
    <w:rsid w:val="00BF1ED0"/>
    <w:rsid w:val="00BF212B"/>
    <w:rsid w:val="00BF2384"/>
    <w:rsid w:val="00BF2628"/>
    <w:rsid w:val="00BF2707"/>
    <w:rsid w:val="00BF2AC2"/>
    <w:rsid w:val="00BF2B41"/>
    <w:rsid w:val="00BF2C43"/>
    <w:rsid w:val="00BF325E"/>
    <w:rsid w:val="00BF336F"/>
    <w:rsid w:val="00BF3375"/>
    <w:rsid w:val="00BF3522"/>
    <w:rsid w:val="00BF3BDC"/>
    <w:rsid w:val="00BF3BE6"/>
    <w:rsid w:val="00BF4776"/>
    <w:rsid w:val="00BF48AB"/>
    <w:rsid w:val="00BF4921"/>
    <w:rsid w:val="00BF4DF0"/>
    <w:rsid w:val="00BF5140"/>
    <w:rsid w:val="00BF5463"/>
    <w:rsid w:val="00BF5718"/>
    <w:rsid w:val="00BF61A8"/>
    <w:rsid w:val="00BF6614"/>
    <w:rsid w:val="00BF6A8E"/>
    <w:rsid w:val="00BF6B1C"/>
    <w:rsid w:val="00BF6C12"/>
    <w:rsid w:val="00BF6E1B"/>
    <w:rsid w:val="00BF6EE4"/>
    <w:rsid w:val="00BF6F81"/>
    <w:rsid w:val="00BF7130"/>
    <w:rsid w:val="00BF732B"/>
    <w:rsid w:val="00BF7793"/>
    <w:rsid w:val="00BF7810"/>
    <w:rsid w:val="00BF7992"/>
    <w:rsid w:val="00BF79A2"/>
    <w:rsid w:val="00BF7B10"/>
    <w:rsid w:val="00BF7BF9"/>
    <w:rsid w:val="00BF7C21"/>
    <w:rsid w:val="00BF7D7F"/>
    <w:rsid w:val="00BF7EC0"/>
    <w:rsid w:val="00C000CE"/>
    <w:rsid w:val="00C0014C"/>
    <w:rsid w:val="00C00468"/>
    <w:rsid w:val="00C0059C"/>
    <w:rsid w:val="00C00642"/>
    <w:rsid w:val="00C008C7"/>
    <w:rsid w:val="00C00C4B"/>
    <w:rsid w:val="00C00E17"/>
    <w:rsid w:val="00C0127E"/>
    <w:rsid w:val="00C01755"/>
    <w:rsid w:val="00C019FF"/>
    <w:rsid w:val="00C01B05"/>
    <w:rsid w:val="00C01C53"/>
    <w:rsid w:val="00C01E16"/>
    <w:rsid w:val="00C01E71"/>
    <w:rsid w:val="00C02326"/>
    <w:rsid w:val="00C025EF"/>
    <w:rsid w:val="00C029AC"/>
    <w:rsid w:val="00C02AE6"/>
    <w:rsid w:val="00C02BE4"/>
    <w:rsid w:val="00C02DB6"/>
    <w:rsid w:val="00C0303F"/>
    <w:rsid w:val="00C03479"/>
    <w:rsid w:val="00C03AF0"/>
    <w:rsid w:val="00C03C6F"/>
    <w:rsid w:val="00C03C8F"/>
    <w:rsid w:val="00C03DB1"/>
    <w:rsid w:val="00C03F1F"/>
    <w:rsid w:val="00C044AE"/>
    <w:rsid w:val="00C0480F"/>
    <w:rsid w:val="00C049AE"/>
    <w:rsid w:val="00C04CDD"/>
    <w:rsid w:val="00C05293"/>
    <w:rsid w:val="00C05556"/>
    <w:rsid w:val="00C0557F"/>
    <w:rsid w:val="00C05FAF"/>
    <w:rsid w:val="00C06252"/>
    <w:rsid w:val="00C065BB"/>
    <w:rsid w:val="00C06942"/>
    <w:rsid w:val="00C06AB3"/>
    <w:rsid w:val="00C06B87"/>
    <w:rsid w:val="00C06DB2"/>
    <w:rsid w:val="00C07440"/>
    <w:rsid w:val="00C07567"/>
    <w:rsid w:val="00C07758"/>
    <w:rsid w:val="00C0792F"/>
    <w:rsid w:val="00C07A45"/>
    <w:rsid w:val="00C1023F"/>
    <w:rsid w:val="00C105E0"/>
    <w:rsid w:val="00C10664"/>
    <w:rsid w:val="00C10670"/>
    <w:rsid w:val="00C10688"/>
    <w:rsid w:val="00C10F89"/>
    <w:rsid w:val="00C10FD8"/>
    <w:rsid w:val="00C110F6"/>
    <w:rsid w:val="00C11122"/>
    <w:rsid w:val="00C11147"/>
    <w:rsid w:val="00C113F8"/>
    <w:rsid w:val="00C114B6"/>
    <w:rsid w:val="00C11688"/>
    <w:rsid w:val="00C116E0"/>
    <w:rsid w:val="00C1178F"/>
    <w:rsid w:val="00C119CF"/>
    <w:rsid w:val="00C11B0A"/>
    <w:rsid w:val="00C11B0E"/>
    <w:rsid w:val="00C12597"/>
    <w:rsid w:val="00C12634"/>
    <w:rsid w:val="00C12781"/>
    <w:rsid w:val="00C12986"/>
    <w:rsid w:val="00C12BF7"/>
    <w:rsid w:val="00C13889"/>
    <w:rsid w:val="00C13D6D"/>
    <w:rsid w:val="00C145C4"/>
    <w:rsid w:val="00C15310"/>
    <w:rsid w:val="00C153F7"/>
    <w:rsid w:val="00C158D0"/>
    <w:rsid w:val="00C15BAD"/>
    <w:rsid w:val="00C1609F"/>
    <w:rsid w:val="00C1610C"/>
    <w:rsid w:val="00C1678D"/>
    <w:rsid w:val="00C16AFD"/>
    <w:rsid w:val="00C16C39"/>
    <w:rsid w:val="00C16D97"/>
    <w:rsid w:val="00C16ECA"/>
    <w:rsid w:val="00C17029"/>
    <w:rsid w:val="00C17086"/>
    <w:rsid w:val="00C1719B"/>
    <w:rsid w:val="00C1764E"/>
    <w:rsid w:val="00C1779D"/>
    <w:rsid w:val="00C177F3"/>
    <w:rsid w:val="00C178AF"/>
    <w:rsid w:val="00C17A00"/>
    <w:rsid w:val="00C17B2A"/>
    <w:rsid w:val="00C17C73"/>
    <w:rsid w:val="00C17CD8"/>
    <w:rsid w:val="00C17E57"/>
    <w:rsid w:val="00C17E9B"/>
    <w:rsid w:val="00C17FD4"/>
    <w:rsid w:val="00C17FD9"/>
    <w:rsid w:val="00C20775"/>
    <w:rsid w:val="00C207DF"/>
    <w:rsid w:val="00C21325"/>
    <w:rsid w:val="00C213C4"/>
    <w:rsid w:val="00C21AE6"/>
    <w:rsid w:val="00C21B3D"/>
    <w:rsid w:val="00C21D63"/>
    <w:rsid w:val="00C21D8C"/>
    <w:rsid w:val="00C21EAA"/>
    <w:rsid w:val="00C222DB"/>
    <w:rsid w:val="00C22420"/>
    <w:rsid w:val="00C22483"/>
    <w:rsid w:val="00C22876"/>
    <w:rsid w:val="00C22B5C"/>
    <w:rsid w:val="00C22BF5"/>
    <w:rsid w:val="00C2341B"/>
    <w:rsid w:val="00C23618"/>
    <w:rsid w:val="00C237BF"/>
    <w:rsid w:val="00C23814"/>
    <w:rsid w:val="00C23928"/>
    <w:rsid w:val="00C239F7"/>
    <w:rsid w:val="00C23C83"/>
    <w:rsid w:val="00C23E13"/>
    <w:rsid w:val="00C23F02"/>
    <w:rsid w:val="00C24077"/>
    <w:rsid w:val="00C244A2"/>
    <w:rsid w:val="00C24688"/>
    <w:rsid w:val="00C24A7B"/>
    <w:rsid w:val="00C24C52"/>
    <w:rsid w:val="00C24FA9"/>
    <w:rsid w:val="00C250F0"/>
    <w:rsid w:val="00C251F3"/>
    <w:rsid w:val="00C25441"/>
    <w:rsid w:val="00C25C81"/>
    <w:rsid w:val="00C25D88"/>
    <w:rsid w:val="00C25F9B"/>
    <w:rsid w:val="00C26051"/>
    <w:rsid w:val="00C263A1"/>
    <w:rsid w:val="00C26404"/>
    <w:rsid w:val="00C26570"/>
    <w:rsid w:val="00C266E1"/>
    <w:rsid w:val="00C267F6"/>
    <w:rsid w:val="00C26CF1"/>
    <w:rsid w:val="00C26F89"/>
    <w:rsid w:val="00C2705F"/>
    <w:rsid w:val="00C270D4"/>
    <w:rsid w:val="00C273C1"/>
    <w:rsid w:val="00C27D1A"/>
    <w:rsid w:val="00C27D59"/>
    <w:rsid w:val="00C27F67"/>
    <w:rsid w:val="00C30080"/>
    <w:rsid w:val="00C30415"/>
    <w:rsid w:val="00C30613"/>
    <w:rsid w:val="00C3073C"/>
    <w:rsid w:val="00C30F55"/>
    <w:rsid w:val="00C30F82"/>
    <w:rsid w:val="00C30FB6"/>
    <w:rsid w:val="00C31228"/>
    <w:rsid w:val="00C313C0"/>
    <w:rsid w:val="00C3149A"/>
    <w:rsid w:val="00C31665"/>
    <w:rsid w:val="00C31902"/>
    <w:rsid w:val="00C31A4A"/>
    <w:rsid w:val="00C31E1F"/>
    <w:rsid w:val="00C31EC7"/>
    <w:rsid w:val="00C3213C"/>
    <w:rsid w:val="00C32386"/>
    <w:rsid w:val="00C325B0"/>
    <w:rsid w:val="00C32990"/>
    <w:rsid w:val="00C32B3E"/>
    <w:rsid w:val="00C331FC"/>
    <w:rsid w:val="00C332A8"/>
    <w:rsid w:val="00C33A9C"/>
    <w:rsid w:val="00C33E1A"/>
    <w:rsid w:val="00C33E75"/>
    <w:rsid w:val="00C34642"/>
    <w:rsid w:val="00C34938"/>
    <w:rsid w:val="00C34B47"/>
    <w:rsid w:val="00C34C1F"/>
    <w:rsid w:val="00C34E3E"/>
    <w:rsid w:val="00C34E42"/>
    <w:rsid w:val="00C351F2"/>
    <w:rsid w:val="00C3528B"/>
    <w:rsid w:val="00C35EC0"/>
    <w:rsid w:val="00C36398"/>
    <w:rsid w:val="00C36466"/>
    <w:rsid w:val="00C36750"/>
    <w:rsid w:val="00C368DA"/>
    <w:rsid w:val="00C369D3"/>
    <w:rsid w:val="00C36E95"/>
    <w:rsid w:val="00C36F5E"/>
    <w:rsid w:val="00C37885"/>
    <w:rsid w:val="00C379D3"/>
    <w:rsid w:val="00C37A08"/>
    <w:rsid w:val="00C37BCC"/>
    <w:rsid w:val="00C40683"/>
    <w:rsid w:val="00C4088F"/>
    <w:rsid w:val="00C40945"/>
    <w:rsid w:val="00C40D88"/>
    <w:rsid w:val="00C4129C"/>
    <w:rsid w:val="00C41755"/>
    <w:rsid w:val="00C41A79"/>
    <w:rsid w:val="00C41B01"/>
    <w:rsid w:val="00C41D00"/>
    <w:rsid w:val="00C420FC"/>
    <w:rsid w:val="00C4227A"/>
    <w:rsid w:val="00C42284"/>
    <w:rsid w:val="00C42CDA"/>
    <w:rsid w:val="00C42DAB"/>
    <w:rsid w:val="00C43334"/>
    <w:rsid w:val="00C4358E"/>
    <w:rsid w:val="00C43977"/>
    <w:rsid w:val="00C439FE"/>
    <w:rsid w:val="00C43AE4"/>
    <w:rsid w:val="00C43C3E"/>
    <w:rsid w:val="00C44312"/>
    <w:rsid w:val="00C44A89"/>
    <w:rsid w:val="00C44F8E"/>
    <w:rsid w:val="00C45260"/>
    <w:rsid w:val="00C456F7"/>
    <w:rsid w:val="00C4589D"/>
    <w:rsid w:val="00C458F4"/>
    <w:rsid w:val="00C45F45"/>
    <w:rsid w:val="00C46390"/>
    <w:rsid w:val="00C4648D"/>
    <w:rsid w:val="00C46ACD"/>
    <w:rsid w:val="00C46BA3"/>
    <w:rsid w:val="00C46CAC"/>
    <w:rsid w:val="00C46FE6"/>
    <w:rsid w:val="00C472D6"/>
    <w:rsid w:val="00C4747B"/>
    <w:rsid w:val="00C47536"/>
    <w:rsid w:val="00C4759B"/>
    <w:rsid w:val="00C476E3"/>
    <w:rsid w:val="00C47963"/>
    <w:rsid w:val="00C47A03"/>
    <w:rsid w:val="00C47DAC"/>
    <w:rsid w:val="00C50478"/>
    <w:rsid w:val="00C50636"/>
    <w:rsid w:val="00C509F8"/>
    <w:rsid w:val="00C50BD7"/>
    <w:rsid w:val="00C511B1"/>
    <w:rsid w:val="00C512FD"/>
    <w:rsid w:val="00C51746"/>
    <w:rsid w:val="00C51975"/>
    <w:rsid w:val="00C51C29"/>
    <w:rsid w:val="00C51F67"/>
    <w:rsid w:val="00C52374"/>
    <w:rsid w:val="00C5269D"/>
    <w:rsid w:val="00C5282B"/>
    <w:rsid w:val="00C52B80"/>
    <w:rsid w:val="00C52B8A"/>
    <w:rsid w:val="00C52CB4"/>
    <w:rsid w:val="00C52D94"/>
    <w:rsid w:val="00C52EA7"/>
    <w:rsid w:val="00C5314F"/>
    <w:rsid w:val="00C53314"/>
    <w:rsid w:val="00C536A5"/>
    <w:rsid w:val="00C53814"/>
    <w:rsid w:val="00C53CD9"/>
    <w:rsid w:val="00C53F91"/>
    <w:rsid w:val="00C542B8"/>
    <w:rsid w:val="00C545DF"/>
    <w:rsid w:val="00C54632"/>
    <w:rsid w:val="00C546CD"/>
    <w:rsid w:val="00C54ACA"/>
    <w:rsid w:val="00C54C05"/>
    <w:rsid w:val="00C54E0E"/>
    <w:rsid w:val="00C54FBF"/>
    <w:rsid w:val="00C55543"/>
    <w:rsid w:val="00C5577F"/>
    <w:rsid w:val="00C557BA"/>
    <w:rsid w:val="00C558F4"/>
    <w:rsid w:val="00C55998"/>
    <w:rsid w:val="00C55B6C"/>
    <w:rsid w:val="00C55BFC"/>
    <w:rsid w:val="00C55E13"/>
    <w:rsid w:val="00C55ED1"/>
    <w:rsid w:val="00C55F49"/>
    <w:rsid w:val="00C561EB"/>
    <w:rsid w:val="00C5630D"/>
    <w:rsid w:val="00C564FD"/>
    <w:rsid w:val="00C56679"/>
    <w:rsid w:val="00C56BC4"/>
    <w:rsid w:val="00C56C1F"/>
    <w:rsid w:val="00C56C3A"/>
    <w:rsid w:val="00C56F0E"/>
    <w:rsid w:val="00C57084"/>
    <w:rsid w:val="00C5729A"/>
    <w:rsid w:val="00C5761E"/>
    <w:rsid w:val="00C579A0"/>
    <w:rsid w:val="00C57A3C"/>
    <w:rsid w:val="00C57AF9"/>
    <w:rsid w:val="00C57E47"/>
    <w:rsid w:val="00C6047D"/>
    <w:rsid w:val="00C60493"/>
    <w:rsid w:val="00C605D0"/>
    <w:rsid w:val="00C60727"/>
    <w:rsid w:val="00C60786"/>
    <w:rsid w:val="00C60C93"/>
    <w:rsid w:val="00C61147"/>
    <w:rsid w:val="00C614CC"/>
    <w:rsid w:val="00C614CD"/>
    <w:rsid w:val="00C620D7"/>
    <w:rsid w:val="00C621AE"/>
    <w:rsid w:val="00C62426"/>
    <w:rsid w:val="00C6261D"/>
    <w:rsid w:val="00C628B7"/>
    <w:rsid w:val="00C62AE1"/>
    <w:rsid w:val="00C62EDA"/>
    <w:rsid w:val="00C62EEB"/>
    <w:rsid w:val="00C62F52"/>
    <w:rsid w:val="00C62FCC"/>
    <w:rsid w:val="00C63128"/>
    <w:rsid w:val="00C63294"/>
    <w:rsid w:val="00C632A4"/>
    <w:rsid w:val="00C6393C"/>
    <w:rsid w:val="00C63C27"/>
    <w:rsid w:val="00C63F21"/>
    <w:rsid w:val="00C64007"/>
    <w:rsid w:val="00C642CC"/>
    <w:rsid w:val="00C64D11"/>
    <w:rsid w:val="00C64D1D"/>
    <w:rsid w:val="00C64EB7"/>
    <w:rsid w:val="00C64FAF"/>
    <w:rsid w:val="00C65394"/>
    <w:rsid w:val="00C65743"/>
    <w:rsid w:val="00C65A0D"/>
    <w:rsid w:val="00C65E5A"/>
    <w:rsid w:val="00C65FD2"/>
    <w:rsid w:val="00C666C7"/>
    <w:rsid w:val="00C66A89"/>
    <w:rsid w:val="00C66DFD"/>
    <w:rsid w:val="00C67509"/>
    <w:rsid w:val="00C7039D"/>
    <w:rsid w:val="00C70597"/>
    <w:rsid w:val="00C705B6"/>
    <w:rsid w:val="00C7063C"/>
    <w:rsid w:val="00C70EC4"/>
    <w:rsid w:val="00C70F07"/>
    <w:rsid w:val="00C70F85"/>
    <w:rsid w:val="00C71430"/>
    <w:rsid w:val="00C7162A"/>
    <w:rsid w:val="00C71977"/>
    <w:rsid w:val="00C71A68"/>
    <w:rsid w:val="00C71C33"/>
    <w:rsid w:val="00C720C9"/>
    <w:rsid w:val="00C723D2"/>
    <w:rsid w:val="00C723F2"/>
    <w:rsid w:val="00C7246D"/>
    <w:rsid w:val="00C725EB"/>
    <w:rsid w:val="00C7283A"/>
    <w:rsid w:val="00C728F2"/>
    <w:rsid w:val="00C72957"/>
    <w:rsid w:val="00C72A59"/>
    <w:rsid w:val="00C73081"/>
    <w:rsid w:val="00C73692"/>
    <w:rsid w:val="00C737B8"/>
    <w:rsid w:val="00C737E3"/>
    <w:rsid w:val="00C73E07"/>
    <w:rsid w:val="00C74042"/>
    <w:rsid w:val="00C740E7"/>
    <w:rsid w:val="00C74220"/>
    <w:rsid w:val="00C74441"/>
    <w:rsid w:val="00C7460B"/>
    <w:rsid w:val="00C746B4"/>
    <w:rsid w:val="00C74790"/>
    <w:rsid w:val="00C748E5"/>
    <w:rsid w:val="00C749F3"/>
    <w:rsid w:val="00C74A4E"/>
    <w:rsid w:val="00C74AEC"/>
    <w:rsid w:val="00C74B2E"/>
    <w:rsid w:val="00C74C07"/>
    <w:rsid w:val="00C74C82"/>
    <w:rsid w:val="00C753B6"/>
    <w:rsid w:val="00C75543"/>
    <w:rsid w:val="00C75822"/>
    <w:rsid w:val="00C7582D"/>
    <w:rsid w:val="00C7591F"/>
    <w:rsid w:val="00C75A06"/>
    <w:rsid w:val="00C75ABE"/>
    <w:rsid w:val="00C75F46"/>
    <w:rsid w:val="00C762FF"/>
    <w:rsid w:val="00C7646B"/>
    <w:rsid w:val="00C76BA4"/>
    <w:rsid w:val="00C7755D"/>
    <w:rsid w:val="00C777BD"/>
    <w:rsid w:val="00C77878"/>
    <w:rsid w:val="00C77B24"/>
    <w:rsid w:val="00C77E5A"/>
    <w:rsid w:val="00C77E74"/>
    <w:rsid w:val="00C77F53"/>
    <w:rsid w:val="00C804C3"/>
    <w:rsid w:val="00C808F8"/>
    <w:rsid w:val="00C80ADB"/>
    <w:rsid w:val="00C80B50"/>
    <w:rsid w:val="00C80BA9"/>
    <w:rsid w:val="00C81022"/>
    <w:rsid w:val="00C81073"/>
    <w:rsid w:val="00C810F1"/>
    <w:rsid w:val="00C81230"/>
    <w:rsid w:val="00C81272"/>
    <w:rsid w:val="00C813B2"/>
    <w:rsid w:val="00C814E8"/>
    <w:rsid w:val="00C81669"/>
    <w:rsid w:val="00C8179A"/>
    <w:rsid w:val="00C81E31"/>
    <w:rsid w:val="00C821B6"/>
    <w:rsid w:val="00C822B9"/>
    <w:rsid w:val="00C826AD"/>
    <w:rsid w:val="00C829FA"/>
    <w:rsid w:val="00C82A6F"/>
    <w:rsid w:val="00C82F30"/>
    <w:rsid w:val="00C830AE"/>
    <w:rsid w:val="00C8330A"/>
    <w:rsid w:val="00C834EC"/>
    <w:rsid w:val="00C836CA"/>
    <w:rsid w:val="00C839BF"/>
    <w:rsid w:val="00C839E8"/>
    <w:rsid w:val="00C83B3D"/>
    <w:rsid w:val="00C83EB0"/>
    <w:rsid w:val="00C83FF1"/>
    <w:rsid w:val="00C84757"/>
    <w:rsid w:val="00C848A5"/>
    <w:rsid w:val="00C84959"/>
    <w:rsid w:val="00C84972"/>
    <w:rsid w:val="00C84A47"/>
    <w:rsid w:val="00C84C4A"/>
    <w:rsid w:val="00C84D7B"/>
    <w:rsid w:val="00C84EAE"/>
    <w:rsid w:val="00C85290"/>
    <w:rsid w:val="00C85414"/>
    <w:rsid w:val="00C85F66"/>
    <w:rsid w:val="00C86075"/>
    <w:rsid w:val="00C86558"/>
    <w:rsid w:val="00C86A54"/>
    <w:rsid w:val="00C86A6F"/>
    <w:rsid w:val="00C86CC6"/>
    <w:rsid w:val="00C87298"/>
    <w:rsid w:val="00C8729D"/>
    <w:rsid w:val="00C87463"/>
    <w:rsid w:val="00C876CC"/>
    <w:rsid w:val="00C87889"/>
    <w:rsid w:val="00C87D9D"/>
    <w:rsid w:val="00C87DCE"/>
    <w:rsid w:val="00C87DE8"/>
    <w:rsid w:val="00C87E08"/>
    <w:rsid w:val="00C87F91"/>
    <w:rsid w:val="00C90011"/>
    <w:rsid w:val="00C90601"/>
    <w:rsid w:val="00C908E4"/>
    <w:rsid w:val="00C909E1"/>
    <w:rsid w:val="00C90E66"/>
    <w:rsid w:val="00C91013"/>
    <w:rsid w:val="00C9114D"/>
    <w:rsid w:val="00C91167"/>
    <w:rsid w:val="00C913F0"/>
    <w:rsid w:val="00C91444"/>
    <w:rsid w:val="00C9145D"/>
    <w:rsid w:val="00C914CB"/>
    <w:rsid w:val="00C9179B"/>
    <w:rsid w:val="00C91A06"/>
    <w:rsid w:val="00C91A2E"/>
    <w:rsid w:val="00C91A8A"/>
    <w:rsid w:val="00C91AB0"/>
    <w:rsid w:val="00C91D0F"/>
    <w:rsid w:val="00C928B1"/>
    <w:rsid w:val="00C92D13"/>
    <w:rsid w:val="00C932D0"/>
    <w:rsid w:val="00C934DC"/>
    <w:rsid w:val="00C9361D"/>
    <w:rsid w:val="00C93BA3"/>
    <w:rsid w:val="00C93FDE"/>
    <w:rsid w:val="00C94233"/>
    <w:rsid w:val="00C9463E"/>
    <w:rsid w:val="00C9478E"/>
    <w:rsid w:val="00C947DC"/>
    <w:rsid w:val="00C94820"/>
    <w:rsid w:val="00C94B2F"/>
    <w:rsid w:val="00C94B7A"/>
    <w:rsid w:val="00C94CA3"/>
    <w:rsid w:val="00C95186"/>
    <w:rsid w:val="00C9596D"/>
    <w:rsid w:val="00C95C5E"/>
    <w:rsid w:val="00C960E1"/>
    <w:rsid w:val="00C962E2"/>
    <w:rsid w:val="00C9656E"/>
    <w:rsid w:val="00C96CDD"/>
    <w:rsid w:val="00C96D7E"/>
    <w:rsid w:val="00C96DCC"/>
    <w:rsid w:val="00C96F41"/>
    <w:rsid w:val="00C96F58"/>
    <w:rsid w:val="00C96F78"/>
    <w:rsid w:val="00C97065"/>
    <w:rsid w:val="00C971A7"/>
    <w:rsid w:val="00C976DA"/>
    <w:rsid w:val="00C97BE3"/>
    <w:rsid w:val="00CA00E2"/>
    <w:rsid w:val="00CA0199"/>
    <w:rsid w:val="00CA01BE"/>
    <w:rsid w:val="00CA01D0"/>
    <w:rsid w:val="00CA01D9"/>
    <w:rsid w:val="00CA072A"/>
    <w:rsid w:val="00CA0A7B"/>
    <w:rsid w:val="00CA0ED0"/>
    <w:rsid w:val="00CA1215"/>
    <w:rsid w:val="00CA1689"/>
    <w:rsid w:val="00CA1A77"/>
    <w:rsid w:val="00CA1B27"/>
    <w:rsid w:val="00CA1E33"/>
    <w:rsid w:val="00CA1E52"/>
    <w:rsid w:val="00CA213D"/>
    <w:rsid w:val="00CA22D8"/>
    <w:rsid w:val="00CA2479"/>
    <w:rsid w:val="00CA24E9"/>
    <w:rsid w:val="00CA26D2"/>
    <w:rsid w:val="00CA2A58"/>
    <w:rsid w:val="00CA321D"/>
    <w:rsid w:val="00CA3382"/>
    <w:rsid w:val="00CA348C"/>
    <w:rsid w:val="00CA3725"/>
    <w:rsid w:val="00CA3771"/>
    <w:rsid w:val="00CA3DFD"/>
    <w:rsid w:val="00CA3E41"/>
    <w:rsid w:val="00CA4071"/>
    <w:rsid w:val="00CA429B"/>
    <w:rsid w:val="00CA4344"/>
    <w:rsid w:val="00CA4740"/>
    <w:rsid w:val="00CA48F5"/>
    <w:rsid w:val="00CA4A0B"/>
    <w:rsid w:val="00CA4A87"/>
    <w:rsid w:val="00CA4C57"/>
    <w:rsid w:val="00CA4C94"/>
    <w:rsid w:val="00CA4EC6"/>
    <w:rsid w:val="00CA4F36"/>
    <w:rsid w:val="00CA501F"/>
    <w:rsid w:val="00CA51E0"/>
    <w:rsid w:val="00CA56C6"/>
    <w:rsid w:val="00CA5770"/>
    <w:rsid w:val="00CA586D"/>
    <w:rsid w:val="00CA5937"/>
    <w:rsid w:val="00CA5BCF"/>
    <w:rsid w:val="00CA5DDF"/>
    <w:rsid w:val="00CA5E78"/>
    <w:rsid w:val="00CA607C"/>
    <w:rsid w:val="00CA6412"/>
    <w:rsid w:val="00CA662A"/>
    <w:rsid w:val="00CA69E9"/>
    <w:rsid w:val="00CA7211"/>
    <w:rsid w:val="00CA7386"/>
    <w:rsid w:val="00CA7552"/>
    <w:rsid w:val="00CA7937"/>
    <w:rsid w:val="00CA79C0"/>
    <w:rsid w:val="00CA7B7D"/>
    <w:rsid w:val="00CA7B8D"/>
    <w:rsid w:val="00CA7BAA"/>
    <w:rsid w:val="00CA7D5E"/>
    <w:rsid w:val="00CA7ED0"/>
    <w:rsid w:val="00CA7F9E"/>
    <w:rsid w:val="00CB02E8"/>
    <w:rsid w:val="00CB0809"/>
    <w:rsid w:val="00CB0901"/>
    <w:rsid w:val="00CB13CE"/>
    <w:rsid w:val="00CB1724"/>
    <w:rsid w:val="00CB210D"/>
    <w:rsid w:val="00CB2441"/>
    <w:rsid w:val="00CB2492"/>
    <w:rsid w:val="00CB27E8"/>
    <w:rsid w:val="00CB282A"/>
    <w:rsid w:val="00CB2974"/>
    <w:rsid w:val="00CB2A0D"/>
    <w:rsid w:val="00CB2AC3"/>
    <w:rsid w:val="00CB2C73"/>
    <w:rsid w:val="00CB2D99"/>
    <w:rsid w:val="00CB3006"/>
    <w:rsid w:val="00CB31E5"/>
    <w:rsid w:val="00CB3212"/>
    <w:rsid w:val="00CB3FB0"/>
    <w:rsid w:val="00CB46D3"/>
    <w:rsid w:val="00CB49C9"/>
    <w:rsid w:val="00CB53AE"/>
    <w:rsid w:val="00CB545A"/>
    <w:rsid w:val="00CB59E4"/>
    <w:rsid w:val="00CB5A78"/>
    <w:rsid w:val="00CB5B58"/>
    <w:rsid w:val="00CB5F05"/>
    <w:rsid w:val="00CB6013"/>
    <w:rsid w:val="00CB6233"/>
    <w:rsid w:val="00CB6645"/>
    <w:rsid w:val="00CB6FDB"/>
    <w:rsid w:val="00CB702E"/>
    <w:rsid w:val="00CB7072"/>
    <w:rsid w:val="00CB70C5"/>
    <w:rsid w:val="00CB7244"/>
    <w:rsid w:val="00CB727F"/>
    <w:rsid w:val="00CB7584"/>
    <w:rsid w:val="00CB79DB"/>
    <w:rsid w:val="00CB7A78"/>
    <w:rsid w:val="00CB7C5D"/>
    <w:rsid w:val="00CB7C9B"/>
    <w:rsid w:val="00CC0136"/>
    <w:rsid w:val="00CC040D"/>
    <w:rsid w:val="00CC0471"/>
    <w:rsid w:val="00CC0490"/>
    <w:rsid w:val="00CC0641"/>
    <w:rsid w:val="00CC0796"/>
    <w:rsid w:val="00CC1003"/>
    <w:rsid w:val="00CC105F"/>
    <w:rsid w:val="00CC1093"/>
    <w:rsid w:val="00CC10FC"/>
    <w:rsid w:val="00CC1402"/>
    <w:rsid w:val="00CC15A3"/>
    <w:rsid w:val="00CC176F"/>
    <w:rsid w:val="00CC1802"/>
    <w:rsid w:val="00CC1DB6"/>
    <w:rsid w:val="00CC1DF9"/>
    <w:rsid w:val="00CC1DFF"/>
    <w:rsid w:val="00CC2198"/>
    <w:rsid w:val="00CC2461"/>
    <w:rsid w:val="00CC32CD"/>
    <w:rsid w:val="00CC39C2"/>
    <w:rsid w:val="00CC3BBD"/>
    <w:rsid w:val="00CC3CCB"/>
    <w:rsid w:val="00CC421D"/>
    <w:rsid w:val="00CC44C5"/>
    <w:rsid w:val="00CC4E65"/>
    <w:rsid w:val="00CC4F00"/>
    <w:rsid w:val="00CC4F6F"/>
    <w:rsid w:val="00CC5585"/>
    <w:rsid w:val="00CC568E"/>
    <w:rsid w:val="00CC586C"/>
    <w:rsid w:val="00CC6031"/>
    <w:rsid w:val="00CC60C9"/>
    <w:rsid w:val="00CC61F4"/>
    <w:rsid w:val="00CC6217"/>
    <w:rsid w:val="00CC64A9"/>
    <w:rsid w:val="00CC6517"/>
    <w:rsid w:val="00CC6587"/>
    <w:rsid w:val="00CC670F"/>
    <w:rsid w:val="00CC6710"/>
    <w:rsid w:val="00CC6782"/>
    <w:rsid w:val="00CC69A6"/>
    <w:rsid w:val="00CC6CB5"/>
    <w:rsid w:val="00CC7223"/>
    <w:rsid w:val="00CC7324"/>
    <w:rsid w:val="00CC73A2"/>
    <w:rsid w:val="00CC740C"/>
    <w:rsid w:val="00CC744D"/>
    <w:rsid w:val="00CC7921"/>
    <w:rsid w:val="00CC7FD9"/>
    <w:rsid w:val="00CD00ED"/>
    <w:rsid w:val="00CD01B9"/>
    <w:rsid w:val="00CD02E2"/>
    <w:rsid w:val="00CD07AB"/>
    <w:rsid w:val="00CD0845"/>
    <w:rsid w:val="00CD0A20"/>
    <w:rsid w:val="00CD0B24"/>
    <w:rsid w:val="00CD0B3E"/>
    <w:rsid w:val="00CD0B6C"/>
    <w:rsid w:val="00CD1319"/>
    <w:rsid w:val="00CD1354"/>
    <w:rsid w:val="00CD1A72"/>
    <w:rsid w:val="00CD1C1B"/>
    <w:rsid w:val="00CD1C80"/>
    <w:rsid w:val="00CD1D0F"/>
    <w:rsid w:val="00CD1D6B"/>
    <w:rsid w:val="00CD21DF"/>
    <w:rsid w:val="00CD275D"/>
    <w:rsid w:val="00CD2A87"/>
    <w:rsid w:val="00CD2F1F"/>
    <w:rsid w:val="00CD3319"/>
    <w:rsid w:val="00CD39B5"/>
    <w:rsid w:val="00CD3D12"/>
    <w:rsid w:val="00CD3D73"/>
    <w:rsid w:val="00CD3F84"/>
    <w:rsid w:val="00CD429F"/>
    <w:rsid w:val="00CD4501"/>
    <w:rsid w:val="00CD45F6"/>
    <w:rsid w:val="00CD49A3"/>
    <w:rsid w:val="00CD4CB5"/>
    <w:rsid w:val="00CD4CFC"/>
    <w:rsid w:val="00CD4D2C"/>
    <w:rsid w:val="00CD4E6D"/>
    <w:rsid w:val="00CD508D"/>
    <w:rsid w:val="00CD5233"/>
    <w:rsid w:val="00CD55AB"/>
    <w:rsid w:val="00CD5AB3"/>
    <w:rsid w:val="00CD600C"/>
    <w:rsid w:val="00CD624E"/>
    <w:rsid w:val="00CD65DA"/>
    <w:rsid w:val="00CD6C31"/>
    <w:rsid w:val="00CD6C7B"/>
    <w:rsid w:val="00CD6D05"/>
    <w:rsid w:val="00CD6D9D"/>
    <w:rsid w:val="00CD6DD3"/>
    <w:rsid w:val="00CD7277"/>
    <w:rsid w:val="00CD73A0"/>
    <w:rsid w:val="00CD7421"/>
    <w:rsid w:val="00CD7EDA"/>
    <w:rsid w:val="00CE0906"/>
    <w:rsid w:val="00CE0927"/>
    <w:rsid w:val="00CE0A2A"/>
    <w:rsid w:val="00CE0B9D"/>
    <w:rsid w:val="00CE15E0"/>
    <w:rsid w:val="00CE17A1"/>
    <w:rsid w:val="00CE1B2C"/>
    <w:rsid w:val="00CE1EDE"/>
    <w:rsid w:val="00CE2113"/>
    <w:rsid w:val="00CE2373"/>
    <w:rsid w:val="00CE2662"/>
    <w:rsid w:val="00CE2B15"/>
    <w:rsid w:val="00CE2B96"/>
    <w:rsid w:val="00CE308E"/>
    <w:rsid w:val="00CE33B3"/>
    <w:rsid w:val="00CE3765"/>
    <w:rsid w:val="00CE39F4"/>
    <w:rsid w:val="00CE3C05"/>
    <w:rsid w:val="00CE40C9"/>
    <w:rsid w:val="00CE42DB"/>
    <w:rsid w:val="00CE450A"/>
    <w:rsid w:val="00CE4D6A"/>
    <w:rsid w:val="00CE4EF9"/>
    <w:rsid w:val="00CE4F95"/>
    <w:rsid w:val="00CE5300"/>
    <w:rsid w:val="00CE541D"/>
    <w:rsid w:val="00CE5E92"/>
    <w:rsid w:val="00CE634D"/>
    <w:rsid w:val="00CE6494"/>
    <w:rsid w:val="00CE6980"/>
    <w:rsid w:val="00CE6AFC"/>
    <w:rsid w:val="00CE6DD1"/>
    <w:rsid w:val="00CE6E87"/>
    <w:rsid w:val="00CE7493"/>
    <w:rsid w:val="00CE74F2"/>
    <w:rsid w:val="00CE756A"/>
    <w:rsid w:val="00CE7713"/>
    <w:rsid w:val="00CE7DA1"/>
    <w:rsid w:val="00CE7DE1"/>
    <w:rsid w:val="00CE7DF2"/>
    <w:rsid w:val="00CF0183"/>
    <w:rsid w:val="00CF0235"/>
    <w:rsid w:val="00CF02E3"/>
    <w:rsid w:val="00CF072C"/>
    <w:rsid w:val="00CF0915"/>
    <w:rsid w:val="00CF0A78"/>
    <w:rsid w:val="00CF0C49"/>
    <w:rsid w:val="00CF1159"/>
    <w:rsid w:val="00CF1417"/>
    <w:rsid w:val="00CF1629"/>
    <w:rsid w:val="00CF1649"/>
    <w:rsid w:val="00CF1B78"/>
    <w:rsid w:val="00CF1EFA"/>
    <w:rsid w:val="00CF1F45"/>
    <w:rsid w:val="00CF2310"/>
    <w:rsid w:val="00CF2439"/>
    <w:rsid w:val="00CF24E4"/>
    <w:rsid w:val="00CF2648"/>
    <w:rsid w:val="00CF2905"/>
    <w:rsid w:val="00CF2BB8"/>
    <w:rsid w:val="00CF2C99"/>
    <w:rsid w:val="00CF2FB4"/>
    <w:rsid w:val="00CF32EB"/>
    <w:rsid w:val="00CF3420"/>
    <w:rsid w:val="00CF360F"/>
    <w:rsid w:val="00CF378B"/>
    <w:rsid w:val="00CF39AC"/>
    <w:rsid w:val="00CF3CE7"/>
    <w:rsid w:val="00CF3E7D"/>
    <w:rsid w:val="00CF45BB"/>
    <w:rsid w:val="00CF48A3"/>
    <w:rsid w:val="00CF48FB"/>
    <w:rsid w:val="00CF4C6C"/>
    <w:rsid w:val="00CF4EB1"/>
    <w:rsid w:val="00CF4F36"/>
    <w:rsid w:val="00CF4F7D"/>
    <w:rsid w:val="00CF5206"/>
    <w:rsid w:val="00CF5CBF"/>
    <w:rsid w:val="00CF5D21"/>
    <w:rsid w:val="00CF6670"/>
    <w:rsid w:val="00CF68F7"/>
    <w:rsid w:val="00CF6A01"/>
    <w:rsid w:val="00CF6B44"/>
    <w:rsid w:val="00CF6FD5"/>
    <w:rsid w:val="00CF7143"/>
    <w:rsid w:val="00CF724B"/>
    <w:rsid w:val="00CF734A"/>
    <w:rsid w:val="00CF73E3"/>
    <w:rsid w:val="00CF7896"/>
    <w:rsid w:val="00CF7C19"/>
    <w:rsid w:val="00D0004C"/>
    <w:rsid w:val="00D0018B"/>
    <w:rsid w:val="00D002F5"/>
    <w:rsid w:val="00D007D4"/>
    <w:rsid w:val="00D00BB5"/>
    <w:rsid w:val="00D00DD7"/>
    <w:rsid w:val="00D00ECA"/>
    <w:rsid w:val="00D011E5"/>
    <w:rsid w:val="00D01660"/>
    <w:rsid w:val="00D016B2"/>
    <w:rsid w:val="00D017D2"/>
    <w:rsid w:val="00D019D7"/>
    <w:rsid w:val="00D02283"/>
    <w:rsid w:val="00D02338"/>
    <w:rsid w:val="00D026FD"/>
    <w:rsid w:val="00D0273B"/>
    <w:rsid w:val="00D02842"/>
    <w:rsid w:val="00D028DC"/>
    <w:rsid w:val="00D02996"/>
    <w:rsid w:val="00D02A0F"/>
    <w:rsid w:val="00D02C0C"/>
    <w:rsid w:val="00D02C66"/>
    <w:rsid w:val="00D02D81"/>
    <w:rsid w:val="00D02E93"/>
    <w:rsid w:val="00D032C9"/>
    <w:rsid w:val="00D03916"/>
    <w:rsid w:val="00D03C46"/>
    <w:rsid w:val="00D043A0"/>
    <w:rsid w:val="00D044F5"/>
    <w:rsid w:val="00D0456C"/>
    <w:rsid w:val="00D045F9"/>
    <w:rsid w:val="00D046EF"/>
    <w:rsid w:val="00D047FE"/>
    <w:rsid w:val="00D048D9"/>
    <w:rsid w:val="00D0492F"/>
    <w:rsid w:val="00D049CE"/>
    <w:rsid w:val="00D049E1"/>
    <w:rsid w:val="00D04DE4"/>
    <w:rsid w:val="00D04DEE"/>
    <w:rsid w:val="00D0568B"/>
    <w:rsid w:val="00D0580E"/>
    <w:rsid w:val="00D05BD3"/>
    <w:rsid w:val="00D06157"/>
    <w:rsid w:val="00D06326"/>
    <w:rsid w:val="00D064AC"/>
    <w:rsid w:val="00D06848"/>
    <w:rsid w:val="00D06A9E"/>
    <w:rsid w:val="00D06AC2"/>
    <w:rsid w:val="00D06C5E"/>
    <w:rsid w:val="00D06DEF"/>
    <w:rsid w:val="00D071AA"/>
    <w:rsid w:val="00D073AE"/>
    <w:rsid w:val="00D073FE"/>
    <w:rsid w:val="00D07854"/>
    <w:rsid w:val="00D07948"/>
    <w:rsid w:val="00D07F86"/>
    <w:rsid w:val="00D10000"/>
    <w:rsid w:val="00D1025B"/>
    <w:rsid w:val="00D1061F"/>
    <w:rsid w:val="00D1089B"/>
    <w:rsid w:val="00D10A85"/>
    <w:rsid w:val="00D10AE5"/>
    <w:rsid w:val="00D11288"/>
    <w:rsid w:val="00D119FC"/>
    <w:rsid w:val="00D11C6A"/>
    <w:rsid w:val="00D1213C"/>
    <w:rsid w:val="00D123B8"/>
    <w:rsid w:val="00D129BC"/>
    <w:rsid w:val="00D12A9B"/>
    <w:rsid w:val="00D12F34"/>
    <w:rsid w:val="00D12F3C"/>
    <w:rsid w:val="00D13499"/>
    <w:rsid w:val="00D13A46"/>
    <w:rsid w:val="00D13A4E"/>
    <w:rsid w:val="00D13B31"/>
    <w:rsid w:val="00D142B2"/>
    <w:rsid w:val="00D1437B"/>
    <w:rsid w:val="00D14521"/>
    <w:rsid w:val="00D14875"/>
    <w:rsid w:val="00D15249"/>
    <w:rsid w:val="00D1546C"/>
    <w:rsid w:val="00D15834"/>
    <w:rsid w:val="00D15837"/>
    <w:rsid w:val="00D1592B"/>
    <w:rsid w:val="00D1598D"/>
    <w:rsid w:val="00D15F3B"/>
    <w:rsid w:val="00D16062"/>
    <w:rsid w:val="00D1633D"/>
    <w:rsid w:val="00D164A4"/>
    <w:rsid w:val="00D16548"/>
    <w:rsid w:val="00D1661F"/>
    <w:rsid w:val="00D16668"/>
    <w:rsid w:val="00D16A42"/>
    <w:rsid w:val="00D16DBA"/>
    <w:rsid w:val="00D16F87"/>
    <w:rsid w:val="00D173F9"/>
    <w:rsid w:val="00D17460"/>
    <w:rsid w:val="00D174DD"/>
    <w:rsid w:val="00D1763A"/>
    <w:rsid w:val="00D17651"/>
    <w:rsid w:val="00D17CA4"/>
    <w:rsid w:val="00D17D35"/>
    <w:rsid w:val="00D17EDE"/>
    <w:rsid w:val="00D17F54"/>
    <w:rsid w:val="00D2055A"/>
    <w:rsid w:val="00D2062F"/>
    <w:rsid w:val="00D20B5B"/>
    <w:rsid w:val="00D20E30"/>
    <w:rsid w:val="00D20E68"/>
    <w:rsid w:val="00D2146F"/>
    <w:rsid w:val="00D2150F"/>
    <w:rsid w:val="00D21543"/>
    <w:rsid w:val="00D215EF"/>
    <w:rsid w:val="00D21725"/>
    <w:rsid w:val="00D2175F"/>
    <w:rsid w:val="00D217C4"/>
    <w:rsid w:val="00D22157"/>
    <w:rsid w:val="00D221E2"/>
    <w:rsid w:val="00D2242F"/>
    <w:rsid w:val="00D225D7"/>
    <w:rsid w:val="00D22DB8"/>
    <w:rsid w:val="00D2335A"/>
    <w:rsid w:val="00D23380"/>
    <w:rsid w:val="00D2359B"/>
    <w:rsid w:val="00D235BC"/>
    <w:rsid w:val="00D2366E"/>
    <w:rsid w:val="00D2370B"/>
    <w:rsid w:val="00D23C6E"/>
    <w:rsid w:val="00D23D6E"/>
    <w:rsid w:val="00D23E99"/>
    <w:rsid w:val="00D2442B"/>
    <w:rsid w:val="00D24503"/>
    <w:rsid w:val="00D2482A"/>
    <w:rsid w:val="00D248A0"/>
    <w:rsid w:val="00D248D2"/>
    <w:rsid w:val="00D24A0D"/>
    <w:rsid w:val="00D25715"/>
    <w:rsid w:val="00D257EE"/>
    <w:rsid w:val="00D25BCA"/>
    <w:rsid w:val="00D25D54"/>
    <w:rsid w:val="00D25E23"/>
    <w:rsid w:val="00D260BB"/>
    <w:rsid w:val="00D26354"/>
    <w:rsid w:val="00D26A1D"/>
    <w:rsid w:val="00D26DE8"/>
    <w:rsid w:val="00D270D0"/>
    <w:rsid w:val="00D2780E"/>
    <w:rsid w:val="00D27BB6"/>
    <w:rsid w:val="00D27BF5"/>
    <w:rsid w:val="00D27DA8"/>
    <w:rsid w:val="00D303B1"/>
    <w:rsid w:val="00D30897"/>
    <w:rsid w:val="00D30A81"/>
    <w:rsid w:val="00D31027"/>
    <w:rsid w:val="00D3103D"/>
    <w:rsid w:val="00D31090"/>
    <w:rsid w:val="00D313D0"/>
    <w:rsid w:val="00D31731"/>
    <w:rsid w:val="00D31B48"/>
    <w:rsid w:val="00D31DEA"/>
    <w:rsid w:val="00D3203A"/>
    <w:rsid w:val="00D320B4"/>
    <w:rsid w:val="00D324B0"/>
    <w:rsid w:val="00D32A0C"/>
    <w:rsid w:val="00D32E2C"/>
    <w:rsid w:val="00D3340B"/>
    <w:rsid w:val="00D3371E"/>
    <w:rsid w:val="00D337E8"/>
    <w:rsid w:val="00D3381B"/>
    <w:rsid w:val="00D33B28"/>
    <w:rsid w:val="00D33BF1"/>
    <w:rsid w:val="00D33C69"/>
    <w:rsid w:val="00D34645"/>
    <w:rsid w:val="00D349DA"/>
    <w:rsid w:val="00D34B74"/>
    <w:rsid w:val="00D34EBC"/>
    <w:rsid w:val="00D34EE4"/>
    <w:rsid w:val="00D34F25"/>
    <w:rsid w:val="00D35059"/>
    <w:rsid w:val="00D35215"/>
    <w:rsid w:val="00D35498"/>
    <w:rsid w:val="00D35830"/>
    <w:rsid w:val="00D35855"/>
    <w:rsid w:val="00D35D4A"/>
    <w:rsid w:val="00D35E37"/>
    <w:rsid w:val="00D35EEB"/>
    <w:rsid w:val="00D35F2D"/>
    <w:rsid w:val="00D36465"/>
    <w:rsid w:val="00D36584"/>
    <w:rsid w:val="00D36636"/>
    <w:rsid w:val="00D3667A"/>
    <w:rsid w:val="00D369D6"/>
    <w:rsid w:val="00D36AE6"/>
    <w:rsid w:val="00D36C7F"/>
    <w:rsid w:val="00D36D67"/>
    <w:rsid w:val="00D36E00"/>
    <w:rsid w:val="00D36F68"/>
    <w:rsid w:val="00D3727C"/>
    <w:rsid w:val="00D372FC"/>
    <w:rsid w:val="00D3737D"/>
    <w:rsid w:val="00D37623"/>
    <w:rsid w:val="00D37A61"/>
    <w:rsid w:val="00D37A6C"/>
    <w:rsid w:val="00D37BC5"/>
    <w:rsid w:val="00D37BED"/>
    <w:rsid w:val="00D37FD9"/>
    <w:rsid w:val="00D40103"/>
    <w:rsid w:val="00D4030A"/>
    <w:rsid w:val="00D404E8"/>
    <w:rsid w:val="00D4062F"/>
    <w:rsid w:val="00D40654"/>
    <w:rsid w:val="00D409AB"/>
    <w:rsid w:val="00D40A4D"/>
    <w:rsid w:val="00D40B67"/>
    <w:rsid w:val="00D40CF7"/>
    <w:rsid w:val="00D40DD9"/>
    <w:rsid w:val="00D40EB8"/>
    <w:rsid w:val="00D411C0"/>
    <w:rsid w:val="00D41464"/>
    <w:rsid w:val="00D41644"/>
    <w:rsid w:val="00D41779"/>
    <w:rsid w:val="00D41A88"/>
    <w:rsid w:val="00D41CAA"/>
    <w:rsid w:val="00D41D9E"/>
    <w:rsid w:val="00D41FB0"/>
    <w:rsid w:val="00D41FE1"/>
    <w:rsid w:val="00D42021"/>
    <w:rsid w:val="00D42146"/>
    <w:rsid w:val="00D4233A"/>
    <w:rsid w:val="00D423CB"/>
    <w:rsid w:val="00D42457"/>
    <w:rsid w:val="00D425B5"/>
    <w:rsid w:val="00D42988"/>
    <w:rsid w:val="00D42A26"/>
    <w:rsid w:val="00D42D9D"/>
    <w:rsid w:val="00D42DF8"/>
    <w:rsid w:val="00D43743"/>
    <w:rsid w:val="00D43BA1"/>
    <w:rsid w:val="00D43D3A"/>
    <w:rsid w:val="00D440FC"/>
    <w:rsid w:val="00D444B5"/>
    <w:rsid w:val="00D445E8"/>
    <w:rsid w:val="00D44805"/>
    <w:rsid w:val="00D44811"/>
    <w:rsid w:val="00D44ABD"/>
    <w:rsid w:val="00D44D66"/>
    <w:rsid w:val="00D44E15"/>
    <w:rsid w:val="00D44E73"/>
    <w:rsid w:val="00D45141"/>
    <w:rsid w:val="00D45239"/>
    <w:rsid w:val="00D45552"/>
    <w:rsid w:val="00D455C7"/>
    <w:rsid w:val="00D455E8"/>
    <w:rsid w:val="00D45888"/>
    <w:rsid w:val="00D45FE3"/>
    <w:rsid w:val="00D46090"/>
    <w:rsid w:val="00D460BE"/>
    <w:rsid w:val="00D46146"/>
    <w:rsid w:val="00D4690E"/>
    <w:rsid w:val="00D46ACB"/>
    <w:rsid w:val="00D46BF4"/>
    <w:rsid w:val="00D47295"/>
    <w:rsid w:val="00D474C4"/>
    <w:rsid w:val="00D47BD8"/>
    <w:rsid w:val="00D47EEA"/>
    <w:rsid w:val="00D50124"/>
    <w:rsid w:val="00D507E9"/>
    <w:rsid w:val="00D50FAB"/>
    <w:rsid w:val="00D510AD"/>
    <w:rsid w:val="00D5124C"/>
    <w:rsid w:val="00D5137E"/>
    <w:rsid w:val="00D513F0"/>
    <w:rsid w:val="00D5153C"/>
    <w:rsid w:val="00D516DD"/>
    <w:rsid w:val="00D51E5F"/>
    <w:rsid w:val="00D51EB8"/>
    <w:rsid w:val="00D5233E"/>
    <w:rsid w:val="00D525F9"/>
    <w:rsid w:val="00D5295C"/>
    <w:rsid w:val="00D52C07"/>
    <w:rsid w:val="00D52C68"/>
    <w:rsid w:val="00D52FF9"/>
    <w:rsid w:val="00D53378"/>
    <w:rsid w:val="00D5344A"/>
    <w:rsid w:val="00D5365D"/>
    <w:rsid w:val="00D53F55"/>
    <w:rsid w:val="00D54195"/>
    <w:rsid w:val="00D54201"/>
    <w:rsid w:val="00D5425B"/>
    <w:rsid w:val="00D543DC"/>
    <w:rsid w:val="00D54536"/>
    <w:rsid w:val="00D548F8"/>
    <w:rsid w:val="00D54A33"/>
    <w:rsid w:val="00D54D34"/>
    <w:rsid w:val="00D54E19"/>
    <w:rsid w:val="00D54E68"/>
    <w:rsid w:val="00D54F36"/>
    <w:rsid w:val="00D54F80"/>
    <w:rsid w:val="00D5533D"/>
    <w:rsid w:val="00D5536C"/>
    <w:rsid w:val="00D557A5"/>
    <w:rsid w:val="00D55B84"/>
    <w:rsid w:val="00D55BAB"/>
    <w:rsid w:val="00D55D32"/>
    <w:rsid w:val="00D566A3"/>
    <w:rsid w:val="00D56FCF"/>
    <w:rsid w:val="00D573F7"/>
    <w:rsid w:val="00D574EC"/>
    <w:rsid w:val="00D575CE"/>
    <w:rsid w:val="00D57786"/>
    <w:rsid w:val="00D57DCC"/>
    <w:rsid w:val="00D60457"/>
    <w:rsid w:val="00D608F1"/>
    <w:rsid w:val="00D60909"/>
    <w:rsid w:val="00D60BEE"/>
    <w:rsid w:val="00D60CAC"/>
    <w:rsid w:val="00D60E99"/>
    <w:rsid w:val="00D60F34"/>
    <w:rsid w:val="00D611EF"/>
    <w:rsid w:val="00D61453"/>
    <w:rsid w:val="00D6186F"/>
    <w:rsid w:val="00D61957"/>
    <w:rsid w:val="00D61C07"/>
    <w:rsid w:val="00D61D9D"/>
    <w:rsid w:val="00D61DC5"/>
    <w:rsid w:val="00D6203F"/>
    <w:rsid w:val="00D620D0"/>
    <w:rsid w:val="00D62263"/>
    <w:rsid w:val="00D62349"/>
    <w:rsid w:val="00D624A4"/>
    <w:rsid w:val="00D624C8"/>
    <w:rsid w:val="00D626BE"/>
    <w:rsid w:val="00D627F2"/>
    <w:rsid w:val="00D6295B"/>
    <w:rsid w:val="00D62A1E"/>
    <w:rsid w:val="00D62A53"/>
    <w:rsid w:val="00D62D7C"/>
    <w:rsid w:val="00D62E57"/>
    <w:rsid w:val="00D62EEF"/>
    <w:rsid w:val="00D630CF"/>
    <w:rsid w:val="00D63129"/>
    <w:rsid w:val="00D639F5"/>
    <w:rsid w:val="00D63A1E"/>
    <w:rsid w:val="00D64186"/>
    <w:rsid w:val="00D64669"/>
    <w:rsid w:val="00D64BDF"/>
    <w:rsid w:val="00D64C96"/>
    <w:rsid w:val="00D650F6"/>
    <w:rsid w:val="00D65143"/>
    <w:rsid w:val="00D651A6"/>
    <w:rsid w:val="00D65878"/>
    <w:rsid w:val="00D658EB"/>
    <w:rsid w:val="00D65966"/>
    <w:rsid w:val="00D65CC7"/>
    <w:rsid w:val="00D6618A"/>
    <w:rsid w:val="00D66D57"/>
    <w:rsid w:val="00D670F6"/>
    <w:rsid w:val="00D6713E"/>
    <w:rsid w:val="00D674A2"/>
    <w:rsid w:val="00D67537"/>
    <w:rsid w:val="00D679C2"/>
    <w:rsid w:val="00D679CF"/>
    <w:rsid w:val="00D67A08"/>
    <w:rsid w:val="00D67B66"/>
    <w:rsid w:val="00D67C96"/>
    <w:rsid w:val="00D70011"/>
    <w:rsid w:val="00D7026B"/>
    <w:rsid w:val="00D702F8"/>
    <w:rsid w:val="00D70C01"/>
    <w:rsid w:val="00D71078"/>
    <w:rsid w:val="00D710C2"/>
    <w:rsid w:val="00D71256"/>
    <w:rsid w:val="00D712E7"/>
    <w:rsid w:val="00D7197C"/>
    <w:rsid w:val="00D71DE1"/>
    <w:rsid w:val="00D72146"/>
    <w:rsid w:val="00D72234"/>
    <w:rsid w:val="00D72DB5"/>
    <w:rsid w:val="00D72EF0"/>
    <w:rsid w:val="00D7335A"/>
    <w:rsid w:val="00D733B0"/>
    <w:rsid w:val="00D7353C"/>
    <w:rsid w:val="00D73ADD"/>
    <w:rsid w:val="00D73DE5"/>
    <w:rsid w:val="00D743AA"/>
    <w:rsid w:val="00D746BF"/>
    <w:rsid w:val="00D7491C"/>
    <w:rsid w:val="00D74968"/>
    <w:rsid w:val="00D749BA"/>
    <w:rsid w:val="00D74A96"/>
    <w:rsid w:val="00D74BCC"/>
    <w:rsid w:val="00D74E0C"/>
    <w:rsid w:val="00D7510A"/>
    <w:rsid w:val="00D754A2"/>
    <w:rsid w:val="00D758A7"/>
    <w:rsid w:val="00D758EB"/>
    <w:rsid w:val="00D75913"/>
    <w:rsid w:val="00D76023"/>
    <w:rsid w:val="00D761E7"/>
    <w:rsid w:val="00D761F9"/>
    <w:rsid w:val="00D762C7"/>
    <w:rsid w:val="00D76529"/>
    <w:rsid w:val="00D76B0E"/>
    <w:rsid w:val="00D76CA2"/>
    <w:rsid w:val="00D76F52"/>
    <w:rsid w:val="00D771DE"/>
    <w:rsid w:val="00D774B7"/>
    <w:rsid w:val="00D77567"/>
    <w:rsid w:val="00D77613"/>
    <w:rsid w:val="00D778DF"/>
    <w:rsid w:val="00D77DB0"/>
    <w:rsid w:val="00D800C3"/>
    <w:rsid w:val="00D8014A"/>
    <w:rsid w:val="00D802DF"/>
    <w:rsid w:val="00D80617"/>
    <w:rsid w:val="00D80648"/>
    <w:rsid w:val="00D80AA3"/>
    <w:rsid w:val="00D80C1E"/>
    <w:rsid w:val="00D80FD9"/>
    <w:rsid w:val="00D80FE0"/>
    <w:rsid w:val="00D80FEF"/>
    <w:rsid w:val="00D81499"/>
    <w:rsid w:val="00D816A6"/>
    <w:rsid w:val="00D81C24"/>
    <w:rsid w:val="00D81C27"/>
    <w:rsid w:val="00D81C78"/>
    <w:rsid w:val="00D81E8C"/>
    <w:rsid w:val="00D81EB6"/>
    <w:rsid w:val="00D8235C"/>
    <w:rsid w:val="00D82452"/>
    <w:rsid w:val="00D82587"/>
    <w:rsid w:val="00D82643"/>
    <w:rsid w:val="00D82ABD"/>
    <w:rsid w:val="00D82EC2"/>
    <w:rsid w:val="00D82FB9"/>
    <w:rsid w:val="00D831F3"/>
    <w:rsid w:val="00D83372"/>
    <w:rsid w:val="00D8347A"/>
    <w:rsid w:val="00D834CF"/>
    <w:rsid w:val="00D8358E"/>
    <w:rsid w:val="00D83785"/>
    <w:rsid w:val="00D83847"/>
    <w:rsid w:val="00D838BD"/>
    <w:rsid w:val="00D83909"/>
    <w:rsid w:val="00D83ABD"/>
    <w:rsid w:val="00D83B5D"/>
    <w:rsid w:val="00D83D2D"/>
    <w:rsid w:val="00D83DF6"/>
    <w:rsid w:val="00D83F62"/>
    <w:rsid w:val="00D83FC7"/>
    <w:rsid w:val="00D841AE"/>
    <w:rsid w:val="00D84681"/>
    <w:rsid w:val="00D84A0A"/>
    <w:rsid w:val="00D84BCE"/>
    <w:rsid w:val="00D84C32"/>
    <w:rsid w:val="00D86108"/>
    <w:rsid w:val="00D86637"/>
    <w:rsid w:val="00D86758"/>
    <w:rsid w:val="00D868E0"/>
    <w:rsid w:val="00D86A3D"/>
    <w:rsid w:val="00D86EFA"/>
    <w:rsid w:val="00D8708B"/>
    <w:rsid w:val="00D872DD"/>
    <w:rsid w:val="00D87570"/>
    <w:rsid w:val="00D87AA5"/>
    <w:rsid w:val="00D87B26"/>
    <w:rsid w:val="00D9024D"/>
    <w:rsid w:val="00D90512"/>
    <w:rsid w:val="00D9070B"/>
    <w:rsid w:val="00D907A0"/>
    <w:rsid w:val="00D90817"/>
    <w:rsid w:val="00D90819"/>
    <w:rsid w:val="00D909D3"/>
    <w:rsid w:val="00D90A48"/>
    <w:rsid w:val="00D90FEE"/>
    <w:rsid w:val="00D911AA"/>
    <w:rsid w:val="00D912DC"/>
    <w:rsid w:val="00D91426"/>
    <w:rsid w:val="00D91666"/>
    <w:rsid w:val="00D91680"/>
    <w:rsid w:val="00D91863"/>
    <w:rsid w:val="00D9187A"/>
    <w:rsid w:val="00D91967"/>
    <w:rsid w:val="00D91BD5"/>
    <w:rsid w:val="00D91C84"/>
    <w:rsid w:val="00D91D81"/>
    <w:rsid w:val="00D91E20"/>
    <w:rsid w:val="00D91E90"/>
    <w:rsid w:val="00D91EF2"/>
    <w:rsid w:val="00D92205"/>
    <w:rsid w:val="00D927AB"/>
    <w:rsid w:val="00D92948"/>
    <w:rsid w:val="00D92D28"/>
    <w:rsid w:val="00D92E28"/>
    <w:rsid w:val="00D93098"/>
    <w:rsid w:val="00D936D1"/>
    <w:rsid w:val="00D9371A"/>
    <w:rsid w:val="00D93933"/>
    <w:rsid w:val="00D9395F"/>
    <w:rsid w:val="00D93E7E"/>
    <w:rsid w:val="00D93F6B"/>
    <w:rsid w:val="00D93FA4"/>
    <w:rsid w:val="00D9423E"/>
    <w:rsid w:val="00D9447D"/>
    <w:rsid w:val="00D94539"/>
    <w:rsid w:val="00D9490D"/>
    <w:rsid w:val="00D94B03"/>
    <w:rsid w:val="00D94B45"/>
    <w:rsid w:val="00D94C31"/>
    <w:rsid w:val="00D94CB2"/>
    <w:rsid w:val="00D94DDC"/>
    <w:rsid w:val="00D94E73"/>
    <w:rsid w:val="00D9506E"/>
    <w:rsid w:val="00D9550F"/>
    <w:rsid w:val="00D95ACE"/>
    <w:rsid w:val="00D95C8E"/>
    <w:rsid w:val="00D95FF7"/>
    <w:rsid w:val="00D964FC"/>
    <w:rsid w:val="00D9680E"/>
    <w:rsid w:val="00D96A53"/>
    <w:rsid w:val="00D96B32"/>
    <w:rsid w:val="00D96DA7"/>
    <w:rsid w:val="00D9754A"/>
    <w:rsid w:val="00D975A9"/>
    <w:rsid w:val="00D975F3"/>
    <w:rsid w:val="00D97795"/>
    <w:rsid w:val="00D97824"/>
    <w:rsid w:val="00D97879"/>
    <w:rsid w:val="00D97B94"/>
    <w:rsid w:val="00D97E8B"/>
    <w:rsid w:val="00DA0613"/>
    <w:rsid w:val="00DA09C8"/>
    <w:rsid w:val="00DA0A45"/>
    <w:rsid w:val="00DA0D7A"/>
    <w:rsid w:val="00DA1244"/>
    <w:rsid w:val="00DA14A4"/>
    <w:rsid w:val="00DA1682"/>
    <w:rsid w:val="00DA1763"/>
    <w:rsid w:val="00DA1F1A"/>
    <w:rsid w:val="00DA230C"/>
    <w:rsid w:val="00DA25DC"/>
    <w:rsid w:val="00DA26CF"/>
    <w:rsid w:val="00DA2832"/>
    <w:rsid w:val="00DA2C2D"/>
    <w:rsid w:val="00DA2C3B"/>
    <w:rsid w:val="00DA2FCB"/>
    <w:rsid w:val="00DA3010"/>
    <w:rsid w:val="00DA30BA"/>
    <w:rsid w:val="00DA317A"/>
    <w:rsid w:val="00DA3373"/>
    <w:rsid w:val="00DA3703"/>
    <w:rsid w:val="00DA38C7"/>
    <w:rsid w:val="00DA3A78"/>
    <w:rsid w:val="00DA3C9F"/>
    <w:rsid w:val="00DA3F8E"/>
    <w:rsid w:val="00DA3FCB"/>
    <w:rsid w:val="00DA4067"/>
    <w:rsid w:val="00DA43A8"/>
    <w:rsid w:val="00DA43AB"/>
    <w:rsid w:val="00DA46E8"/>
    <w:rsid w:val="00DA4A33"/>
    <w:rsid w:val="00DA4D3A"/>
    <w:rsid w:val="00DA4EDF"/>
    <w:rsid w:val="00DA5068"/>
    <w:rsid w:val="00DA5171"/>
    <w:rsid w:val="00DA51C7"/>
    <w:rsid w:val="00DA547B"/>
    <w:rsid w:val="00DA5615"/>
    <w:rsid w:val="00DA5741"/>
    <w:rsid w:val="00DA5819"/>
    <w:rsid w:val="00DA58FA"/>
    <w:rsid w:val="00DA5970"/>
    <w:rsid w:val="00DA5A52"/>
    <w:rsid w:val="00DA5B77"/>
    <w:rsid w:val="00DA5E19"/>
    <w:rsid w:val="00DA611C"/>
    <w:rsid w:val="00DA6233"/>
    <w:rsid w:val="00DA6390"/>
    <w:rsid w:val="00DA6506"/>
    <w:rsid w:val="00DA65D8"/>
    <w:rsid w:val="00DA6664"/>
    <w:rsid w:val="00DA66C2"/>
    <w:rsid w:val="00DA68FC"/>
    <w:rsid w:val="00DA6B34"/>
    <w:rsid w:val="00DA6C00"/>
    <w:rsid w:val="00DA7202"/>
    <w:rsid w:val="00DA7225"/>
    <w:rsid w:val="00DA77CF"/>
    <w:rsid w:val="00DA7A4D"/>
    <w:rsid w:val="00DA7B91"/>
    <w:rsid w:val="00DA7DE8"/>
    <w:rsid w:val="00DB0328"/>
    <w:rsid w:val="00DB03FD"/>
    <w:rsid w:val="00DB0545"/>
    <w:rsid w:val="00DB07F1"/>
    <w:rsid w:val="00DB0A38"/>
    <w:rsid w:val="00DB14C4"/>
    <w:rsid w:val="00DB1C2B"/>
    <w:rsid w:val="00DB1CE0"/>
    <w:rsid w:val="00DB1EB5"/>
    <w:rsid w:val="00DB1F34"/>
    <w:rsid w:val="00DB2083"/>
    <w:rsid w:val="00DB2407"/>
    <w:rsid w:val="00DB2A6E"/>
    <w:rsid w:val="00DB2C6F"/>
    <w:rsid w:val="00DB2FD7"/>
    <w:rsid w:val="00DB3687"/>
    <w:rsid w:val="00DB36EA"/>
    <w:rsid w:val="00DB36FE"/>
    <w:rsid w:val="00DB3744"/>
    <w:rsid w:val="00DB3D2C"/>
    <w:rsid w:val="00DB3F0F"/>
    <w:rsid w:val="00DB404B"/>
    <w:rsid w:val="00DB4124"/>
    <w:rsid w:val="00DB4201"/>
    <w:rsid w:val="00DB4392"/>
    <w:rsid w:val="00DB4A28"/>
    <w:rsid w:val="00DB4F80"/>
    <w:rsid w:val="00DB5250"/>
    <w:rsid w:val="00DB5A61"/>
    <w:rsid w:val="00DB6448"/>
    <w:rsid w:val="00DB66B0"/>
    <w:rsid w:val="00DB7031"/>
    <w:rsid w:val="00DB70F6"/>
    <w:rsid w:val="00DB70FF"/>
    <w:rsid w:val="00DB7505"/>
    <w:rsid w:val="00DB758A"/>
    <w:rsid w:val="00DB77E8"/>
    <w:rsid w:val="00DB7C0D"/>
    <w:rsid w:val="00DB7F7B"/>
    <w:rsid w:val="00DC022A"/>
    <w:rsid w:val="00DC05B0"/>
    <w:rsid w:val="00DC0677"/>
    <w:rsid w:val="00DC0A52"/>
    <w:rsid w:val="00DC0B16"/>
    <w:rsid w:val="00DC0CE5"/>
    <w:rsid w:val="00DC0FFB"/>
    <w:rsid w:val="00DC10B8"/>
    <w:rsid w:val="00DC1957"/>
    <w:rsid w:val="00DC1B22"/>
    <w:rsid w:val="00DC1BDB"/>
    <w:rsid w:val="00DC1F3D"/>
    <w:rsid w:val="00DC2052"/>
    <w:rsid w:val="00DC2166"/>
    <w:rsid w:val="00DC227A"/>
    <w:rsid w:val="00DC232A"/>
    <w:rsid w:val="00DC26F2"/>
    <w:rsid w:val="00DC2757"/>
    <w:rsid w:val="00DC2913"/>
    <w:rsid w:val="00DC2C14"/>
    <w:rsid w:val="00DC2F81"/>
    <w:rsid w:val="00DC3102"/>
    <w:rsid w:val="00DC3724"/>
    <w:rsid w:val="00DC3BF2"/>
    <w:rsid w:val="00DC403B"/>
    <w:rsid w:val="00DC40D1"/>
    <w:rsid w:val="00DC41CC"/>
    <w:rsid w:val="00DC4226"/>
    <w:rsid w:val="00DC4227"/>
    <w:rsid w:val="00DC4269"/>
    <w:rsid w:val="00DC44C1"/>
    <w:rsid w:val="00DC4717"/>
    <w:rsid w:val="00DC47EC"/>
    <w:rsid w:val="00DC497D"/>
    <w:rsid w:val="00DC4D22"/>
    <w:rsid w:val="00DC4F77"/>
    <w:rsid w:val="00DC4F8B"/>
    <w:rsid w:val="00DC4F93"/>
    <w:rsid w:val="00DC50BE"/>
    <w:rsid w:val="00DC55AA"/>
    <w:rsid w:val="00DC56B5"/>
    <w:rsid w:val="00DC5817"/>
    <w:rsid w:val="00DC592D"/>
    <w:rsid w:val="00DC5C85"/>
    <w:rsid w:val="00DC5CEB"/>
    <w:rsid w:val="00DC6824"/>
    <w:rsid w:val="00DC684F"/>
    <w:rsid w:val="00DC6CBD"/>
    <w:rsid w:val="00DC6D79"/>
    <w:rsid w:val="00DC6E30"/>
    <w:rsid w:val="00DC6E66"/>
    <w:rsid w:val="00DC6EDD"/>
    <w:rsid w:val="00DC7175"/>
    <w:rsid w:val="00DC74E2"/>
    <w:rsid w:val="00DC7D11"/>
    <w:rsid w:val="00DD04D6"/>
    <w:rsid w:val="00DD0948"/>
    <w:rsid w:val="00DD0973"/>
    <w:rsid w:val="00DD0AC6"/>
    <w:rsid w:val="00DD0AD1"/>
    <w:rsid w:val="00DD0C06"/>
    <w:rsid w:val="00DD0FCC"/>
    <w:rsid w:val="00DD1056"/>
    <w:rsid w:val="00DD139A"/>
    <w:rsid w:val="00DD1743"/>
    <w:rsid w:val="00DD17DE"/>
    <w:rsid w:val="00DD1A22"/>
    <w:rsid w:val="00DD1E24"/>
    <w:rsid w:val="00DD1EDC"/>
    <w:rsid w:val="00DD1F30"/>
    <w:rsid w:val="00DD2084"/>
    <w:rsid w:val="00DD21A7"/>
    <w:rsid w:val="00DD2809"/>
    <w:rsid w:val="00DD2883"/>
    <w:rsid w:val="00DD2A3C"/>
    <w:rsid w:val="00DD2BE1"/>
    <w:rsid w:val="00DD2C22"/>
    <w:rsid w:val="00DD2C3F"/>
    <w:rsid w:val="00DD2C6D"/>
    <w:rsid w:val="00DD31BD"/>
    <w:rsid w:val="00DD32C7"/>
    <w:rsid w:val="00DD3772"/>
    <w:rsid w:val="00DD3C38"/>
    <w:rsid w:val="00DD3DC4"/>
    <w:rsid w:val="00DD3E43"/>
    <w:rsid w:val="00DD43D8"/>
    <w:rsid w:val="00DD44CC"/>
    <w:rsid w:val="00DD459B"/>
    <w:rsid w:val="00DD45EE"/>
    <w:rsid w:val="00DD470F"/>
    <w:rsid w:val="00DD474E"/>
    <w:rsid w:val="00DD491C"/>
    <w:rsid w:val="00DD4A04"/>
    <w:rsid w:val="00DD5034"/>
    <w:rsid w:val="00DD5305"/>
    <w:rsid w:val="00DD5692"/>
    <w:rsid w:val="00DD56B6"/>
    <w:rsid w:val="00DD5FEB"/>
    <w:rsid w:val="00DD6216"/>
    <w:rsid w:val="00DD68C1"/>
    <w:rsid w:val="00DD6CD2"/>
    <w:rsid w:val="00DD70D5"/>
    <w:rsid w:val="00DD7378"/>
    <w:rsid w:val="00DD751B"/>
    <w:rsid w:val="00DD7589"/>
    <w:rsid w:val="00DD76CC"/>
    <w:rsid w:val="00DD7A76"/>
    <w:rsid w:val="00DD7B66"/>
    <w:rsid w:val="00DD7BF7"/>
    <w:rsid w:val="00DD7F5A"/>
    <w:rsid w:val="00DD7F85"/>
    <w:rsid w:val="00DE007E"/>
    <w:rsid w:val="00DE0087"/>
    <w:rsid w:val="00DE0526"/>
    <w:rsid w:val="00DE0BD8"/>
    <w:rsid w:val="00DE0C97"/>
    <w:rsid w:val="00DE134E"/>
    <w:rsid w:val="00DE13F5"/>
    <w:rsid w:val="00DE148F"/>
    <w:rsid w:val="00DE14F5"/>
    <w:rsid w:val="00DE15F0"/>
    <w:rsid w:val="00DE16EB"/>
    <w:rsid w:val="00DE17CB"/>
    <w:rsid w:val="00DE18CA"/>
    <w:rsid w:val="00DE1C02"/>
    <w:rsid w:val="00DE1E3A"/>
    <w:rsid w:val="00DE1EA7"/>
    <w:rsid w:val="00DE2038"/>
    <w:rsid w:val="00DE255A"/>
    <w:rsid w:val="00DE269F"/>
    <w:rsid w:val="00DE27AB"/>
    <w:rsid w:val="00DE28A7"/>
    <w:rsid w:val="00DE2E5B"/>
    <w:rsid w:val="00DE306A"/>
    <w:rsid w:val="00DE3090"/>
    <w:rsid w:val="00DE3139"/>
    <w:rsid w:val="00DE3330"/>
    <w:rsid w:val="00DE3335"/>
    <w:rsid w:val="00DE34F7"/>
    <w:rsid w:val="00DE366D"/>
    <w:rsid w:val="00DE395E"/>
    <w:rsid w:val="00DE3B0E"/>
    <w:rsid w:val="00DE3BE4"/>
    <w:rsid w:val="00DE3CAA"/>
    <w:rsid w:val="00DE3D1A"/>
    <w:rsid w:val="00DE4005"/>
    <w:rsid w:val="00DE452C"/>
    <w:rsid w:val="00DE456B"/>
    <w:rsid w:val="00DE4947"/>
    <w:rsid w:val="00DE49D1"/>
    <w:rsid w:val="00DE4B76"/>
    <w:rsid w:val="00DE4C6F"/>
    <w:rsid w:val="00DE5495"/>
    <w:rsid w:val="00DE5548"/>
    <w:rsid w:val="00DE55FB"/>
    <w:rsid w:val="00DE5796"/>
    <w:rsid w:val="00DE59FF"/>
    <w:rsid w:val="00DE5B41"/>
    <w:rsid w:val="00DE5C41"/>
    <w:rsid w:val="00DE5CCC"/>
    <w:rsid w:val="00DE5CFF"/>
    <w:rsid w:val="00DE5E29"/>
    <w:rsid w:val="00DE5E2B"/>
    <w:rsid w:val="00DE5F36"/>
    <w:rsid w:val="00DE65D6"/>
    <w:rsid w:val="00DE6736"/>
    <w:rsid w:val="00DE69CD"/>
    <w:rsid w:val="00DE6ABE"/>
    <w:rsid w:val="00DE6B50"/>
    <w:rsid w:val="00DE6B82"/>
    <w:rsid w:val="00DE6CB9"/>
    <w:rsid w:val="00DE74B6"/>
    <w:rsid w:val="00DE74ED"/>
    <w:rsid w:val="00DE754E"/>
    <w:rsid w:val="00DE77EE"/>
    <w:rsid w:val="00DE7A59"/>
    <w:rsid w:val="00DE7C48"/>
    <w:rsid w:val="00DF046F"/>
    <w:rsid w:val="00DF05E8"/>
    <w:rsid w:val="00DF06DB"/>
    <w:rsid w:val="00DF08BA"/>
    <w:rsid w:val="00DF0B76"/>
    <w:rsid w:val="00DF10BC"/>
    <w:rsid w:val="00DF1202"/>
    <w:rsid w:val="00DF1751"/>
    <w:rsid w:val="00DF1A64"/>
    <w:rsid w:val="00DF1A88"/>
    <w:rsid w:val="00DF1AA5"/>
    <w:rsid w:val="00DF1D89"/>
    <w:rsid w:val="00DF1DF1"/>
    <w:rsid w:val="00DF21F7"/>
    <w:rsid w:val="00DF236C"/>
    <w:rsid w:val="00DF2580"/>
    <w:rsid w:val="00DF2917"/>
    <w:rsid w:val="00DF2A82"/>
    <w:rsid w:val="00DF308B"/>
    <w:rsid w:val="00DF332D"/>
    <w:rsid w:val="00DF33AC"/>
    <w:rsid w:val="00DF35C7"/>
    <w:rsid w:val="00DF3632"/>
    <w:rsid w:val="00DF3AA6"/>
    <w:rsid w:val="00DF3AE2"/>
    <w:rsid w:val="00DF3B0A"/>
    <w:rsid w:val="00DF3B4D"/>
    <w:rsid w:val="00DF3C69"/>
    <w:rsid w:val="00DF3C8F"/>
    <w:rsid w:val="00DF437B"/>
    <w:rsid w:val="00DF43C0"/>
    <w:rsid w:val="00DF43D4"/>
    <w:rsid w:val="00DF4401"/>
    <w:rsid w:val="00DF46D6"/>
    <w:rsid w:val="00DF46F1"/>
    <w:rsid w:val="00DF483D"/>
    <w:rsid w:val="00DF4923"/>
    <w:rsid w:val="00DF4DF8"/>
    <w:rsid w:val="00DF4E7C"/>
    <w:rsid w:val="00DF4F0C"/>
    <w:rsid w:val="00DF5170"/>
    <w:rsid w:val="00DF527F"/>
    <w:rsid w:val="00DF5329"/>
    <w:rsid w:val="00DF53CC"/>
    <w:rsid w:val="00DF571A"/>
    <w:rsid w:val="00DF60E2"/>
    <w:rsid w:val="00DF619C"/>
    <w:rsid w:val="00DF62F2"/>
    <w:rsid w:val="00DF6632"/>
    <w:rsid w:val="00DF67A6"/>
    <w:rsid w:val="00DF682B"/>
    <w:rsid w:val="00DF76DE"/>
    <w:rsid w:val="00DF781B"/>
    <w:rsid w:val="00DF78FC"/>
    <w:rsid w:val="00DF795D"/>
    <w:rsid w:val="00DF7D1A"/>
    <w:rsid w:val="00DF7FF1"/>
    <w:rsid w:val="00E0001B"/>
    <w:rsid w:val="00E001EA"/>
    <w:rsid w:val="00E0025C"/>
    <w:rsid w:val="00E002EE"/>
    <w:rsid w:val="00E005CB"/>
    <w:rsid w:val="00E00760"/>
    <w:rsid w:val="00E00B12"/>
    <w:rsid w:val="00E01178"/>
    <w:rsid w:val="00E012F5"/>
    <w:rsid w:val="00E01A71"/>
    <w:rsid w:val="00E01D14"/>
    <w:rsid w:val="00E0226A"/>
    <w:rsid w:val="00E022E6"/>
    <w:rsid w:val="00E0232A"/>
    <w:rsid w:val="00E02480"/>
    <w:rsid w:val="00E029A9"/>
    <w:rsid w:val="00E0342F"/>
    <w:rsid w:val="00E03A6C"/>
    <w:rsid w:val="00E03AEC"/>
    <w:rsid w:val="00E03AF5"/>
    <w:rsid w:val="00E03C09"/>
    <w:rsid w:val="00E03C2F"/>
    <w:rsid w:val="00E03D94"/>
    <w:rsid w:val="00E03DCF"/>
    <w:rsid w:val="00E03DD2"/>
    <w:rsid w:val="00E03E2A"/>
    <w:rsid w:val="00E04125"/>
    <w:rsid w:val="00E046B9"/>
    <w:rsid w:val="00E04E42"/>
    <w:rsid w:val="00E04ED6"/>
    <w:rsid w:val="00E04EFC"/>
    <w:rsid w:val="00E0542B"/>
    <w:rsid w:val="00E05738"/>
    <w:rsid w:val="00E05BFA"/>
    <w:rsid w:val="00E05CEE"/>
    <w:rsid w:val="00E05E7D"/>
    <w:rsid w:val="00E06120"/>
    <w:rsid w:val="00E0641F"/>
    <w:rsid w:val="00E06441"/>
    <w:rsid w:val="00E066D3"/>
    <w:rsid w:val="00E066D7"/>
    <w:rsid w:val="00E071D1"/>
    <w:rsid w:val="00E07224"/>
    <w:rsid w:val="00E072B9"/>
    <w:rsid w:val="00E07542"/>
    <w:rsid w:val="00E0754F"/>
    <w:rsid w:val="00E079E2"/>
    <w:rsid w:val="00E07A0D"/>
    <w:rsid w:val="00E07B51"/>
    <w:rsid w:val="00E07C18"/>
    <w:rsid w:val="00E07F4C"/>
    <w:rsid w:val="00E07F56"/>
    <w:rsid w:val="00E07F72"/>
    <w:rsid w:val="00E07FA8"/>
    <w:rsid w:val="00E1045B"/>
    <w:rsid w:val="00E10A15"/>
    <w:rsid w:val="00E10A6F"/>
    <w:rsid w:val="00E10AE5"/>
    <w:rsid w:val="00E10EC2"/>
    <w:rsid w:val="00E110A1"/>
    <w:rsid w:val="00E11378"/>
    <w:rsid w:val="00E11454"/>
    <w:rsid w:val="00E115EA"/>
    <w:rsid w:val="00E11743"/>
    <w:rsid w:val="00E11C1B"/>
    <w:rsid w:val="00E11D06"/>
    <w:rsid w:val="00E125DA"/>
    <w:rsid w:val="00E12609"/>
    <w:rsid w:val="00E128B2"/>
    <w:rsid w:val="00E12A65"/>
    <w:rsid w:val="00E12CB2"/>
    <w:rsid w:val="00E1318F"/>
    <w:rsid w:val="00E132D3"/>
    <w:rsid w:val="00E13998"/>
    <w:rsid w:val="00E139D8"/>
    <w:rsid w:val="00E13A8F"/>
    <w:rsid w:val="00E13ABB"/>
    <w:rsid w:val="00E13D1C"/>
    <w:rsid w:val="00E13FDF"/>
    <w:rsid w:val="00E140B1"/>
    <w:rsid w:val="00E14495"/>
    <w:rsid w:val="00E148C0"/>
    <w:rsid w:val="00E14916"/>
    <w:rsid w:val="00E1499F"/>
    <w:rsid w:val="00E149FA"/>
    <w:rsid w:val="00E14D75"/>
    <w:rsid w:val="00E14E2A"/>
    <w:rsid w:val="00E153AC"/>
    <w:rsid w:val="00E153CD"/>
    <w:rsid w:val="00E15661"/>
    <w:rsid w:val="00E15777"/>
    <w:rsid w:val="00E15918"/>
    <w:rsid w:val="00E15DD0"/>
    <w:rsid w:val="00E15F32"/>
    <w:rsid w:val="00E15FA5"/>
    <w:rsid w:val="00E161B5"/>
    <w:rsid w:val="00E164D2"/>
    <w:rsid w:val="00E165FD"/>
    <w:rsid w:val="00E166DE"/>
    <w:rsid w:val="00E168F7"/>
    <w:rsid w:val="00E16BB6"/>
    <w:rsid w:val="00E16C72"/>
    <w:rsid w:val="00E16D12"/>
    <w:rsid w:val="00E16D82"/>
    <w:rsid w:val="00E16F5F"/>
    <w:rsid w:val="00E17239"/>
    <w:rsid w:val="00E1771A"/>
    <w:rsid w:val="00E17BDE"/>
    <w:rsid w:val="00E17E00"/>
    <w:rsid w:val="00E17E90"/>
    <w:rsid w:val="00E20092"/>
    <w:rsid w:val="00E204E7"/>
    <w:rsid w:val="00E206BA"/>
    <w:rsid w:val="00E206BE"/>
    <w:rsid w:val="00E20721"/>
    <w:rsid w:val="00E20A67"/>
    <w:rsid w:val="00E20B76"/>
    <w:rsid w:val="00E20CF0"/>
    <w:rsid w:val="00E20D6B"/>
    <w:rsid w:val="00E21290"/>
    <w:rsid w:val="00E213B5"/>
    <w:rsid w:val="00E213D9"/>
    <w:rsid w:val="00E215AC"/>
    <w:rsid w:val="00E21736"/>
    <w:rsid w:val="00E21785"/>
    <w:rsid w:val="00E217E2"/>
    <w:rsid w:val="00E219EC"/>
    <w:rsid w:val="00E21E44"/>
    <w:rsid w:val="00E22031"/>
    <w:rsid w:val="00E22074"/>
    <w:rsid w:val="00E22181"/>
    <w:rsid w:val="00E221A8"/>
    <w:rsid w:val="00E22818"/>
    <w:rsid w:val="00E229F0"/>
    <w:rsid w:val="00E22BA7"/>
    <w:rsid w:val="00E22C44"/>
    <w:rsid w:val="00E22D1C"/>
    <w:rsid w:val="00E230A8"/>
    <w:rsid w:val="00E23361"/>
    <w:rsid w:val="00E239C6"/>
    <w:rsid w:val="00E23A5C"/>
    <w:rsid w:val="00E23B1A"/>
    <w:rsid w:val="00E23B88"/>
    <w:rsid w:val="00E23BBC"/>
    <w:rsid w:val="00E23EF9"/>
    <w:rsid w:val="00E24214"/>
    <w:rsid w:val="00E2447C"/>
    <w:rsid w:val="00E24A63"/>
    <w:rsid w:val="00E24D66"/>
    <w:rsid w:val="00E24FB7"/>
    <w:rsid w:val="00E24FDC"/>
    <w:rsid w:val="00E250E5"/>
    <w:rsid w:val="00E2539C"/>
    <w:rsid w:val="00E25768"/>
    <w:rsid w:val="00E25904"/>
    <w:rsid w:val="00E25CF0"/>
    <w:rsid w:val="00E25E47"/>
    <w:rsid w:val="00E264E3"/>
    <w:rsid w:val="00E265E1"/>
    <w:rsid w:val="00E26A9D"/>
    <w:rsid w:val="00E26BCA"/>
    <w:rsid w:val="00E26C9E"/>
    <w:rsid w:val="00E27032"/>
    <w:rsid w:val="00E274E2"/>
    <w:rsid w:val="00E27753"/>
    <w:rsid w:val="00E27802"/>
    <w:rsid w:val="00E279A2"/>
    <w:rsid w:val="00E27DD2"/>
    <w:rsid w:val="00E300BF"/>
    <w:rsid w:val="00E30FA5"/>
    <w:rsid w:val="00E3102E"/>
    <w:rsid w:val="00E3104F"/>
    <w:rsid w:val="00E31290"/>
    <w:rsid w:val="00E31426"/>
    <w:rsid w:val="00E314EE"/>
    <w:rsid w:val="00E317E4"/>
    <w:rsid w:val="00E31856"/>
    <w:rsid w:val="00E31922"/>
    <w:rsid w:val="00E3199E"/>
    <w:rsid w:val="00E31A9E"/>
    <w:rsid w:val="00E31D60"/>
    <w:rsid w:val="00E31D6A"/>
    <w:rsid w:val="00E31E04"/>
    <w:rsid w:val="00E31E27"/>
    <w:rsid w:val="00E31FC6"/>
    <w:rsid w:val="00E323C4"/>
    <w:rsid w:val="00E32531"/>
    <w:rsid w:val="00E3274A"/>
    <w:rsid w:val="00E32750"/>
    <w:rsid w:val="00E32846"/>
    <w:rsid w:val="00E32878"/>
    <w:rsid w:val="00E32C11"/>
    <w:rsid w:val="00E32F85"/>
    <w:rsid w:val="00E32F8C"/>
    <w:rsid w:val="00E32FA8"/>
    <w:rsid w:val="00E3305E"/>
    <w:rsid w:val="00E332D7"/>
    <w:rsid w:val="00E3343D"/>
    <w:rsid w:val="00E3350F"/>
    <w:rsid w:val="00E335D7"/>
    <w:rsid w:val="00E33B03"/>
    <w:rsid w:val="00E33F9E"/>
    <w:rsid w:val="00E341C0"/>
    <w:rsid w:val="00E34631"/>
    <w:rsid w:val="00E34750"/>
    <w:rsid w:val="00E3571B"/>
    <w:rsid w:val="00E35C56"/>
    <w:rsid w:val="00E3612B"/>
    <w:rsid w:val="00E36276"/>
    <w:rsid w:val="00E36278"/>
    <w:rsid w:val="00E363CD"/>
    <w:rsid w:val="00E366C4"/>
    <w:rsid w:val="00E36C23"/>
    <w:rsid w:val="00E36D93"/>
    <w:rsid w:val="00E36FA6"/>
    <w:rsid w:val="00E373C7"/>
    <w:rsid w:val="00E376CC"/>
    <w:rsid w:val="00E376D5"/>
    <w:rsid w:val="00E37794"/>
    <w:rsid w:val="00E4058C"/>
    <w:rsid w:val="00E40896"/>
    <w:rsid w:val="00E40DF8"/>
    <w:rsid w:val="00E41288"/>
    <w:rsid w:val="00E413A7"/>
    <w:rsid w:val="00E41522"/>
    <w:rsid w:val="00E42338"/>
    <w:rsid w:val="00E42430"/>
    <w:rsid w:val="00E4281D"/>
    <w:rsid w:val="00E4298A"/>
    <w:rsid w:val="00E42B2F"/>
    <w:rsid w:val="00E42C35"/>
    <w:rsid w:val="00E42E10"/>
    <w:rsid w:val="00E42E20"/>
    <w:rsid w:val="00E42E93"/>
    <w:rsid w:val="00E43296"/>
    <w:rsid w:val="00E43418"/>
    <w:rsid w:val="00E4358C"/>
    <w:rsid w:val="00E435AD"/>
    <w:rsid w:val="00E4375F"/>
    <w:rsid w:val="00E43788"/>
    <w:rsid w:val="00E43DDE"/>
    <w:rsid w:val="00E43E57"/>
    <w:rsid w:val="00E4412B"/>
    <w:rsid w:val="00E449DF"/>
    <w:rsid w:val="00E45084"/>
    <w:rsid w:val="00E45318"/>
    <w:rsid w:val="00E45988"/>
    <w:rsid w:val="00E459C7"/>
    <w:rsid w:val="00E45A7C"/>
    <w:rsid w:val="00E45BC6"/>
    <w:rsid w:val="00E45C6F"/>
    <w:rsid w:val="00E45D4C"/>
    <w:rsid w:val="00E45E3E"/>
    <w:rsid w:val="00E45E49"/>
    <w:rsid w:val="00E45FF7"/>
    <w:rsid w:val="00E46044"/>
    <w:rsid w:val="00E460E5"/>
    <w:rsid w:val="00E46571"/>
    <w:rsid w:val="00E46576"/>
    <w:rsid w:val="00E465B6"/>
    <w:rsid w:val="00E46638"/>
    <w:rsid w:val="00E468DE"/>
    <w:rsid w:val="00E46B4D"/>
    <w:rsid w:val="00E46C94"/>
    <w:rsid w:val="00E46FE8"/>
    <w:rsid w:val="00E470DF"/>
    <w:rsid w:val="00E4742B"/>
    <w:rsid w:val="00E475F0"/>
    <w:rsid w:val="00E47606"/>
    <w:rsid w:val="00E477AC"/>
    <w:rsid w:val="00E4787F"/>
    <w:rsid w:val="00E478F0"/>
    <w:rsid w:val="00E47951"/>
    <w:rsid w:val="00E47D70"/>
    <w:rsid w:val="00E47FAD"/>
    <w:rsid w:val="00E500D6"/>
    <w:rsid w:val="00E50281"/>
    <w:rsid w:val="00E50410"/>
    <w:rsid w:val="00E5094C"/>
    <w:rsid w:val="00E50CDA"/>
    <w:rsid w:val="00E50F9E"/>
    <w:rsid w:val="00E510B6"/>
    <w:rsid w:val="00E513BC"/>
    <w:rsid w:val="00E5165F"/>
    <w:rsid w:val="00E51936"/>
    <w:rsid w:val="00E51D0E"/>
    <w:rsid w:val="00E51D63"/>
    <w:rsid w:val="00E51DD5"/>
    <w:rsid w:val="00E51F70"/>
    <w:rsid w:val="00E5203D"/>
    <w:rsid w:val="00E527AD"/>
    <w:rsid w:val="00E52925"/>
    <w:rsid w:val="00E52A32"/>
    <w:rsid w:val="00E52A71"/>
    <w:rsid w:val="00E52D76"/>
    <w:rsid w:val="00E52DD3"/>
    <w:rsid w:val="00E52F1F"/>
    <w:rsid w:val="00E53DBA"/>
    <w:rsid w:val="00E541C6"/>
    <w:rsid w:val="00E54297"/>
    <w:rsid w:val="00E54516"/>
    <w:rsid w:val="00E5454B"/>
    <w:rsid w:val="00E54A8F"/>
    <w:rsid w:val="00E54B95"/>
    <w:rsid w:val="00E54ED6"/>
    <w:rsid w:val="00E54F34"/>
    <w:rsid w:val="00E54F8A"/>
    <w:rsid w:val="00E5569E"/>
    <w:rsid w:val="00E55779"/>
    <w:rsid w:val="00E55B75"/>
    <w:rsid w:val="00E55E3A"/>
    <w:rsid w:val="00E5604E"/>
    <w:rsid w:val="00E56259"/>
    <w:rsid w:val="00E56757"/>
    <w:rsid w:val="00E56843"/>
    <w:rsid w:val="00E56872"/>
    <w:rsid w:val="00E56D5B"/>
    <w:rsid w:val="00E57621"/>
    <w:rsid w:val="00E57CB4"/>
    <w:rsid w:val="00E57CC5"/>
    <w:rsid w:val="00E57E84"/>
    <w:rsid w:val="00E603E3"/>
    <w:rsid w:val="00E60514"/>
    <w:rsid w:val="00E60770"/>
    <w:rsid w:val="00E607C9"/>
    <w:rsid w:val="00E609FD"/>
    <w:rsid w:val="00E610C5"/>
    <w:rsid w:val="00E6116B"/>
    <w:rsid w:val="00E61222"/>
    <w:rsid w:val="00E6138A"/>
    <w:rsid w:val="00E613DF"/>
    <w:rsid w:val="00E61559"/>
    <w:rsid w:val="00E618F6"/>
    <w:rsid w:val="00E6191D"/>
    <w:rsid w:val="00E61FD7"/>
    <w:rsid w:val="00E620A7"/>
    <w:rsid w:val="00E620D1"/>
    <w:rsid w:val="00E620D6"/>
    <w:rsid w:val="00E6245A"/>
    <w:rsid w:val="00E62670"/>
    <w:rsid w:val="00E626B1"/>
    <w:rsid w:val="00E6277B"/>
    <w:rsid w:val="00E627E5"/>
    <w:rsid w:val="00E6295C"/>
    <w:rsid w:val="00E62997"/>
    <w:rsid w:val="00E62C42"/>
    <w:rsid w:val="00E62E2F"/>
    <w:rsid w:val="00E636D0"/>
    <w:rsid w:val="00E63972"/>
    <w:rsid w:val="00E63A8F"/>
    <w:rsid w:val="00E63D83"/>
    <w:rsid w:val="00E63E79"/>
    <w:rsid w:val="00E64147"/>
    <w:rsid w:val="00E642E9"/>
    <w:rsid w:val="00E64A69"/>
    <w:rsid w:val="00E64AC7"/>
    <w:rsid w:val="00E6547D"/>
    <w:rsid w:val="00E655D3"/>
    <w:rsid w:val="00E65E10"/>
    <w:rsid w:val="00E6601E"/>
    <w:rsid w:val="00E665B7"/>
    <w:rsid w:val="00E66747"/>
    <w:rsid w:val="00E673DC"/>
    <w:rsid w:val="00E676B9"/>
    <w:rsid w:val="00E6785C"/>
    <w:rsid w:val="00E678CD"/>
    <w:rsid w:val="00E67B99"/>
    <w:rsid w:val="00E67F5C"/>
    <w:rsid w:val="00E67FD1"/>
    <w:rsid w:val="00E67FDE"/>
    <w:rsid w:val="00E700BF"/>
    <w:rsid w:val="00E704A3"/>
    <w:rsid w:val="00E70660"/>
    <w:rsid w:val="00E707C8"/>
    <w:rsid w:val="00E70836"/>
    <w:rsid w:val="00E70910"/>
    <w:rsid w:val="00E709A4"/>
    <w:rsid w:val="00E70B51"/>
    <w:rsid w:val="00E70E23"/>
    <w:rsid w:val="00E70F48"/>
    <w:rsid w:val="00E710FD"/>
    <w:rsid w:val="00E71147"/>
    <w:rsid w:val="00E715FA"/>
    <w:rsid w:val="00E71627"/>
    <w:rsid w:val="00E71923"/>
    <w:rsid w:val="00E71AAA"/>
    <w:rsid w:val="00E71C4F"/>
    <w:rsid w:val="00E71DF0"/>
    <w:rsid w:val="00E720A7"/>
    <w:rsid w:val="00E722EF"/>
    <w:rsid w:val="00E72373"/>
    <w:rsid w:val="00E723EC"/>
    <w:rsid w:val="00E728D8"/>
    <w:rsid w:val="00E72D63"/>
    <w:rsid w:val="00E7303D"/>
    <w:rsid w:val="00E7323F"/>
    <w:rsid w:val="00E7373B"/>
    <w:rsid w:val="00E7382D"/>
    <w:rsid w:val="00E73A80"/>
    <w:rsid w:val="00E73FEB"/>
    <w:rsid w:val="00E7450D"/>
    <w:rsid w:val="00E74F48"/>
    <w:rsid w:val="00E752B2"/>
    <w:rsid w:val="00E75341"/>
    <w:rsid w:val="00E753CE"/>
    <w:rsid w:val="00E7568A"/>
    <w:rsid w:val="00E75A4B"/>
    <w:rsid w:val="00E75F9E"/>
    <w:rsid w:val="00E76019"/>
    <w:rsid w:val="00E76326"/>
    <w:rsid w:val="00E765AD"/>
    <w:rsid w:val="00E766E4"/>
    <w:rsid w:val="00E767F2"/>
    <w:rsid w:val="00E7696E"/>
    <w:rsid w:val="00E76DE0"/>
    <w:rsid w:val="00E771DA"/>
    <w:rsid w:val="00E7770F"/>
    <w:rsid w:val="00E77761"/>
    <w:rsid w:val="00E7786B"/>
    <w:rsid w:val="00E77A4B"/>
    <w:rsid w:val="00E77B4B"/>
    <w:rsid w:val="00E77DCB"/>
    <w:rsid w:val="00E77F3A"/>
    <w:rsid w:val="00E80005"/>
    <w:rsid w:val="00E80150"/>
    <w:rsid w:val="00E802E1"/>
    <w:rsid w:val="00E8078A"/>
    <w:rsid w:val="00E80B6B"/>
    <w:rsid w:val="00E80C10"/>
    <w:rsid w:val="00E80D45"/>
    <w:rsid w:val="00E80D8B"/>
    <w:rsid w:val="00E80F31"/>
    <w:rsid w:val="00E81175"/>
    <w:rsid w:val="00E8178E"/>
    <w:rsid w:val="00E81B4E"/>
    <w:rsid w:val="00E81C94"/>
    <w:rsid w:val="00E81E6C"/>
    <w:rsid w:val="00E81F6E"/>
    <w:rsid w:val="00E8210C"/>
    <w:rsid w:val="00E82336"/>
    <w:rsid w:val="00E828C1"/>
    <w:rsid w:val="00E82A36"/>
    <w:rsid w:val="00E82C37"/>
    <w:rsid w:val="00E82EFF"/>
    <w:rsid w:val="00E83519"/>
    <w:rsid w:val="00E8394E"/>
    <w:rsid w:val="00E83FC1"/>
    <w:rsid w:val="00E841CF"/>
    <w:rsid w:val="00E84540"/>
    <w:rsid w:val="00E8468E"/>
    <w:rsid w:val="00E846C9"/>
    <w:rsid w:val="00E847EF"/>
    <w:rsid w:val="00E84A02"/>
    <w:rsid w:val="00E84CE9"/>
    <w:rsid w:val="00E84F77"/>
    <w:rsid w:val="00E851EF"/>
    <w:rsid w:val="00E853FE"/>
    <w:rsid w:val="00E85739"/>
    <w:rsid w:val="00E85BE8"/>
    <w:rsid w:val="00E85D54"/>
    <w:rsid w:val="00E86164"/>
    <w:rsid w:val="00E86276"/>
    <w:rsid w:val="00E86B45"/>
    <w:rsid w:val="00E87106"/>
    <w:rsid w:val="00E87684"/>
    <w:rsid w:val="00E87688"/>
    <w:rsid w:val="00E87862"/>
    <w:rsid w:val="00E879F7"/>
    <w:rsid w:val="00E87B01"/>
    <w:rsid w:val="00E90316"/>
    <w:rsid w:val="00E90329"/>
    <w:rsid w:val="00E9045C"/>
    <w:rsid w:val="00E90676"/>
    <w:rsid w:val="00E9070B"/>
    <w:rsid w:val="00E90809"/>
    <w:rsid w:val="00E90C06"/>
    <w:rsid w:val="00E90F2D"/>
    <w:rsid w:val="00E910BE"/>
    <w:rsid w:val="00E9117B"/>
    <w:rsid w:val="00E91411"/>
    <w:rsid w:val="00E916D2"/>
    <w:rsid w:val="00E917E4"/>
    <w:rsid w:val="00E919BF"/>
    <w:rsid w:val="00E91AC8"/>
    <w:rsid w:val="00E91BBA"/>
    <w:rsid w:val="00E91CFB"/>
    <w:rsid w:val="00E921D8"/>
    <w:rsid w:val="00E92385"/>
    <w:rsid w:val="00E9247C"/>
    <w:rsid w:val="00E927F9"/>
    <w:rsid w:val="00E9289B"/>
    <w:rsid w:val="00E92CBD"/>
    <w:rsid w:val="00E92E53"/>
    <w:rsid w:val="00E92F1E"/>
    <w:rsid w:val="00E92FCB"/>
    <w:rsid w:val="00E93A54"/>
    <w:rsid w:val="00E93AAD"/>
    <w:rsid w:val="00E93FA4"/>
    <w:rsid w:val="00E94379"/>
    <w:rsid w:val="00E945D6"/>
    <w:rsid w:val="00E94642"/>
    <w:rsid w:val="00E94813"/>
    <w:rsid w:val="00E94957"/>
    <w:rsid w:val="00E949FB"/>
    <w:rsid w:val="00E94CE9"/>
    <w:rsid w:val="00E951E1"/>
    <w:rsid w:val="00E957BA"/>
    <w:rsid w:val="00E95A7A"/>
    <w:rsid w:val="00E95BDE"/>
    <w:rsid w:val="00E95CA5"/>
    <w:rsid w:val="00E9624B"/>
    <w:rsid w:val="00E963B2"/>
    <w:rsid w:val="00E96613"/>
    <w:rsid w:val="00E966BF"/>
    <w:rsid w:val="00E96A00"/>
    <w:rsid w:val="00E972DD"/>
    <w:rsid w:val="00E9735F"/>
    <w:rsid w:val="00E974E0"/>
    <w:rsid w:val="00E97B09"/>
    <w:rsid w:val="00E97B36"/>
    <w:rsid w:val="00E97E15"/>
    <w:rsid w:val="00E97E57"/>
    <w:rsid w:val="00E97E73"/>
    <w:rsid w:val="00E97F6F"/>
    <w:rsid w:val="00E97FD6"/>
    <w:rsid w:val="00EA032E"/>
    <w:rsid w:val="00EA05C0"/>
    <w:rsid w:val="00EA0852"/>
    <w:rsid w:val="00EA087D"/>
    <w:rsid w:val="00EA0EDB"/>
    <w:rsid w:val="00EA1154"/>
    <w:rsid w:val="00EA11C1"/>
    <w:rsid w:val="00EA1591"/>
    <w:rsid w:val="00EA1768"/>
    <w:rsid w:val="00EA1B56"/>
    <w:rsid w:val="00EA1C13"/>
    <w:rsid w:val="00EA1DA2"/>
    <w:rsid w:val="00EA1F34"/>
    <w:rsid w:val="00EA20D4"/>
    <w:rsid w:val="00EA21CB"/>
    <w:rsid w:val="00EA237D"/>
    <w:rsid w:val="00EA275A"/>
    <w:rsid w:val="00EA2C8C"/>
    <w:rsid w:val="00EA2E8E"/>
    <w:rsid w:val="00EA2F29"/>
    <w:rsid w:val="00EA3681"/>
    <w:rsid w:val="00EA385F"/>
    <w:rsid w:val="00EA388C"/>
    <w:rsid w:val="00EA3B51"/>
    <w:rsid w:val="00EA3D60"/>
    <w:rsid w:val="00EA4227"/>
    <w:rsid w:val="00EA45BF"/>
    <w:rsid w:val="00EA4824"/>
    <w:rsid w:val="00EA4EC4"/>
    <w:rsid w:val="00EA4F63"/>
    <w:rsid w:val="00EA504C"/>
    <w:rsid w:val="00EA59DB"/>
    <w:rsid w:val="00EA5D51"/>
    <w:rsid w:val="00EA633A"/>
    <w:rsid w:val="00EA64B9"/>
    <w:rsid w:val="00EA652A"/>
    <w:rsid w:val="00EA6A01"/>
    <w:rsid w:val="00EA6A57"/>
    <w:rsid w:val="00EA6B98"/>
    <w:rsid w:val="00EA73E8"/>
    <w:rsid w:val="00EA7635"/>
    <w:rsid w:val="00EA771E"/>
    <w:rsid w:val="00EA7CA5"/>
    <w:rsid w:val="00EA7E44"/>
    <w:rsid w:val="00EA7F3B"/>
    <w:rsid w:val="00EB034D"/>
    <w:rsid w:val="00EB0636"/>
    <w:rsid w:val="00EB0A71"/>
    <w:rsid w:val="00EB0D55"/>
    <w:rsid w:val="00EB10FE"/>
    <w:rsid w:val="00EB1236"/>
    <w:rsid w:val="00EB1700"/>
    <w:rsid w:val="00EB17C0"/>
    <w:rsid w:val="00EB18A0"/>
    <w:rsid w:val="00EB19B9"/>
    <w:rsid w:val="00EB1AD9"/>
    <w:rsid w:val="00EB1C84"/>
    <w:rsid w:val="00EB1CB0"/>
    <w:rsid w:val="00EB21E0"/>
    <w:rsid w:val="00EB2531"/>
    <w:rsid w:val="00EB2848"/>
    <w:rsid w:val="00EB2B8A"/>
    <w:rsid w:val="00EB2BC8"/>
    <w:rsid w:val="00EB356A"/>
    <w:rsid w:val="00EB359F"/>
    <w:rsid w:val="00EB36E4"/>
    <w:rsid w:val="00EB3B59"/>
    <w:rsid w:val="00EB3B76"/>
    <w:rsid w:val="00EB42B7"/>
    <w:rsid w:val="00EB4417"/>
    <w:rsid w:val="00EB4498"/>
    <w:rsid w:val="00EB46B3"/>
    <w:rsid w:val="00EB4772"/>
    <w:rsid w:val="00EB477A"/>
    <w:rsid w:val="00EB4835"/>
    <w:rsid w:val="00EB485F"/>
    <w:rsid w:val="00EB4961"/>
    <w:rsid w:val="00EB49C3"/>
    <w:rsid w:val="00EB4C93"/>
    <w:rsid w:val="00EB4D13"/>
    <w:rsid w:val="00EB4D28"/>
    <w:rsid w:val="00EB5026"/>
    <w:rsid w:val="00EB544C"/>
    <w:rsid w:val="00EB5902"/>
    <w:rsid w:val="00EB5BEA"/>
    <w:rsid w:val="00EB5C61"/>
    <w:rsid w:val="00EB5CE9"/>
    <w:rsid w:val="00EB6058"/>
    <w:rsid w:val="00EB6276"/>
    <w:rsid w:val="00EB62F6"/>
    <w:rsid w:val="00EB64A1"/>
    <w:rsid w:val="00EB6A0B"/>
    <w:rsid w:val="00EB6FBA"/>
    <w:rsid w:val="00EB71FF"/>
    <w:rsid w:val="00EB7DC9"/>
    <w:rsid w:val="00EB7EAB"/>
    <w:rsid w:val="00EB7F1E"/>
    <w:rsid w:val="00EB7F69"/>
    <w:rsid w:val="00EC002C"/>
    <w:rsid w:val="00EC06A0"/>
    <w:rsid w:val="00EC08D7"/>
    <w:rsid w:val="00EC0A5F"/>
    <w:rsid w:val="00EC0D73"/>
    <w:rsid w:val="00EC0FC3"/>
    <w:rsid w:val="00EC1074"/>
    <w:rsid w:val="00EC11A5"/>
    <w:rsid w:val="00EC16DA"/>
    <w:rsid w:val="00EC1796"/>
    <w:rsid w:val="00EC1AA5"/>
    <w:rsid w:val="00EC1EA7"/>
    <w:rsid w:val="00EC1F84"/>
    <w:rsid w:val="00EC205B"/>
    <w:rsid w:val="00EC22CF"/>
    <w:rsid w:val="00EC233C"/>
    <w:rsid w:val="00EC23C5"/>
    <w:rsid w:val="00EC25E2"/>
    <w:rsid w:val="00EC2C13"/>
    <w:rsid w:val="00EC2E4D"/>
    <w:rsid w:val="00EC2F72"/>
    <w:rsid w:val="00EC2F77"/>
    <w:rsid w:val="00EC35A3"/>
    <w:rsid w:val="00EC35D4"/>
    <w:rsid w:val="00EC36B9"/>
    <w:rsid w:val="00EC37B7"/>
    <w:rsid w:val="00EC3A25"/>
    <w:rsid w:val="00EC3ACF"/>
    <w:rsid w:val="00EC3CF4"/>
    <w:rsid w:val="00EC3D91"/>
    <w:rsid w:val="00EC3DEF"/>
    <w:rsid w:val="00EC420D"/>
    <w:rsid w:val="00EC48CB"/>
    <w:rsid w:val="00EC4B06"/>
    <w:rsid w:val="00EC4B34"/>
    <w:rsid w:val="00EC4B69"/>
    <w:rsid w:val="00EC5318"/>
    <w:rsid w:val="00EC5321"/>
    <w:rsid w:val="00EC5A5B"/>
    <w:rsid w:val="00EC5B8C"/>
    <w:rsid w:val="00EC5C90"/>
    <w:rsid w:val="00EC5F0C"/>
    <w:rsid w:val="00EC63C2"/>
    <w:rsid w:val="00EC63D5"/>
    <w:rsid w:val="00EC6518"/>
    <w:rsid w:val="00EC6880"/>
    <w:rsid w:val="00EC6AB7"/>
    <w:rsid w:val="00EC6CBF"/>
    <w:rsid w:val="00EC6D6B"/>
    <w:rsid w:val="00EC6DB3"/>
    <w:rsid w:val="00EC762F"/>
    <w:rsid w:val="00EC7A3E"/>
    <w:rsid w:val="00EC7D77"/>
    <w:rsid w:val="00EC7DE1"/>
    <w:rsid w:val="00EC7EAC"/>
    <w:rsid w:val="00ED003A"/>
    <w:rsid w:val="00ED00B9"/>
    <w:rsid w:val="00ED010E"/>
    <w:rsid w:val="00ED019B"/>
    <w:rsid w:val="00ED02EE"/>
    <w:rsid w:val="00ED03CF"/>
    <w:rsid w:val="00ED09E2"/>
    <w:rsid w:val="00ED0A7C"/>
    <w:rsid w:val="00ED0E6E"/>
    <w:rsid w:val="00ED0F17"/>
    <w:rsid w:val="00ED11E1"/>
    <w:rsid w:val="00ED1CE2"/>
    <w:rsid w:val="00ED1DA9"/>
    <w:rsid w:val="00ED214E"/>
    <w:rsid w:val="00ED25F4"/>
    <w:rsid w:val="00ED26CD"/>
    <w:rsid w:val="00ED27AF"/>
    <w:rsid w:val="00ED27F4"/>
    <w:rsid w:val="00ED2807"/>
    <w:rsid w:val="00ED2AB4"/>
    <w:rsid w:val="00ED2D3E"/>
    <w:rsid w:val="00ED30BE"/>
    <w:rsid w:val="00ED33AE"/>
    <w:rsid w:val="00ED3A85"/>
    <w:rsid w:val="00ED3BB8"/>
    <w:rsid w:val="00ED40A0"/>
    <w:rsid w:val="00ED4186"/>
    <w:rsid w:val="00ED4461"/>
    <w:rsid w:val="00ED4576"/>
    <w:rsid w:val="00ED4836"/>
    <w:rsid w:val="00ED49AF"/>
    <w:rsid w:val="00ED4C28"/>
    <w:rsid w:val="00ED4C41"/>
    <w:rsid w:val="00ED4DD8"/>
    <w:rsid w:val="00ED4E9C"/>
    <w:rsid w:val="00ED5056"/>
    <w:rsid w:val="00ED54F2"/>
    <w:rsid w:val="00ED5900"/>
    <w:rsid w:val="00ED590E"/>
    <w:rsid w:val="00ED5914"/>
    <w:rsid w:val="00ED59C0"/>
    <w:rsid w:val="00ED5DD7"/>
    <w:rsid w:val="00ED5E8E"/>
    <w:rsid w:val="00ED5FE8"/>
    <w:rsid w:val="00ED60DE"/>
    <w:rsid w:val="00ED64E5"/>
    <w:rsid w:val="00ED6915"/>
    <w:rsid w:val="00ED6AE0"/>
    <w:rsid w:val="00ED6C0F"/>
    <w:rsid w:val="00ED6C9E"/>
    <w:rsid w:val="00ED6EAD"/>
    <w:rsid w:val="00ED70E6"/>
    <w:rsid w:val="00ED714C"/>
    <w:rsid w:val="00ED7247"/>
    <w:rsid w:val="00ED7596"/>
    <w:rsid w:val="00ED76A6"/>
    <w:rsid w:val="00ED776B"/>
    <w:rsid w:val="00ED7792"/>
    <w:rsid w:val="00ED784E"/>
    <w:rsid w:val="00ED7D93"/>
    <w:rsid w:val="00EE013C"/>
    <w:rsid w:val="00EE0304"/>
    <w:rsid w:val="00EE0480"/>
    <w:rsid w:val="00EE062C"/>
    <w:rsid w:val="00EE06F6"/>
    <w:rsid w:val="00EE079B"/>
    <w:rsid w:val="00EE089C"/>
    <w:rsid w:val="00EE0B2D"/>
    <w:rsid w:val="00EE0C18"/>
    <w:rsid w:val="00EE0CC8"/>
    <w:rsid w:val="00EE0E95"/>
    <w:rsid w:val="00EE10FD"/>
    <w:rsid w:val="00EE1560"/>
    <w:rsid w:val="00EE17DD"/>
    <w:rsid w:val="00EE1A15"/>
    <w:rsid w:val="00EE1C3F"/>
    <w:rsid w:val="00EE1DB3"/>
    <w:rsid w:val="00EE2396"/>
    <w:rsid w:val="00EE2524"/>
    <w:rsid w:val="00EE28AA"/>
    <w:rsid w:val="00EE2A71"/>
    <w:rsid w:val="00EE2C8C"/>
    <w:rsid w:val="00EE2DAC"/>
    <w:rsid w:val="00EE3155"/>
    <w:rsid w:val="00EE34AF"/>
    <w:rsid w:val="00EE399B"/>
    <w:rsid w:val="00EE3B0C"/>
    <w:rsid w:val="00EE3E0B"/>
    <w:rsid w:val="00EE41B8"/>
    <w:rsid w:val="00EE4280"/>
    <w:rsid w:val="00EE42E2"/>
    <w:rsid w:val="00EE4693"/>
    <w:rsid w:val="00EE4BFC"/>
    <w:rsid w:val="00EE5093"/>
    <w:rsid w:val="00EE51F7"/>
    <w:rsid w:val="00EE5880"/>
    <w:rsid w:val="00EE5C15"/>
    <w:rsid w:val="00EE5CC3"/>
    <w:rsid w:val="00EE5EE2"/>
    <w:rsid w:val="00EE60B3"/>
    <w:rsid w:val="00EE6BBB"/>
    <w:rsid w:val="00EE6CA7"/>
    <w:rsid w:val="00EE6DBF"/>
    <w:rsid w:val="00EE711C"/>
    <w:rsid w:val="00EE725E"/>
    <w:rsid w:val="00EE73DD"/>
    <w:rsid w:val="00EE73F0"/>
    <w:rsid w:val="00EE78E9"/>
    <w:rsid w:val="00EE7CE2"/>
    <w:rsid w:val="00EE7D66"/>
    <w:rsid w:val="00EF04D7"/>
    <w:rsid w:val="00EF07A6"/>
    <w:rsid w:val="00EF07E7"/>
    <w:rsid w:val="00EF098C"/>
    <w:rsid w:val="00EF0B91"/>
    <w:rsid w:val="00EF0BC0"/>
    <w:rsid w:val="00EF0E8D"/>
    <w:rsid w:val="00EF0EE9"/>
    <w:rsid w:val="00EF124C"/>
    <w:rsid w:val="00EF17A3"/>
    <w:rsid w:val="00EF1995"/>
    <w:rsid w:val="00EF1B05"/>
    <w:rsid w:val="00EF2358"/>
    <w:rsid w:val="00EF23AB"/>
    <w:rsid w:val="00EF2983"/>
    <w:rsid w:val="00EF29D9"/>
    <w:rsid w:val="00EF2E27"/>
    <w:rsid w:val="00EF2EAB"/>
    <w:rsid w:val="00EF339A"/>
    <w:rsid w:val="00EF344E"/>
    <w:rsid w:val="00EF3C0D"/>
    <w:rsid w:val="00EF41D7"/>
    <w:rsid w:val="00EF455B"/>
    <w:rsid w:val="00EF4672"/>
    <w:rsid w:val="00EF487D"/>
    <w:rsid w:val="00EF49C7"/>
    <w:rsid w:val="00EF4F4D"/>
    <w:rsid w:val="00EF500D"/>
    <w:rsid w:val="00EF515D"/>
    <w:rsid w:val="00EF5181"/>
    <w:rsid w:val="00EF5484"/>
    <w:rsid w:val="00EF573B"/>
    <w:rsid w:val="00EF5B0E"/>
    <w:rsid w:val="00EF5B0F"/>
    <w:rsid w:val="00EF5B77"/>
    <w:rsid w:val="00EF5E68"/>
    <w:rsid w:val="00EF66CA"/>
    <w:rsid w:val="00EF66E2"/>
    <w:rsid w:val="00EF66F7"/>
    <w:rsid w:val="00EF6B08"/>
    <w:rsid w:val="00EF6E7E"/>
    <w:rsid w:val="00EF6FC5"/>
    <w:rsid w:val="00EF70A8"/>
    <w:rsid w:val="00EF70FC"/>
    <w:rsid w:val="00EF71BD"/>
    <w:rsid w:val="00EF7433"/>
    <w:rsid w:val="00EF7608"/>
    <w:rsid w:val="00EF7CCB"/>
    <w:rsid w:val="00F001E0"/>
    <w:rsid w:val="00F00250"/>
    <w:rsid w:val="00F0040E"/>
    <w:rsid w:val="00F008CE"/>
    <w:rsid w:val="00F00A3F"/>
    <w:rsid w:val="00F00DAB"/>
    <w:rsid w:val="00F00E29"/>
    <w:rsid w:val="00F00E94"/>
    <w:rsid w:val="00F00EDF"/>
    <w:rsid w:val="00F013F5"/>
    <w:rsid w:val="00F0183E"/>
    <w:rsid w:val="00F019A2"/>
    <w:rsid w:val="00F01C25"/>
    <w:rsid w:val="00F01C5D"/>
    <w:rsid w:val="00F01F8F"/>
    <w:rsid w:val="00F02446"/>
    <w:rsid w:val="00F0249E"/>
    <w:rsid w:val="00F02A88"/>
    <w:rsid w:val="00F02B12"/>
    <w:rsid w:val="00F02CE3"/>
    <w:rsid w:val="00F02DAF"/>
    <w:rsid w:val="00F02EBE"/>
    <w:rsid w:val="00F02F9B"/>
    <w:rsid w:val="00F031C4"/>
    <w:rsid w:val="00F033C4"/>
    <w:rsid w:val="00F03807"/>
    <w:rsid w:val="00F03B50"/>
    <w:rsid w:val="00F03C8D"/>
    <w:rsid w:val="00F04056"/>
    <w:rsid w:val="00F04131"/>
    <w:rsid w:val="00F04189"/>
    <w:rsid w:val="00F041BF"/>
    <w:rsid w:val="00F043A0"/>
    <w:rsid w:val="00F04531"/>
    <w:rsid w:val="00F049C5"/>
    <w:rsid w:val="00F04D9D"/>
    <w:rsid w:val="00F04EE6"/>
    <w:rsid w:val="00F04FC0"/>
    <w:rsid w:val="00F05237"/>
    <w:rsid w:val="00F05246"/>
    <w:rsid w:val="00F0530E"/>
    <w:rsid w:val="00F0534B"/>
    <w:rsid w:val="00F058D4"/>
    <w:rsid w:val="00F058ED"/>
    <w:rsid w:val="00F05A4D"/>
    <w:rsid w:val="00F05B85"/>
    <w:rsid w:val="00F05D46"/>
    <w:rsid w:val="00F05DBC"/>
    <w:rsid w:val="00F06048"/>
    <w:rsid w:val="00F060BE"/>
    <w:rsid w:val="00F06196"/>
    <w:rsid w:val="00F062D3"/>
    <w:rsid w:val="00F063F3"/>
    <w:rsid w:val="00F064A5"/>
    <w:rsid w:val="00F067A0"/>
    <w:rsid w:val="00F068AC"/>
    <w:rsid w:val="00F0691E"/>
    <w:rsid w:val="00F06C53"/>
    <w:rsid w:val="00F0712A"/>
    <w:rsid w:val="00F0764F"/>
    <w:rsid w:val="00F0767A"/>
    <w:rsid w:val="00F07802"/>
    <w:rsid w:val="00F0783C"/>
    <w:rsid w:val="00F079F3"/>
    <w:rsid w:val="00F07AA8"/>
    <w:rsid w:val="00F07B36"/>
    <w:rsid w:val="00F07CF2"/>
    <w:rsid w:val="00F07EA6"/>
    <w:rsid w:val="00F07EB5"/>
    <w:rsid w:val="00F07ED2"/>
    <w:rsid w:val="00F10365"/>
    <w:rsid w:val="00F10373"/>
    <w:rsid w:val="00F103CA"/>
    <w:rsid w:val="00F106F6"/>
    <w:rsid w:val="00F10865"/>
    <w:rsid w:val="00F10AA5"/>
    <w:rsid w:val="00F10ABE"/>
    <w:rsid w:val="00F10BE4"/>
    <w:rsid w:val="00F10E2E"/>
    <w:rsid w:val="00F11172"/>
    <w:rsid w:val="00F1131E"/>
    <w:rsid w:val="00F11973"/>
    <w:rsid w:val="00F11979"/>
    <w:rsid w:val="00F11A9F"/>
    <w:rsid w:val="00F11CED"/>
    <w:rsid w:val="00F11E47"/>
    <w:rsid w:val="00F11EDA"/>
    <w:rsid w:val="00F126CD"/>
    <w:rsid w:val="00F127F2"/>
    <w:rsid w:val="00F12BEC"/>
    <w:rsid w:val="00F12F54"/>
    <w:rsid w:val="00F13275"/>
    <w:rsid w:val="00F13340"/>
    <w:rsid w:val="00F13508"/>
    <w:rsid w:val="00F13719"/>
    <w:rsid w:val="00F1389F"/>
    <w:rsid w:val="00F1393E"/>
    <w:rsid w:val="00F13B46"/>
    <w:rsid w:val="00F13C76"/>
    <w:rsid w:val="00F13E83"/>
    <w:rsid w:val="00F13F54"/>
    <w:rsid w:val="00F142BB"/>
    <w:rsid w:val="00F142EF"/>
    <w:rsid w:val="00F143EF"/>
    <w:rsid w:val="00F14596"/>
    <w:rsid w:val="00F1482A"/>
    <w:rsid w:val="00F148DC"/>
    <w:rsid w:val="00F14920"/>
    <w:rsid w:val="00F14965"/>
    <w:rsid w:val="00F14AF9"/>
    <w:rsid w:val="00F15041"/>
    <w:rsid w:val="00F15357"/>
    <w:rsid w:val="00F155BC"/>
    <w:rsid w:val="00F156B9"/>
    <w:rsid w:val="00F15A25"/>
    <w:rsid w:val="00F15A9C"/>
    <w:rsid w:val="00F15C7C"/>
    <w:rsid w:val="00F15EA4"/>
    <w:rsid w:val="00F15EC8"/>
    <w:rsid w:val="00F16229"/>
    <w:rsid w:val="00F1652B"/>
    <w:rsid w:val="00F166EE"/>
    <w:rsid w:val="00F169C8"/>
    <w:rsid w:val="00F16CF5"/>
    <w:rsid w:val="00F16E1B"/>
    <w:rsid w:val="00F16EBE"/>
    <w:rsid w:val="00F16FD7"/>
    <w:rsid w:val="00F170A0"/>
    <w:rsid w:val="00F17153"/>
    <w:rsid w:val="00F17231"/>
    <w:rsid w:val="00F174A3"/>
    <w:rsid w:val="00F17BDB"/>
    <w:rsid w:val="00F17BE6"/>
    <w:rsid w:val="00F17C76"/>
    <w:rsid w:val="00F17D42"/>
    <w:rsid w:val="00F17F14"/>
    <w:rsid w:val="00F17F17"/>
    <w:rsid w:val="00F200F7"/>
    <w:rsid w:val="00F202E4"/>
    <w:rsid w:val="00F20359"/>
    <w:rsid w:val="00F2083F"/>
    <w:rsid w:val="00F20849"/>
    <w:rsid w:val="00F209D1"/>
    <w:rsid w:val="00F20BA5"/>
    <w:rsid w:val="00F20FAD"/>
    <w:rsid w:val="00F214A8"/>
    <w:rsid w:val="00F21819"/>
    <w:rsid w:val="00F218B1"/>
    <w:rsid w:val="00F21F7B"/>
    <w:rsid w:val="00F21FB3"/>
    <w:rsid w:val="00F221A4"/>
    <w:rsid w:val="00F2222B"/>
    <w:rsid w:val="00F223A8"/>
    <w:rsid w:val="00F224BC"/>
    <w:rsid w:val="00F2251E"/>
    <w:rsid w:val="00F22599"/>
    <w:rsid w:val="00F226DD"/>
    <w:rsid w:val="00F22777"/>
    <w:rsid w:val="00F22C63"/>
    <w:rsid w:val="00F22D1D"/>
    <w:rsid w:val="00F22E07"/>
    <w:rsid w:val="00F230B8"/>
    <w:rsid w:val="00F23323"/>
    <w:rsid w:val="00F236EA"/>
    <w:rsid w:val="00F23C30"/>
    <w:rsid w:val="00F23CC6"/>
    <w:rsid w:val="00F23F37"/>
    <w:rsid w:val="00F24128"/>
    <w:rsid w:val="00F2419B"/>
    <w:rsid w:val="00F24212"/>
    <w:rsid w:val="00F24278"/>
    <w:rsid w:val="00F247E8"/>
    <w:rsid w:val="00F24A36"/>
    <w:rsid w:val="00F24A91"/>
    <w:rsid w:val="00F24AE0"/>
    <w:rsid w:val="00F24FF8"/>
    <w:rsid w:val="00F259A5"/>
    <w:rsid w:val="00F259BD"/>
    <w:rsid w:val="00F25BD9"/>
    <w:rsid w:val="00F25D36"/>
    <w:rsid w:val="00F25DAA"/>
    <w:rsid w:val="00F25E91"/>
    <w:rsid w:val="00F25F75"/>
    <w:rsid w:val="00F26157"/>
    <w:rsid w:val="00F26284"/>
    <w:rsid w:val="00F262CC"/>
    <w:rsid w:val="00F26648"/>
    <w:rsid w:val="00F268B3"/>
    <w:rsid w:val="00F268E7"/>
    <w:rsid w:val="00F26943"/>
    <w:rsid w:val="00F26BCB"/>
    <w:rsid w:val="00F26C62"/>
    <w:rsid w:val="00F26DFC"/>
    <w:rsid w:val="00F26E20"/>
    <w:rsid w:val="00F26E5F"/>
    <w:rsid w:val="00F2735D"/>
    <w:rsid w:val="00F27874"/>
    <w:rsid w:val="00F27B71"/>
    <w:rsid w:val="00F27BA7"/>
    <w:rsid w:val="00F27F8D"/>
    <w:rsid w:val="00F301B8"/>
    <w:rsid w:val="00F30263"/>
    <w:rsid w:val="00F30B6F"/>
    <w:rsid w:val="00F31194"/>
    <w:rsid w:val="00F31298"/>
    <w:rsid w:val="00F3145E"/>
    <w:rsid w:val="00F317AA"/>
    <w:rsid w:val="00F3226B"/>
    <w:rsid w:val="00F32298"/>
    <w:rsid w:val="00F32448"/>
    <w:rsid w:val="00F324CA"/>
    <w:rsid w:val="00F32646"/>
    <w:rsid w:val="00F32653"/>
    <w:rsid w:val="00F32957"/>
    <w:rsid w:val="00F32DF0"/>
    <w:rsid w:val="00F32F80"/>
    <w:rsid w:val="00F32FB2"/>
    <w:rsid w:val="00F333A5"/>
    <w:rsid w:val="00F33527"/>
    <w:rsid w:val="00F33B3D"/>
    <w:rsid w:val="00F33C00"/>
    <w:rsid w:val="00F33E28"/>
    <w:rsid w:val="00F34049"/>
    <w:rsid w:val="00F3415C"/>
    <w:rsid w:val="00F34247"/>
    <w:rsid w:val="00F34B35"/>
    <w:rsid w:val="00F34C24"/>
    <w:rsid w:val="00F34CDA"/>
    <w:rsid w:val="00F350E3"/>
    <w:rsid w:val="00F353BC"/>
    <w:rsid w:val="00F356AB"/>
    <w:rsid w:val="00F3579B"/>
    <w:rsid w:val="00F35EA2"/>
    <w:rsid w:val="00F35F5B"/>
    <w:rsid w:val="00F3600A"/>
    <w:rsid w:val="00F3608D"/>
    <w:rsid w:val="00F36148"/>
    <w:rsid w:val="00F3619E"/>
    <w:rsid w:val="00F36474"/>
    <w:rsid w:val="00F3649A"/>
    <w:rsid w:val="00F365D0"/>
    <w:rsid w:val="00F3671B"/>
    <w:rsid w:val="00F36B2A"/>
    <w:rsid w:val="00F36B97"/>
    <w:rsid w:val="00F374A5"/>
    <w:rsid w:val="00F37520"/>
    <w:rsid w:val="00F3798D"/>
    <w:rsid w:val="00F37C37"/>
    <w:rsid w:val="00F4042A"/>
    <w:rsid w:val="00F40463"/>
    <w:rsid w:val="00F40B29"/>
    <w:rsid w:val="00F40B5D"/>
    <w:rsid w:val="00F40EC9"/>
    <w:rsid w:val="00F40FAA"/>
    <w:rsid w:val="00F410A6"/>
    <w:rsid w:val="00F411B2"/>
    <w:rsid w:val="00F41914"/>
    <w:rsid w:val="00F41AC1"/>
    <w:rsid w:val="00F41B80"/>
    <w:rsid w:val="00F41DA4"/>
    <w:rsid w:val="00F41DF1"/>
    <w:rsid w:val="00F4251E"/>
    <w:rsid w:val="00F42847"/>
    <w:rsid w:val="00F42957"/>
    <w:rsid w:val="00F42A90"/>
    <w:rsid w:val="00F42DBE"/>
    <w:rsid w:val="00F42E00"/>
    <w:rsid w:val="00F42F99"/>
    <w:rsid w:val="00F4302D"/>
    <w:rsid w:val="00F4314E"/>
    <w:rsid w:val="00F4321F"/>
    <w:rsid w:val="00F43294"/>
    <w:rsid w:val="00F432C3"/>
    <w:rsid w:val="00F433C2"/>
    <w:rsid w:val="00F4387E"/>
    <w:rsid w:val="00F43983"/>
    <w:rsid w:val="00F43999"/>
    <w:rsid w:val="00F43F6E"/>
    <w:rsid w:val="00F43FD2"/>
    <w:rsid w:val="00F444B9"/>
    <w:rsid w:val="00F4454E"/>
    <w:rsid w:val="00F4461E"/>
    <w:rsid w:val="00F44ABC"/>
    <w:rsid w:val="00F44AD2"/>
    <w:rsid w:val="00F451C6"/>
    <w:rsid w:val="00F4529B"/>
    <w:rsid w:val="00F45309"/>
    <w:rsid w:val="00F45820"/>
    <w:rsid w:val="00F45D93"/>
    <w:rsid w:val="00F45E24"/>
    <w:rsid w:val="00F45E9C"/>
    <w:rsid w:val="00F464F5"/>
    <w:rsid w:val="00F46700"/>
    <w:rsid w:val="00F46B34"/>
    <w:rsid w:val="00F46B84"/>
    <w:rsid w:val="00F46BE6"/>
    <w:rsid w:val="00F46C20"/>
    <w:rsid w:val="00F46C5C"/>
    <w:rsid w:val="00F46C9B"/>
    <w:rsid w:val="00F46CF9"/>
    <w:rsid w:val="00F46DA6"/>
    <w:rsid w:val="00F46EBD"/>
    <w:rsid w:val="00F46F4A"/>
    <w:rsid w:val="00F47003"/>
    <w:rsid w:val="00F47173"/>
    <w:rsid w:val="00F471A2"/>
    <w:rsid w:val="00F471D0"/>
    <w:rsid w:val="00F4740B"/>
    <w:rsid w:val="00F47501"/>
    <w:rsid w:val="00F477E0"/>
    <w:rsid w:val="00F47846"/>
    <w:rsid w:val="00F47B8E"/>
    <w:rsid w:val="00F5001F"/>
    <w:rsid w:val="00F50067"/>
    <w:rsid w:val="00F501DD"/>
    <w:rsid w:val="00F5067F"/>
    <w:rsid w:val="00F509A0"/>
    <w:rsid w:val="00F50CB1"/>
    <w:rsid w:val="00F50D1C"/>
    <w:rsid w:val="00F50FE8"/>
    <w:rsid w:val="00F5147C"/>
    <w:rsid w:val="00F514DE"/>
    <w:rsid w:val="00F5161F"/>
    <w:rsid w:val="00F51882"/>
    <w:rsid w:val="00F5197D"/>
    <w:rsid w:val="00F51A03"/>
    <w:rsid w:val="00F5227C"/>
    <w:rsid w:val="00F523BF"/>
    <w:rsid w:val="00F527EF"/>
    <w:rsid w:val="00F5288B"/>
    <w:rsid w:val="00F52AC5"/>
    <w:rsid w:val="00F52C0F"/>
    <w:rsid w:val="00F52F97"/>
    <w:rsid w:val="00F53488"/>
    <w:rsid w:val="00F53A44"/>
    <w:rsid w:val="00F53BC3"/>
    <w:rsid w:val="00F54226"/>
    <w:rsid w:val="00F54265"/>
    <w:rsid w:val="00F54BB5"/>
    <w:rsid w:val="00F54C29"/>
    <w:rsid w:val="00F54E93"/>
    <w:rsid w:val="00F5533B"/>
    <w:rsid w:val="00F55769"/>
    <w:rsid w:val="00F55A45"/>
    <w:rsid w:val="00F56079"/>
    <w:rsid w:val="00F561E1"/>
    <w:rsid w:val="00F56245"/>
    <w:rsid w:val="00F5648C"/>
    <w:rsid w:val="00F56497"/>
    <w:rsid w:val="00F570C6"/>
    <w:rsid w:val="00F577E8"/>
    <w:rsid w:val="00F578F8"/>
    <w:rsid w:val="00F57978"/>
    <w:rsid w:val="00F57B22"/>
    <w:rsid w:val="00F57C5B"/>
    <w:rsid w:val="00F57C86"/>
    <w:rsid w:val="00F57DB9"/>
    <w:rsid w:val="00F57F08"/>
    <w:rsid w:val="00F60536"/>
    <w:rsid w:val="00F6055C"/>
    <w:rsid w:val="00F60603"/>
    <w:rsid w:val="00F6081B"/>
    <w:rsid w:val="00F60857"/>
    <w:rsid w:val="00F60894"/>
    <w:rsid w:val="00F60AB1"/>
    <w:rsid w:val="00F60CC1"/>
    <w:rsid w:val="00F61488"/>
    <w:rsid w:val="00F619BB"/>
    <w:rsid w:val="00F61AF2"/>
    <w:rsid w:val="00F61CEA"/>
    <w:rsid w:val="00F61D62"/>
    <w:rsid w:val="00F61DDC"/>
    <w:rsid w:val="00F61E5D"/>
    <w:rsid w:val="00F61E62"/>
    <w:rsid w:val="00F61FE4"/>
    <w:rsid w:val="00F62069"/>
    <w:rsid w:val="00F62316"/>
    <w:rsid w:val="00F62CCF"/>
    <w:rsid w:val="00F62D0B"/>
    <w:rsid w:val="00F62D32"/>
    <w:rsid w:val="00F6334C"/>
    <w:rsid w:val="00F63466"/>
    <w:rsid w:val="00F636DC"/>
    <w:rsid w:val="00F6385C"/>
    <w:rsid w:val="00F639B0"/>
    <w:rsid w:val="00F63A98"/>
    <w:rsid w:val="00F63B3A"/>
    <w:rsid w:val="00F63D0A"/>
    <w:rsid w:val="00F642ED"/>
    <w:rsid w:val="00F6440C"/>
    <w:rsid w:val="00F646D9"/>
    <w:rsid w:val="00F64A4F"/>
    <w:rsid w:val="00F64C1A"/>
    <w:rsid w:val="00F655D1"/>
    <w:rsid w:val="00F6588D"/>
    <w:rsid w:val="00F658A3"/>
    <w:rsid w:val="00F661CB"/>
    <w:rsid w:val="00F66201"/>
    <w:rsid w:val="00F663CB"/>
    <w:rsid w:val="00F66400"/>
    <w:rsid w:val="00F6666F"/>
    <w:rsid w:val="00F66DB6"/>
    <w:rsid w:val="00F671C0"/>
    <w:rsid w:val="00F6763C"/>
    <w:rsid w:val="00F6791C"/>
    <w:rsid w:val="00F679CB"/>
    <w:rsid w:val="00F67AB2"/>
    <w:rsid w:val="00F67C20"/>
    <w:rsid w:val="00F67D33"/>
    <w:rsid w:val="00F7029C"/>
    <w:rsid w:val="00F70462"/>
    <w:rsid w:val="00F70A70"/>
    <w:rsid w:val="00F70B6E"/>
    <w:rsid w:val="00F7109D"/>
    <w:rsid w:val="00F710C5"/>
    <w:rsid w:val="00F71103"/>
    <w:rsid w:val="00F71662"/>
    <w:rsid w:val="00F71684"/>
    <w:rsid w:val="00F7188E"/>
    <w:rsid w:val="00F71F4D"/>
    <w:rsid w:val="00F71FAB"/>
    <w:rsid w:val="00F72102"/>
    <w:rsid w:val="00F72107"/>
    <w:rsid w:val="00F721BE"/>
    <w:rsid w:val="00F72693"/>
    <w:rsid w:val="00F72D81"/>
    <w:rsid w:val="00F7320D"/>
    <w:rsid w:val="00F73549"/>
    <w:rsid w:val="00F7360C"/>
    <w:rsid w:val="00F73631"/>
    <w:rsid w:val="00F73768"/>
    <w:rsid w:val="00F73B6D"/>
    <w:rsid w:val="00F73C63"/>
    <w:rsid w:val="00F73E85"/>
    <w:rsid w:val="00F74211"/>
    <w:rsid w:val="00F745BD"/>
    <w:rsid w:val="00F74AD8"/>
    <w:rsid w:val="00F74C35"/>
    <w:rsid w:val="00F74D14"/>
    <w:rsid w:val="00F7525D"/>
    <w:rsid w:val="00F75283"/>
    <w:rsid w:val="00F752DB"/>
    <w:rsid w:val="00F75467"/>
    <w:rsid w:val="00F75594"/>
    <w:rsid w:val="00F755B4"/>
    <w:rsid w:val="00F75B94"/>
    <w:rsid w:val="00F75C2E"/>
    <w:rsid w:val="00F75CA3"/>
    <w:rsid w:val="00F75D7C"/>
    <w:rsid w:val="00F75FAC"/>
    <w:rsid w:val="00F76178"/>
    <w:rsid w:val="00F762F4"/>
    <w:rsid w:val="00F76300"/>
    <w:rsid w:val="00F76313"/>
    <w:rsid w:val="00F76732"/>
    <w:rsid w:val="00F767B8"/>
    <w:rsid w:val="00F76F2A"/>
    <w:rsid w:val="00F77C8B"/>
    <w:rsid w:val="00F77C93"/>
    <w:rsid w:val="00F77CC1"/>
    <w:rsid w:val="00F80463"/>
    <w:rsid w:val="00F8050D"/>
    <w:rsid w:val="00F808D7"/>
    <w:rsid w:val="00F80C9C"/>
    <w:rsid w:val="00F80F2A"/>
    <w:rsid w:val="00F81098"/>
    <w:rsid w:val="00F819F1"/>
    <w:rsid w:val="00F81B04"/>
    <w:rsid w:val="00F81B52"/>
    <w:rsid w:val="00F81B63"/>
    <w:rsid w:val="00F81F43"/>
    <w:rsid w:val="00F821A3"/>
    <w:rsid w:val="00F8253D"/>
    <w:rsid w:val="00F8277D"/>
    <w:rsid w:val="00F8282F"/>
    <w:rsid w:val="00F82AFE"/>
    <w:rsid w:val="00F82FCB"/>
    <w:rsid w:val="00F834E3"/>
    <w:rsid w:val="00F834E8"/>
    <w:rsid w:val="00F83909"/>
    <w:rsid w:val="00F83A16"/>
    <w:rsid w:val="00F83F1F"/>
    <w:rsid w:val="00F84000"/>
    <w:rsid w:val="00F840AE"/>
    <w:rsid w:val="00F84449"/>
    <w:rsid w:val="00F84542"/>
    <w:rsid w:val="00F846E6"/>
    <w:rsid w:val="00F84B2B"/>
    <w:rsid w:val="00F850B6"/>
    <w:rsid w:val="00F850D7"/>
    <w:rsid w:val="00F8515D"/>
    <w:rsid w:val="00F851EB"/>
    <w:rsid w:val="00F8533B"/>
    <w:rsid w:val="00F8535A"/>
    <w:rsid w:val="00F853C7"/>
    <w:rsid w:val="00F8551D"/>
    <w:rsid w:val="00F85EE7"/>
    <w:rsid w:val="00F86A1A"/>
    <w:rsid w:val="00F86B45"/>
    <w:rsid w:val="00F871B1"/>
    <w:rsid w:val="00F872BE"/>
    <w:rsid w:val="00F87877"/>
    <w:rsid w:val="00F8792B"/>
    <w:rsid w:val="00F87DFC"/>
    <w:rsid w:val="00F87E4F"/>
    <w:rsid w:val="00F9036E"/>
    <w:rsid w:val="00F90626"/>
    <w:rsid w:val="00F90996"/>
    <w:rsid w:val="00F90CBC"/>
    <w:rsid w:val="00F9116D"/>
    <w:rsid w:val="00F91791"/>
    <w:rsid w:val="00F91960"/>
    <w:rsid w:val="00F919BD"/>
    <w:rsid w:val="00F91B85"/>
    <w:rsid w:val="00F91D52"/>
    <w:rsid w:val="00F91F50"/>
    <w:rsid w:val="00F921E5"/>
    <w:rsid w:val="00F922C2"/>
    <w:rsid w:val="00F9253F"/>
    <w:rsid w:val="00F926AE"/>
    <w:rsid w:val="00F926C8"/>
    <w:rsid w:val="00F92917"/>
    <w:rsid w:val="00F92B87"/>
    <w:rsid w:val="00F92DAA"/>
    <w:rsid w:val="00F92DE6"/>
    <w:rsid w:val="00F92F03"/>
    <w:rsid w:val="00F93563"/>
    <w:rsid w:val="00F93A86"/>
    <w:rsid w:val="00F93D65"/>
    <w:rsid w:val="00F93E2D"/>
    <w:rsid w:val="00F94086"/>
    <w:rsid w:val="00F9423E"/>
    <w:rsid w:val="00F943FC"/>
    <w:rsid w:val="00F9445A"/>
    <w:rsid w:val="00F9457C"/>
    <w:rsid w:val="00F9499A"/>
    <w:rsid w:val="00F94C64"/>
    <w:rsid w:val="00F94D0B"/>
    <w:rsid w:val="00F9526B"/>
    <w:rsid w:val="00F9529B"/>
    <w:rsid w:val="00F954F2"/>
    <w:rsid w:val="00F958E7"/>
    <w:rsid w:val="00F95929"/>
    <w:rsid w:val="00F95DA9"/>
    <w:rsid w:val="00F95DB4"/>
    <w:rsid w:val="00F96493"/>
    <w:rsid w:val="00F969F8"/>
    <w:rsid w:val="00F96DCC"/>
    <w:rsid w:val="00F96E7D"/>
    <w:rsid w:val="00F96F4C"/>
    <w:rsid w:val="00F977EF"/>
    <w:rsid w:val="00F978C5"/>
    <w:rsid w:val="00F97A71"/>
    <w:rsid w:val="00F97F90"/>
    <w:rsid w:val="00FA0008"/>
    <w:rsid w:val="00FA0022"/>
    <w:rsid w:val="00FA017E"/>
    <w:rsid w:val="00FA0199"/>
    <w:rsid w:val="00FA070E"/>
    <w:rsid w:val="00FA0B4C"/>
    <w:rsid w:val="00FA0D66"/>
    <w:rsid w:val="00FA0E55"/>
    <w:rsid w:val="00FA0F6A"/>
    <w:rsid w:val="00FA1391"/>
    <w:rsid w:val="00FA165B"/>
    <w:rsid w:val="00FA16C7"/>
    <w:rsid w:val="00FA199D"/>
    <w:rsid w:val="00FA2765"/>
    <w:rsid w:val="00FA2823"/>
    <w:rsid w:val="00FA2905"/>
    <w:rsid w:val="00FA2A07"/>
    <w:rsid w:val="00FA2B43"/>
    <w:rsid w:val="00FA2DDD"/>
    <w:rsid w:val="00FA2E22"/>
    <w:rsid w:val="00FA2F38"/>
    <w:rsid w:val="00FA31BE"/>
    <w:rsid w:val="00FA33D7"/>
    <w:rsid w:val="00FA382A"/>
    <w:rsid w:val="00FA38E7"/>
    <w:rsid w:val="00FA3BC8"/>
    <w:rsid w:val="00FA3E59"/>
    <w:rsid w:val="00FA3F1B"/>
    <w:rsid w:val="00FA421F"/>
    <w:rsid w:val="00FA42BD"/>
    <w:rsid w:val="00FA470A"/>
    <w:rsid w:val="00FA4A1B"/>
    <w:rsid w:val="00FA4AEC"/>
    <w:rsid w:val="00FA4E66"/>
    <w:rsid w:val="00FA5184"/>
    <w:rsid w:val="00FA5325"/>
    <w:rsid w:val="00FA59F3"/>
    <w:rsid w:val="00FA5ADF"/>
    <w:rsid w:val="00FA5DB1"/>
    <w:rsid w:val="00FA5EDF"/>
    <w:rsid w:val="00FA6020"/>
    <w:rsid w:val="00FA6156"/>
    <w:rsid w:val="00FA62A8"/>
    <w:rsid w:val="00FA6364"/>
    <w:rsid w:val="00FA645B"/>
    <w:rsid w:val="00FA646B"/>
    <w:rsid w:val="00FA647D"/>
    <w:rsid w:val="00FA64D6"/>
    <w:rsid w:val="00FA68BC"/>
    <w:rsid w:val="00FA6930"/>
    <w:rsid w:val="00FA6D76"/>
    <w:rsid w:val="00FA7385"/>
    <w:rsid w:val="00FA73F6"/>
    <w:rsid w:val="00FA7809"/>
    <w:rsid w:val="00FA7BEB"/>
    <w:rsid w:val="00FA7C44"/>
    <w:rsid w:val="00FB0117"/>
    <w:rsid w:val="00FB02DF"/>
    <w:rsid w:val="00FB0337"/>
    <w:rsid w:val="00FB05C2"/>
    <w:rsid w:val="00FB0EE5"/>
    <w:rsid w:val="00FB1072"/>
    <w:rsid w:val="00FB1111"/>
    <w:rsid w:val="00FB1120"/>
    <w:rsid w:val="00FB153F"/>
    <w:rsid w:val="00FB1797"/>
    <w:rsid w:val="00FB17BD"/>
    <w:rsid w:val="00FB18BE"/>
    <w:rsid w:val="00FB195B"/>
    <w:rsid w:val="00FB1F13"/>
    <w:rsid w:val="00FB206F"/>
    <w:rsid w:val="00FB24C1"/>
    <w:rsid w:val="00FB291E"/>
    <w:rsid w:val="00FB2DB4"/>
    <w:rsid w:val="00FB30B8"/>
    <w:rsid w:val="00FB31F0"/>
    <w:rsid w:val="00FB39B6"/>
    <w:rsid w:val="00FB39FE"/>
    <w:rsid w:val="00FB3A8E"/>
    <w:rsid w:val="00FB3F7C"/>
    <w:rsid w:val="00FB3FDC"/>
    <w:rsid w:val="00FB41AF"/>
    <w:rsid w:val="00FB41B4"/>
    <w:rsid w:val="00FB42FA"/>
    <w:rsid w:val="00FB431E"/>
    <w:rsid w:val="00FB452F"/>
    <w:rsid w:val="00FB46D6"/>
    <w:rsid w:val="00FB473B"/>
    <w:rsid w:val="00FB47B9"/>
    <w:rsid w:val="00FB4940"/>
    <w:rsid w:val="00FB4A86"/>
    <w:rsid w:val="00FB4C82"/>
    <w:rsid w:val="00FB547F"/>
    <w:rsid w:val="00FB56A6"/>
    <w:rsid w:val="00FB56B2"/>
    <w:rsid w:val="00FB5943"/>
    <w:rsid w:val="00FB5CFC"/>
    <w:rsid w:val="00FB5DE9"/>
    <w:rsid w:val="00FB5EBC"/>
    <w:rsid w:val="00FB600B"/>
    <w:rsid w:val="00FB6200"/>
    <w:rsid w:val="00FB63D5"/>
    <w:rsid w:val="00FB65A1"/>
    <w:rsid w:val="00FB69AA"/>
    <w:rsid w:val="00FB6B92"/>
    <w:rsid w:val="00FB6C11"/>
    <w:rsid w:val="00FB6C46"/>
    <w:rsid w:val="00FB7045"/>
    <w:rsid w:val="00FB753A"/>
    <w:rsid w:val="00FB78F7"/>
    <w:rsid w:val="00FB7970"/>
    <w:rsid w:val="00FB7B3B"/>
    <w:rsid w:val="00FB7D5D"/>
    <w:rsid w:val="00FC02A3"/>
    <w:rsid w:val="00FC073A"/>
    <w:rsid w:val="00FC09BC"/>
    <w:rsid w:val="00FC0C6B"/>
    <w:rsid w:val="00FC0F65"/>
    <w:rsid w:val="00FC152E"/>
    <w:rsid w:val="00FC1ABA"/>
    <w:rsid w:val="00FC1BA7"/>
    <w:rsid w:val="00FC2719"/>
    <w:rsid w:val="00FC273E"/>
    <w:rsid w:val="00FC2809"/>
    <w:rsid w:val="00FC296E"/>
    <w:rsid w:val="00FC2A43"/>
    <w:rsid w:val="00FC2E86"/>
    <w:rsid w:val="00FC2F85"/>
    <w:rsid w:val="00FC30D1"/>
    <w:rsid w:val="00FC317E"/>
    <w:rsid w:val="00FC3461"/>
    <w:rsid w:val="00FC3972"/>
    <w:rsid w:val="00FC3B89"/>
    <w:rsid w:val="00FC3D5C"/>
    <w:rsid w:val="00FC40A2"/>
    <w:rsid w:val="00FC42AF"/>
    <w:rsid w:val="00FC4391"/>
    <w:rsid w:val="00FC4440"/>
    <w:rsid w:val="00FC4CDA"/>
    <w:rsid w:val="00FC4F3A"/>
    <w:rsid w:val="00FC548C"/>
    <w:rsid w:val="00FC54F9"/>
    <w:rsid w:val="00FC5850"/>
    <w:rsid w:val="00FC59ED"/>
    <w:rsid w:val="00FC5CBE"/>
    <w:rsid w:val="00FC6712"/>
    <w:rsid w:val="00FC67C1"/>
    <w:rsid w:val="00FC688E"/>
    <w:rsid w:val="00FC6928"/>
    <w:rsid w:val="00FC6AA5"/>
    <w:rsid w:val="00FC6B46"/>
    <w:rsid w:val="00FC6E8E"/>
    <w:rsid w:val="00FC7485"/>
    <w:rsid w:val="00FC749B"/>
    <w:rsid w:val="00FC756E"/>
    <w:rsid w:val="00FC7712"/>
    <w:rsid w:val="00FC785A"/>
    <w:rsid w:val="00FC7A48"/>
    <w:rsid w:val="00FC7D35"/>
    <w:rsid w:val="00FC7D93"/>
    <w:rsid w:val="00FD0293"/>
    <w:rsid w:val="00FD03EE"/>
    <w:rsid w:val="00FD04F0"/>
    <w:rsid w:val="00FD054F"/>
    <w:rsid w:val="00FD0799"/>
    <w:rsid w:val="00FD083F"/>
    <w:rsid w:val="00FD089D"/>
    <w:rsid w:val="00FD0918"/>
    <w:rsid w:val="00FD0CD8"/>
    <w:rsid w:val="00FD1263"/>
    <w:rsid w:val="00FD1276"/>
    <w:rsid w:val="00FD15B8"/>
    <w:rsid w:val="00FD18F4"/>
    <w:rsid w:val="00FD1EB7"/>
    <w:rsid w:val="00FD1F96"/>
    <w:rsid w:val="00FD20B2"/>
    <w:rsid w:val="00FD22E4"/>
    <w:rsid w:val="00FD23E8"/>
    <w:rsid w:val="00FD2A90"/>
    <w:rsid w:val="00FD32BD"/>
    <w:rsid w:val="00FD33AC"/>
    <w:rsid w:val="00FD3434"/>
    <w:rsid w:val="00FD3565"/>
    <w:rsid w:val="00FD3623"/>
    <w:rsid w:val="00FD3643"/>
    <w:rsid w:val="00FD3C89"/>
    <w:rsid w:val="00FD3E31"/>
    <w:rsid w:val="00FD3E66"/>
    <w:rsid w:val="00FD405B"/>
    <w:rsid w:val="00FD425D"/>
    <w:rsid w:val="00FD4290"/>
    <w:rsid w:val="00FD474F"/>
    <w:rsid w:val="00FD47C0"/>
    <w:rsid w:val="00FD48BD"/>
    <w:rsid w:val="00FD4969"/>
    <w:rsid w:val="00FD4B8D"/>
    <w:rsid w:val="00FD4E14"/>
    <w:rsid w:val="00FD4F8A"/>
    <w:rsid w:val="00FD50F0"/>
    <w:rsid w:val="00FD5160"/>
    <w:rsid w:val="00FD526B"/>
    <w:rsid w:val="00FD5282"/>
    <w:rsid w:val="00FD5587"/>
    <w:rsid w:val="00FD5B9B"/>
    <w:rsid w:val="00FD603E"/>
    <w:rsid w:val="00FD61EB"/>
    <w:rsid w:val="00FD6377"/>
    <w:rsid w:val="00FD65A6"/>
    <w:rsid w:val="00FD6975"/>
    <w:rsid w:val="00FD6989"/>
    <w:rsid w:val="00FD6BD0"/>
    <w:rsid w:val="00FD6CCF"/>
    <w:rsid w:val="00FD6D61"/>
    <w:rsid w:val="00FD6EA6"/>
    <w:rsid w:val="00FD73AF"/>
    <w:rsid w:val="00FD7594"/>
    <w:rsid w:val="00FD77F1"/>
    <w:rsid w:val="00FD7805"/>
    <w:rsid w:val="00FD794F"/>
    <w:rsid w:val="00FD7AF9"/>
    <w:rsid w:val="00FD7B8B"/>
    <w:rsid w:val="00FD7C1C"/>
    <w:rsid w:val="00FD7C99"/>
    <w:rsid w:val="00FD7CC1"/>
    <w:rsid w:val="00FD7CDB"/>
    <w:rsid w:val="00FD7CEC"/>
    <w:rsid w:val="00FD7D43"/>
    <w:rsid w:val="00FD7D99"/>
    <w:rsid w:val="00FD7E6B"/>
    <w:rsid w:val="00FD7FA3"/>
    <w:rsid w:val="00FE0054"/>
    <w:rsid w:val="00FE0125"/>
    <w:rsid w:val="00FE0817"/>
    <w:rsid w:val="00FE0B0B"/>
    <w:rsid w:val="00FE0B10"/>
    <w:rsid w:val="00FE1501"/>
    <w:rsid w:val="00FE155E"/>
    <w:rsid w:val="00FE1EA1"/>
    <w:rsid w:val="00FE2507"/>
    <w:rsid w:val="00FE26BF"/>
    <w:rsid w:val="00FE281F"/>
    <w:rsid w:val="00FE2A94"/>
    <w:rsid w:val="00FE2BA8"/>
    <w:rsid w:val="00FE2BDB"/>
    <w:rsid w:val="00FE310F"/>
    <w:rsid w:val="00FE321E"/>
    <w:rsid w:val="00FE390A"/>
    <w:rsid w:val="00FE3C76"/>
    <w:rsid w:val="00FE3E8D"/>
    <w:rsid w:val="00FE4075"/>
    <w:rsid w:val="00FE4157"/>
    <w:rsid w:val="00FE44F0"/>
    <w:rsid w:val="00FE45E4"/>
    <w:rsid w:val="00FE4E29"/>
    <w:rsid w:val="00FE514A"/>
    <w:rsid w:val="00FE52DB"/>
    <w:rsid w:val="00FE5542"/>
    <w:rsid w:val="00FE5756"/>
    <w:rsid w:val="00FE59AA"/>
    <w:rsid w:val="00FE59D9"/>
    <w:rsid w:val="00FE5E3E"/>
    <w:rsid w:val="00FE6119"/>
    <w:rsid w:val="00FE6149"/>
    <w:rsid w:val="00FE6238"/>
    <w:rsid w:val="00FE6583"/>
    <w:rsid w:val="00FE690F"/>
    <w:rsid w:val="00FE7264"/>
    <w:rsid w:val="00FE74E9"/>
    <w:rsid w:val="00FE76A9"/>
    <w:rsid w:val="00FE76F0"/>
    <w:rsid w:val="00FE7788"/>
    <w:rsid w:val="00FE785B"/>
    <w:rsid w:val="00FE78D8"/>
    <w:rsid w:val="00FE7C3E"/>
    <w:rsid w:val="00FE7C5D"/>
    <w:rsid w:val="00FE7D10"/>
    <w:rsid w:val="00FE7E37"/>
    <w:rsid w:val="00FE7E96"/>
    <w:rsid w:val="00FE7F9F"/>
    <w:rsid w:val="00FF05AF"/>
    <w:rsid w:val="00FF06F4"/>
    <w:rsid w:val="00FF08AC"/>
    <w:rsid w:val="00FF0BA3"/>
    <w:rsid w:val="00FF0FB2"/>
    <w:rsid w:val="00FF1440"/>
    <w:rsid w:val="00FF1483"/>
    <w:rsid w:val="00FF1512"/>
    <w:rsid w:val="00FF158D"/>
    <w:rsid w:val="00FF15CD"/>
    <w:rsid w:val="00FF1B0D"/>
    <w:rsid w:val="00FF1E09"/>
    <w:rsid w:val="00FF205C"/>
    <w:rsid w:val="00FF21F9"/>
    <w:rsid w:val="00FF2451"/>
    <w:rsid w:val="00FF25CF"/>
    <w:rsid w:val="00FF26F5"/>
    <w:rsid w:val="00FF2796"/>
    <w:rsid w:val="00FF2817"/>
    <w:rsid w:val="00FF2FF3"/>
    <w:rsid w:val="00FF326A"/>
    <w:rsid w:val="00FF3895"/>
    <w:rsid w:val="00FF3B5F"/>
    <w:rsid w:val="00FF4256"/>
    <w:rsid w:val="00FF43EB"/>
    <w:rsid w:val="00FF4796"/>
    <w:rsid w:val="00FF47C0"/>
    <w:rsid w:val="00FF4962"/>
    <w:rsid w:val="00FF4E6D"/>
    <w:rsid w:val="00FF50D6"/>
    <w:rsid w:val="00FF5397"/>
    <w:rsid w:val="00FF5481"/>
    <w:rsid w:val="00FF5494"/>
    <w:rsid w:val="00FF549C"/>
    <w:rsid w:val="00FF5631"/>
    <w:rsid w:val="00FF5743"/>
    <w:rsid w:val="00FF5793"/>
    <w:rsid w:val="00FF5910"/>
    <w:rsid w:val="00FF59B4"/>
    <w:rsid w:val="00FF5AD8"/>
    <w:rsid w:val="00FF5BA7"/>
    <w:rsid w:val="00FF645C"/>
    <w:rsid w:val="00FF65B8"/>
    <w:rsid w:val="00FF663A"/>
    <w:rsid w:val="00FF67B6"/>
    <w:rsid w:val="00FF687B"/>
    <w:rsid w:val="00FF6A1A"/>
    <w:rsid w:val="00FF6A68"/>
    <w:rsid w:val="00FF6E7F"/>
    <w:rsid w:val="00FF7064"/>
    <w:rsid w:val="00FF779F"/>
    <w:rsid w:val="03A4406E"/>
    <w:rsid w:val="03CD1F25"/>
    <w:rsid w:val="046A46B1"/>
    <w:rsid w:val="05AD2870"/>
    <w:rsid w:val="08591B53"/>
    <w:rsid w:val="08BA0844"/>
    <w:rsid w:val="08C27014"/>
    <w:rsid w:val="08D61CEC"/>
    <w:rsid w:val="0AAE6186"/>
    <w:rsid w:val="0B4B1C27"/>
    <w:rsid w:val="0B5F56D3"/>
    <w:rsid w:val="0D660F9A"/>
    <w:rsid w:val="0FF13460"/>
    <w:rsid w:val="116A2820"/>
    <w:rsid w:val="12042ED6"/>
    <w:rsid w:val="13596EAB"/>
    <w:rsid w:val="166B13D0"/>
    <w:rsid w:val="16E83BC4"/>
    <w:rsid w:val="17FD699F"/>
    <w:rsid w:val="186C142F"/>
    <w:rsid w:val="19C15671"/>
    <w:rsid w:val="1A693E78"/>
    <w:rsid w:val="1ABC044C"/>
    <w:rsid w:val="1AEC6857"/>
    <w:rsid w:val="1B47241D"/>
    <w:rsid w:val="1B6F1697"/>
    <w:rsid w:val="1C197B20"/>
    <w:rsid w:val="1C7A05BE"/>
    <w:rsid w:val="1E51534F"/>
    <w:rsid w:val="1F7312F5"/>
    <w:rsid w:val="21B578B3"/>
    <w:rsid w:val="22680EB9"/>
    <w:rsid w:val="25070E5D"/>
    <w:rsid w:val="257638ED"/>
    <w:rsid w:val="26ED7BDF"/>
    <w:rsid w:val="27E2170E"/>
    <w:rsid w:val="28402FB9"/>
    <w:rsid w:val="2852419D"/>
    <w:rsid w:val="28F60FCD"/>
    <w:rsid w:val="2B485D2C"/>
    <w:rsid w:val="2C077995"/>
    <w:rsid w:val="2DBE739B"/>
    <w:rsid w:val="2F2D502F"/>
    <w:rsid w:val="2FDD7EA2"/>
    <w:rsid w:val="317C228B"/>
    <w:rsid w:val="35C80195"/>
    <w:rsid w:val="36CE5337"/>
    <w:rsid w:val="391B05DB"/>
    <w:rsid w:val="39C90037"/>
    <w:rsid w:val="3A192D6D"/>
    <w:rsid w:val="3A3F654C"/>
    <w:rsid w:val="3C6E4D25"/>
    <w:rsid w:val="3CCD7E3F"/>
    <w:rsid w:val="3F676329"/>
    <w:rsid w:val="408D5505"/>
    <w:rsid w:val="40CD2DE1"/>
    <w:rsid w:val="416403EE"/>
    <w:rsid w:val="41A2189A"/>
    <w:rsid w:val="41A61B4B"/>
    <w:rsid w:val="42B103C8"/>
    <w:rsid w:val="438D0328"/>
    <w:rsid w:val="43964DAD"/>
    <w:rsid w:val="4496320C"/>
    <w:rsid w:val="4674757D"/>
    <w:rsid w:val="46CB3641"/>
    <w:rsid w:val="471072A6"/>
    <w:rsid w:val="4715635A"/>
    <w:rsid w:val="473016F6"/>
    <w:rsid w:val="478F7F1A"/>
    <w:rsid w:val="488971F2"/>
    <w:rsid w:val="49923ACA"/>
    <w:rsid w:val="4A653DAC"/>
    <w:rsid w:val="4B531E57"/>
    <w:rsid w:val="4C473D1E"/>
    <w:rsid w:val="4DE17DE6"/>
    <w:rsid w:val="502142D2"/>
    <w:rsid w:val="513B13C3"/>
    <w:rsid w:val="51B80C66"/>
    <w:rsid w:val="553E02F2"/>
    <w:rsid w:val="56424FA2"/>
    <w:rsid w:val="59E85E60"/>
    <w:rsid w:val="5ADD4D82"/>
    <w:rsid w:val="5B637E94"/>
    <w:rsid w:val="5DBB72DF"/>
    <w:rsid w:val="5DC664B8"/>
    <w:rsid w:val="5F9606E2"/>
    <w:rsid w:val="6239194F"/>
    <w:rsid w:val="64D874F8"/>
    <w:rsid w:val="66CA0DC7"/>
    <w:rsid w:val="67876CB8"/>
    <w:rsid w:val="69C064B2"/>
    <w:rsid w:val="6A447D46"/>
    <w:rsid w:val="6AC128B3"/>
    <w:rsid w:val="6ADF018B"/>
    <w:rsid w:val="6ADF0A10"/>
    <w:rsid w:val="6B721A2E"/>
    <w:rsid w:val="6DB225B5"/>
    <w:rsid w:val="6DEC5AC7"/>
    <w:rsid w:val="72411EC1"/>
    <w:rsid w:val="72CA214F"/>
    <w:rsid w:val="73075151"/>
    <w:rsid w:val="74212243"/>
    <w:rsid w:val="75734D20"/>
    <w:rsid w:val="76524935"/>
    <w:rsid w:val="76BB24DB"/>
    <w:rsid w:val="78AE679B"/>
    <w:rsid w:val="790E2F37"/>
    <w:rsid w:val="799E129C"/>
    <w:rsid w:val="79ED6E4F"/>
    <w:rsid w:val="7B353B92"/>
    <w:rsid w:val="7D3E5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Batang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nhideWhenUsed="0" w:uiPriority="9" w:semiHidden="0" w:name="heading 6"/>
    <w:lsdException w:qFormat="1" w:unhideWhenUsed="0" w:uiPriority="9" w:semiHidden="0" w:name="heading 7"/>
    <w:lsdException w:qFormat="1" w:unhideWhenUsed="0" w:uiPriority="9" w:semiHidden="0" w:name="heading 8"/>
    <w:lsdException w:qFormat="1" w:unhideWhenUsed="0" w:uiPriority="9" w:semiHidden="0" w:name="heading 9"/>
    <w:lsdException w:qFormat="1"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unhideWhenUsed="0" w:uiPriority="0" w:semiHidden="0" w:name="Normal Indent"/>
    <w:lsdException w:qFormat="1" w:unhideWhenUsed="0" w:uiPriority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unhideWhenUsed="0" w:uiPriority="0" w:semiHidden="0" w:name="List Number"/>
    <w:lsdException w:qFormat="1"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nhideWhenUsed="0" w:uiPriority="0" w:name="Document Map"/>
    <w:lsdException w:qFormat="1" w:uiPriority="99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qFormat="1" w:unhideWhenUsed="0"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39" w:semiHidden="0" w:name="Table Grid"/>
    <w:lsdException w:qFormat="1" w:unhideWhenUsed="0" w:uiPriority="0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ind w:left="1440" w:hanging="1440"/>
    </w:pPr>
    <w:rPr>
      <w:rFonts w:ascii="Times" w:hAnsi="Times" w:eastAsia="Batang" w:cs="Times New Roman"/>
      <w:szCs w:val="24"/>
      <w:lang w:val="en-GB" w:eastAsia="en-US" w:bidi="ar-SA"/>
    </w:rPr>
  </w:style>
  <w:style w:type="paragraph" w:styleId="2">
    <w:name w:val="heading 1"/>
    <w:basedOn w:val="1"/>
    <w:next w:val="1"/>
    <w:link w:val="120"/>
    <w:qFormat/>
    <w:uiPriority w:val="9"/>
    <w:pPr>
      <w:widowControl w:val="0"/>
      <w:numPr>
        <w:ilvl w:val="0"/>
        <w:numId w:val="1"/>
      </w:numPr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zh-CN"/>
    </w:rPr>
  </w:style>
  <w:style w:type="paragraph" w:styleId="3">
    <w:name w:val="heading 2"/>
    <w:basedOn w:val="1"/>
    <w:next w:val="1"/>
    <w:link w:val="121"/>
    <w:qFormat/>
    <w:uiPriority w:val="9"/>
    <w:pPr>
      <w:keepNext/>
      <w:widowControl w:val="0"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4"/>
      <w:szCs w:val="28"/>
      <w:lang w:eastAsia="zh-CN"/>
    </w:rPr>
  </w:style>
  <w:style w:type="paragraph" w:styleId="4">
    <w:name w:val="heading 3"/>
    <w:basedOn w:val="1"/>
    <w:next w:val="1"/>
    <w:link w:val="46"/>
    <w:qFormat/>
    <w:uiPriority w:val="0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Cs w:val="26"/>
      <w:lang w:eastAsia="zh-CN"/>
    </w:rPr>
  </w:style>
  <w:style w:type="paragraph" w:styleId="5">
    <w:name w:val="heading 4"/>
    <w:basedOn w:val="4"/>
    <w:next w:val="1"/>
    <w:link w:val="82"/>
    <w:qFormat/>
    <w:uiPriority w:val="9"/>
    <w:pPr>
      <w:numPr>
        <w:ilvl w:val="3"/>
      </w:numPr>
      <w:outlineLvl w:val="3"/>
    </w:pPr>
    <w:rPr>
      <w:i/>
    </w:rPr>
  </w:style>
  <w:style w:type="paragraph" w:styleId="6">
    <w:name w:val="heading 5"/>
    <w:basedOn w:val="5"/>
    <w:next w:val="1"/>
    <w:link w:val="95"/>
    <w:qFormat/>
    <w:uiPriority w:val="9"/>
    <w:pPr>
      <w:numPr>
        <w:ilvl w:val="4"/>
      </w:numPr>
      <w:tabs>
        <w:tab w:val="left" w:pos="864"/>
      </w:tabs>
      <w:outlineLvl w:val="4"/>
    </w:pPr>
    <w:rPr>
      <w:bCs w:val="0"/>
      <w:i w:val="0"/>
      <w:iCs/>
      <w:sz w:val="18"/>
    </w:rPr>
  </w:style>
  <w:style w:type="paragraph" w:styleId="7">
    <w:name w:val="heading 6"/>
    <w:basedOn w:val="1"/>
    <w:next w:val="1"/>
    <w:link w:val="97"/>
    <w:qFormat/>
    <w:uiPriority w:val="9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i/>
      <w:szCs w:val="22"/>
      <w:lang w:eastAsia="zh-CN"/>
    </w:rPr>
  </w:style>
  <w:style w:type="paragraph" w:styleId="8">
    <w:name w:val="heading 7"/>
    <w:basedOn w:val="1"/>
    <w:next w:val="1"/>
    <w:link w:val="98"/>
    <w:qFormat/>
    <w:uiPriority w:val="9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  <w:lang w:eastAsia="zh-CN"/>
    </w:rPr>
  </w:style>
  <w:style w:type="paragraph" w:styleId="9">
    <w:name w:val="heading 8"/>
    <w:basedOn w:val="1"/>
    <w:next w:val="1"/>
    <w:link w:val="99"/>
    <w:qFormat/>
    <w:uiPriority w:val="9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lang w:eastAsia="zh-CN"/>
    </w:rPr>
  </w:style>
  <w:style w:type="paragraph" w:styleId="10">
    <w:name w:val="heading 9"/>
    <w:basedOn w:val="1"/>
    <w:next w:val="1"/>
    <w:link w:val="100"/>
    <w:qFormat/>
    <w:uiPriority w:val="9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  <w:lang w:eastAsia="zh-CN"/>
    </w:rPr>
  </w:style>
  <w:style w:type="character" w:default="1" w:styleId="40">
    <w:name w:val="Default Paragraph Font"/>
    <w:semiHidden/>
    <w:unhideWhenUsed/>
    <w:qFormat/>
    <w:uiPriority w:val="1"/>
  </w:style>
  <w:style w:type="table" w:default="1" w:styleId="3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39"/>
    <w:pPr>
      <w:ind w:firstLine="0"/>
    </w:pPr>
    <w:rPr>
      <w:rFonts w:ascii="Times New Roman" w:hAnsi="Times New Roman" w:eastAsia="MS Mincho"/>
      <w:sz w:val="24"/>
      <w:lang w:eastAsia="ja-JP"/>
    </w:rPr>
  </w:style>
  <w:style w:type="paragraph" w:styleId="12">
    <w:name w:val="caption"/>
    <w:basedOn w:val="1"/>
    <w:next w:val="1"/>
    <w:link w:val="86"/>
    <w:qFormat/>
    <w:uiPriority w:val="0"/>
    <w:pPr>
      <w:suppressAutoHyphens/>
      <w:overflowPunct w:val="0"/>
      <w:autoSpaceDE w:val="0"/>
      <w:spacing w:before="120" w:after="120"/>
      <w:ind w:left="0" w:firstLine="0"/>
      <w:textAlignment w:val="baseline"/>
    </w:pPr>
    <w:rPr>
      <w:rFonts w:ascii="Times New Roman" w:hAnsi="Times New Roman" w:eastAsia="Times New Roman"/>
      <w:b/>
      <w:szCs w:val="20"/>
      <w:lang w:eastAsia="ar-SA"/>
    </w:rPr>
  </w:style>
  <w:style w:type="paragraph" w:styleId="13">
    <w:name w:val="List Bullet"/>
    <w:basedOn w:val="1"/>
    <w:qFormat/>
    <w:uiPriority w:val="0"/>
    <w:pPr>
      <w:widowControl w:val="0"/>
      <w:numPr>
        <w:ilvl w:val="0"/>
        <w:numId w:val="2"/>
      </w:numPr>
      <w:ind w:left="0" w:hanging="200" w:hangingChars="200"/>
      <w:jc w:val="both"/>
    </w:pPr>
    <w:rPr>
      <w:rFonts w:ascii="Times New Roman" w:hAnsi="Times New Roman" w:eastAsia="MS Gothic"/>
      <w:kern w:val="2"/>
      <w:szCs w:val="20"/>
      <w:lang w:val="en-US" w:eastAsia="ja-JP"/>
    </w:rPr>
  </w:style>
  <w:style w:type="paragraph" w:styleId="14">
    <w:name w:val="Document Map"/>
    <w:basedOn w:val="1"/>
    <w:link w:val="103"/>
    <w:semiHidden/>
    <w:qFormat/>
    <w:uiPriority w:val="0"/>
    <w:pPr>
      <w:shd w:val="clear" w:color="auto" w:fill="000080"/>
    </w:pPr>
    <w:rPr>
      <w:rFonts w:ascii="Tahoma" w:hAnsi="Tahoma"/>
      <w:lang w:eastAsia="zh-CN"/>
    </w:rPr>
  </w:style>
  <w:style w:type="paragraph" w:styleId="15">
    <w:name w:val="annotation text"/>
    <w:basedOn w:val="1"/>
    <w:link w:val="73"/>
    <w:qFormat/>
    <w:uiPriority w:val="0"/>
    <w:rPr>
      <w:szCs w:val="20"/>
    </w:rPr>
  </w:style>
  <w:style w:type="paragraph" w:styleId="16">
    <w:name w:val="Body Text"/>
    <w:basedOn w:val="1"/>
    <w:link w:val="101"/>
    <w:qFormat/>
    <w:uiPriority w:val="0"/>
    <w:pPr>
      <w:spacing w:after="120"/>
      <w:jc w:val="both"/>
    </w:pPr>
    <w:rPr>
      <w:lang w:eastAsia="zh-CN"/>
    </w:rPr>
  </w:style>
  <w:style w:type="paragraph" w:styleId="17">
    <w:name w:val="List 2"/>
    <w:basedOn w:val="18"/>
    <w:qFormat/>
    <w:uiPriority w:val="0"/>
    <w:pPr>
      <w:ind w:left="566" w:hanging="283"/>
    </w:pPr>
  </w:style>
  <w:style w:type="paragraph" w:styleId="18">
    <w:name w:val="List"/>
    <w:basedOn w:val="1"/>
    <w:qFormat/>
    <w:uiPriority w:val="0"/>
    <w:pPr>
      <w:ind w:left="283" w:hanging="283"/>
    </w:pPr>
  </w:style>
  <w:style w:type="paragraph" w:styleId="19">
    <w:name w:val="toc 5"/>
    <w:basedOn w:val="1"/>
    <w:next w:val="1"/>
    <w:autoRedefine/>
    <w:qFormat/>
    <w:uiPriority w:val="39"/>
    <w:pPr>
      <w:ind w:left="960" w:firstLine="0"/>
    </w:pPr>
    <w:rPr>
      <w:rFonts w:ascii="Times New Roman" w:hAnsi="Times New Roman" w:eastAsia="MS Mincho"/>
      <w:sz w:val="24"/>
      <w:lang w:eastAsia="ja-JP"/>
    </w:rPr>
  </w:style>
  <w:style w:type="paragraph" w:styleId="20">
    <w:name w:val="toc 3"/>
    <w:basedOn w:val="1"/>
    <w:next w:val="1"/>
    <w:autoRedefine/>
    <w:qFormat/>
    <w:uiPriority w:val="39"/>
    <w:pPr>
      <w:tabs>
        <w:tab w:val="left" w:pos="1200"/>
        <w:tab w:val="right" w:leader="dot" w:pos="9631"/>
      </w:tabs>
      <w:ind w:left="403" w:firstLine="0"/>
    </w:pPr>
  </w:style>
  <w:style w:type="paragraph" w:styleId="21">
    <w:name w:val="Plain Text"/>
    <w:basedOn w:val="1"/>
    <w:link w:val="108"/>
    <w:unhideWhenUsed/>
    <w:qFormat/>
    <w:uiPriority w:val="99"/>
    <w:pPr>
      <w:ind w:left="0" w:firstLine="0"/>
    </w:pPr>
    <w:rPr>
      <w:rFonts w:ascii="Arial" w:hAnsi="Arial" w:eastAsia="MS Gothic"/>
      <w:color w:val="000000"/>
      <w:szCs w:val="20"/>
      <w:lang w:val="zh-CN" w:eastAsia="zh-CN"/>
    </w:rPr>
  </w:style>
  <w:style w:type="paragraph" w:styleId="22">
    <w:name w:val="toc 8"/>
    <w:basedOn w:val="1"/>
    <w:next w:val="1"/>
    <w:autoRedefine/>
    <w:qFormat/>
    <w:uiPriority w:val="39"/>
    <w:pPr>
      <w:ind w:left="1680" w:firstLine="0"/>
    </w:pPr>
    <w:rPr>
      <w:rFonts w:ascii="Times New Roman" w:hAnsi="Times New Roman" w:eastAsia="MS Mincho"/>
      <w:sz w:val="24"/>
      <w:lang w:eastAsia="ja-JP"/>
    </w:rPr>
  </w:style>
  <w:style w:type="paragraph" w:styleId="23">
    <w:name w:val="Date"/>
    <w:basedOn w:val="1"/>
    <w:next w:val="1"/>
    <w:link w:val="105"/>
    <w:qFormat/>
    <w:uiPriority w:val="0"/>
    <w:rPr>
      <w:lang w:eastAsia="zh-CN"/>
    </w:rPr>
  </w:style>
  <w:style w:type="paragraph" w:styleId="24">
    <w:name w:val="Body Text Indent 2"/>
    <w:basedOn w:val="1"/>
    <w:link w:val="122"/>
    <w:qFormat/>
    <w:uiPriority w:val="0"/>
    <w:pPr>
      <w:widowControl w:val="0"/>
      <w:numPr>
        <w:ilvl w:val="0"/>
        <w:numId w:val="3"/>
      </w:numPr>
      <w:tabs>
        <w:tab w:val="left" w:pos="2205"/>
        <w:tab w:val="clear" w:pos="992"/>
      </w:tabs>
      <w:overflowPunct w:val="0"/>
      <w:autoSpaceDE w:val="0"/>
      <w:autoSpaceDN w:val="0"/>
      <w:adjustRightInd w:val="0"/>
      <w:ind w:left="200" w:firstLine="0"/>
      <w:jc w:val="both"/>
      <w:textAlignment w:val="baseline"/>
    </w:pPr>
    <w:rPr>
      <w:rFonts w:ascii="Times New Roman" w:hAnsi="Times New Roman" w:eastAsia="宋体"/>
      <w:kern w:val="2"/>
      <w:szCs w:val="20"/>
      <w:lang w:val="en-US" w:eastAsia="ja-JP"/>
    </w:rPr>
  </w:style>
  <w:style w:type="paragraph" w:styleId="25">
    <w:name w:val="Balloon Text"/>
    <w:basedOn w:val="1"/>
    <w:link w:val="104"/>
    <w:semiHidden/>
    <w:qFormat/>
    <w:uiPriority w:val="0"/>
    <w:rPr>
      <w:rFonts w:ascii="Tahoma" w:hAnsi="Tahoma"/>
      <w:sz w:val="16"/>
      <w:szCs w:val="16"/>
      <w:lang w:eastAsia="zh-CN"/>
    </w:rPr>
  </w:style>
  <w:style w:type="paragraph" w:styleId="26">
    <w:name w:val="footer"/>
    <w:basedOn w:val="1"/>
    <w:link w:val="85"/>
    <w:qFormat/>
    <w:uiPriority w:val="0"/>
    <w:pPr>
      <w:tabs>
        <w:tab w:val="center" w:pos="4153"/>
        <w:tab w:val="right" w:pos="8306"/>
      </w:tabs>
    </w:pPr>
  </w:style>
  <w:style w:type="paragraph" w:styleId="27">
    <w:name w:val="header"/>
    <w:basedOn w:val="1"/>
    <w:link w:val="83"/>
    <w:qFormat/>
    <w:uiPriority w:val="0"/>
    <w:pPr>
      <w:tabs>
        <w:tab w:val="center" w:pos="4536"/>
        <w:tab w:val="right" w:pos="9072"/>
      </w:tabs>
    </w:pPr>
  </w:style>
  <w:style w:type="paragraph" w:styleId="28">
    <w:name w:val="toc 1"/>
    <w:basedOn w:val="1"/>
    <w:next w:val="1"/>
    <w:autoRedefine/>
    <w:qFormat/>
    <w:uiPriority w:val="39"/>
    <w:pPr>
      <w:tabs>
        <w:tab w:val="left" w:pos="403"/>
        <w:tab w:val="right" w:leader="dot" w:pos="9631"/>
      </w:tabs>
      <w:spacing w:before="120" w:after="120"/>
      <w:ind w:left="0" w:firstLine="0"/>
    </w:pPr>
    <w:rPr>
      <w:rFonts w:ascii="Times New Roman" w:hAnsi="Times New Roman" w:eastAsia="Times New Roman"/>
      <w:b/>
      <w:bCs/>
      <w:caps/>
      <w:szCs w:val="20"/>
      <w:lang w:val="en-US"/>
    </w:rPr>
  </w:style>
  <w:style w:type="paragraph" w:styleId="29">
    <w:name w:val="toc 4"/>
    <w:basedOn w:val="1"/>
    <w:next w:val="1"/>
    <w:autoRedefine/>
    <w:qFormat/>
    <w:uiPriority w:val="39"/>
    <w:pPr>
      <w:tabs>
        <w:tab w:val="left" w:pos="1440"/>
        <w:tab w:val="right" w:leader="dot" w:pos="9631"/>
      </w:tabs>
      <w:ind w:left="601" w:firstLine="0"/>
    </w:pPr>
  </w:style>
  <w:style w:type="paragraph" w:styleId="30">
    <w:name w:val="footnote text"/>
    <w:basedOn w:val="1"/>
    <w:link w:val="102"/>
    <w:semiHidden/>
    <w:qFormat/>
    <w:uiPriority w:val="0"/>
    <w:pPr>
      <w:jc w:val="both"/>
    </w:pPr>
    <w:rPr>
      <w:szCs w:val="20"/>
      <w:lang w:val="zh-CN" w:eastAsia="zh-CN"/>
    </w:rPr>
  </w:style>
  <w:style w:type="paragraph" w:styleId="31">
    <w:name w:val="toc 6"/>
    <w:basedOn w:val="1"/>
    <w:next w:val="1"/>
    <w:autoRedefine/>
    <w:qFormat/>
    <w:uiPriority w:val="39"/>
    <w:pPr>
      <w:ind w:left="1200" w:firstLine="0"/>
    </w:pPr>
    <w:rPr>
      <w:rFonts w:ascii="Times New Roman" w:hAnsi="Times New Roman" w:eastAsia="MS Mincho"/>
      <w:sz w:val="24"/>
      <w:lang w:eastAsia="ja-JP"/>
    </w:rPr>
  </w:style>
  <w:style w:type="paragraph" w:styleId="32">
    <w:name w:val="toc 2"/>
    <w:basedOn w:val="1"/>
    <w:next w:val="1"/>
    <w:autoRedefine/>
    <w:qFormat/>
    <w:uiPriority w:val="39"/>
    <w:pPr>
      <w:tabs>
        <w:tab w:val="left" w:pos="960"/>
        <w:tab w:val="right" w:leader="dot" w:pos="9631"/>
      </w:tabs>
      <w:ind w:left="238" w:firstLine="0"/>
    </w:pPr>
    <w:rPr>
      <w:rFonts w:ascii="Times New Roman" w:hAnsi="Times New Roman" w:eastAsia="Times New Roman"/>
      <w:smallCaps/>
      <w:szCs w:val="20"/>
      <w:lang w:val="en-US"/>
    </w:rPr>
  </w:style>
  <w:style w:type="paragraph" w:styleId="33">
    <w:name w:val="toc 9"/>
    <w:basedOn w:val="1"/>
    <w:next w:val="1"/>
    <w:autoRedefine/>
    <w:qFormat/>
    <w:uiPriority w:val="39"/>
    <w:pPr>
      <w:ind w:left="1920" w:firstLine="0"/>
    </w:pPr>
    <w:rPr>
      <w:rFonts w:ascii="Times New Roman" w:hAnsi="Times New Roman" w:eastAsia="MS Mincho"/>
      <w:sz w:val="24"/>
      <w:lang w:eastAsia="ja-JP"/>
    </w:rPr>
  </w:style>
  <w:style w:type="paragraph" w:styleId="34">
    <w:name w:val="Normal (Web)"/>
    <w:basedOn w:val="1"/>
    <w:qFormat/>
    <w:uiPriority w:val="0"/>
    <w:pPr>
      <w:spacing w:before="100" w:beforeAutospacing="1" w:after="100" w:afterAutospacing="1"/>
    </w:pPr>
    <w:rPr>
      <w:rFonts w:ascii="Arial" w:hAnsi="Arial" w:eastAsia="宋体" w:cs="Arial"/>
      <w:color w:val="493118"/>
      <w:sz w:val="18"/>
      <w:szCs w:val="18"/>
      <w:lang w:val="en-US" w:eastAsia="zh-CN"/>
    </w:rPr>
  </w:style>
  <w:style w:type="paragraph" w:styleId="35">
    <w:name w:val="index 1"/>
    <w:basedOn w:val="1"/>
    <w:qFormat/>
    <w:uiPriority w:val="0"/>
    <w:pPr>
      <w:keepLines/>
      <w:overflowPunct w:val="0"/>
      <w:autoSpaceDE w:val="0"/>
      <w:autoSpaceDN w:val="0"/>
      <w:adjustRightInd w:val="0"/>
      <w:ind w:left="0" w:firstLine="0"/>
      <w:textAlignment w:val="baseline"/>
    </w:pPr>
    <w:rPr>
      <w:rFonts w:ascii="Times New Roman" w:hAnsi="Times New Roman" w:eastAsia="Times New Roman"/>
      <w:szCs w:val="20"/>
      <w:lang w:eastAsia="en-GB"/>
    </w:rPr>
  </w:style>
  <w:style w:type="paragraph" w:styleId="36">
    <w:name w:val="annotation subject"/>
    <w:basedOn w:val="15"/>
    <w:next w:val="15"/>
    <w:link w:val="106"/>
    <w:semiHidden/>
    <w:qFormat/>
    <w:uiPriority w:val="0"/>
    <w:rPr>
      <w:b/>
      <w:bCs/>
      <w:lang w:eastAsia="zh-CN"/>
    </w:rPr>
  </w:style>
  <w:style w:type="table" w:styleId="38">
    <w:name w:val="Table Grid"/>
    <w:basedOn w:val="3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39">
    <w:name w:val="Table Theme"/>
    <w:basedOn w:val="37"/>
    <w:qFormat/>
    <w:uiPriority w:val="0"/>
    <w:pPr>
      <w:ind w:left="1440" w:hanging="1440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41">
    <w:name w:val="Strong"/>
    <w:qFormat/>
    <w:uiPriority w:val="22"/>
    <w:rPr>
      <w:b/>
      <w:bCs/>
    </w:rPr>
  </w:style>
  <w:style w:type="character" w:styleId="42">
    <w:name w:val="FollowedHyperlink"/>
    <w:qFormat/>
    <w:uiPriority w:val="0"/>
    <w:rPr>
      <w:color w:val="0000FF"/>
      <w:u w:val="single"/>
    </w:rPr>
  </w:style>
  <w:style w:type="character" w:styleId="43">
    <w:name w:val="Emphasis"/>
    <w:qFormat/>
    <w:uiPriority w:val="20"/>
    <w:rPr>
      <w:i/>
      <w:iCs/>
    </w:rPr>
  </w:style>
  <w:style w:type="character" w:styleId="44">
    <w:name w:val="Hyperlink"/>
    <w:qFormat/>
    <w:uiPriority w:val="99"/>
    <w:rPr>
      <w:color w:val="0000FF"/>
      <w:u w:val="single"/>
    </w:rPr>
  </w:style>
  <w:style w:type="character" w:styleId="45">
    <w:name w:val="annotation reference"/>
    <w:qFormat/>
    <w:uiPriority w:val="0"/>
    <w:rPr>
      <w:sz w:val="16"/>
      <w:szCs w:val="16"/>
    </w:rPr>
  </w:style>
  <w:style w:type="character" w:customStyle="1" w:styleId="46">
    <w:name w:val="标题 3 字符"/>
    <w:link w:val="4"/>
    <w:qFormat/>
    <w:uiPriority w:val="0"/>
    <w:rPr>
      <w:rFonts w:ascii="Arial" w:hAnsi="Arial"/>
      <w:b/>
      <w:bCs/>
      <w:szCs w:val="26"/>
      <w:lang w:val="en-GB" w:eastAsia="zh-CN"/>
    </w:rPr>
  </w:style>
  <w:style w:type="paragraph" w:customStyle="1" w:styleId="47">
    <w:name w:val="Tdoc_Header_2"/>
    <w:basedOn w:val="1"/>
    <w:qFormat/>
    <w:uiPriority w:val="0"/>
    <w:pPr>
      <w:widowControl w:val="0"/>
      <w:tabs>
        <w:tab w:val="left" w:pos="1701"/>
        <w:tab w:val="right" w:pos="9072"/>
        <w:tab w:val="right" w:pos="10206"/>
      </w:tabs>
      <w:jc w:val="both"/>
    </w:pPr>
    <w:rPr>
      <w:rFonts w:ascii="Arial" w:hAnsi="Arial"/>
      <w:b/>
      <w:sz w:val="18"/>
      <w:szCs w:val="20"/>
    </w:rPr>
  </w:style>
  <w:style w:type="paragraph" w:customStyle="1" w:styleId="48">
    <w:name w:val="Tdoc_Heading_1"/>
    <w:basedOn w:val="2"/>
    <w:next w:val="16"/>
    <w:autoRedefine/>
    <w:qFormat/>
    <w:uiPriority w:val="0"/>
    <w:pPr>
      <w:numPr>
        <w:numId w:val="0"/>
      </w:numPr>
      <w:tabs>
        <w:tab w:val="left" w:pos="360"/>
      </w:tabs>
      <w:spacing w:after="120"/>
      <w:ind w:left="357" w:hanging="357"/>
      <w:jc w:val="both"/>
    </w:pPr>
    <w:rPr>
      <w:bCs w:val="0"/>
      <w:kern w:val="28"/>
      <w:sz w:val="24"/>
      <w:szCs w:val="20"/>
      <w:lang w:val="en-US"/>
    </w:rPr>
  </w:style>
  <w:style w:type="paragraph" w:customStyle="1" w:styleId="49">
    <w:name w:val="Tdoc_Header_1"/>
    <w:basedOn w:val="27"/>
    <w:qFormat/>
    <w:uiPriority w:val="0"/>
    <w:pPr>
      <w:widowControl w:val="0"/>
      <w:tabs>
        <w:tab w:val="right" w:pos="10206"/>
        <w:tab w:val="clear" w:pos="4536"/>
      </w:tabs>
      <w:jc w:val="both"/>
    </w:pPr>
    <w:rPr>
      <w:rFonts w:ascii="Arial" w:hAnsi="Arial"/>
      <w:b/>
      <w:szCs w:val="20"/>
    </w:rPr>
  </w:style>
  <w:style w:type="paragraph" w:customStyle="1" w:styleId="50">
    <w:name w:val="Tdoc_Heading_2"/>
    <w:basedOn w:val="1"/>
    <w:qFormat/>
    <w:uiPriority w:val="0"/>
  </w:style>
  <w:style w:type="paragraph" w:customStyle="1" w:styleId="51">
    <w:name w:val="NO"/>
    <w:basedOn w:val="1"/>
    <w:qFormat/>
    <w:uiPriority w:val="0"/>
    <w:pPr>
      <w:keepLines/>
      <w:ind w:left="1135" w:hanging="851"/>
    </w:pPr>
    <w:rPr>
      <w:rFonts w:ascii="Times New Roman" w:hAnsi="Times New Roman"/>
      <w:sz w:val="24"/>
      <w:szCs w:val="20"/>
    </w:rPr>
  </w:style>
  <w:style w:type="paragraph" w:customStyle="1" w:styleId="52">
    <w:name w:val="h1"/>
    <w:basedOn w:val="1"/>
    <w:qFormat/>
    <w:uiPriority w:val="0"/>
  </w:style>
  <w:style w:type="paragraph" w:customStyle="1" w:styleId="53">
    <w:name w:val="Char Char1 Char Char Char Char Char Char Char Char Char Char Char Char Char Char Char"/>
    <w:semiHidden/>
    <w:qFormat/>
    <w:uiPriority w:val="0"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eastAsia="宋体" w:cs="Arial"/>
      <w:color w:val="0000FF"/>
      <w:kern w:val="2"/>
      <w:lang w:val="en-US" w:eastAsia="zh-CN" w:bidi="ar-SA"/>
    </w:rPr>
  </w:style>
  <w:style w:type="paragraph" w:customStyle="1" w:styleId="54">
    <w:name w:val="Default"/>
    <w:qFormat/>
    <w:uiPriority w:val="0"/>
    <w:pPr>
      <w:autoSpaceDE w:val="0"/>
      <w:autoSpaceDN w:val="0"/>
      <w:adjustRightInd w:val="0"/>
    </w:pPr>
    <w:rPr>
      <w:rFonts w:ascii="Arial" w:hAnsi="Arial" w:eastAsia="宋体" w:cs="Arial"/>
      <w:color w:val="000000"/>
      <w:sz w:val="24"/>
      <w:szCs w:val="24"/>
      <w:lang w:val="en-US" w:eastAsia="en-US" w:bidi="ar-SA"/>
    </w:rPr>
  </w:style>
  <w:style w:type="paragraph" w:customStyle="1" w:styleId="55">
    <w:name w:val="3GPP Normal Text"/>
    <w:basedOn w:val="16"/>
    <w:link w:val="56"/>
    <w:qFormat/>
    <w:uiPriority w:val="0"/>
    <w:rPr>
      <w:rFonts w:ascii="Times New Roman" w:hAnsi="Times New Roman" w:eastAsia="MS Mincho"/>
      <w:sz w:val="22"/>
      <w:lang w:val="zh-CN"/>
    </w:rPr>
  </w:style>
  <w:style w:type="character" w:customStyle="1" w:styleId="56">
    <w:name w:val="3GPP Normal Text Char"/>
    <w:link w:val="55"/>
    <w:qFormat/>
    <w:uiPriority w:val="0"/>
    <w:rPr>
      <w:rFonts w:eastAsia="MS Mincho"/>
      <w:sz w:val="22"/>
      <w:szCs w:val="24"/>
      <w:lang w:val="zh-CN" w:eastAsia="zh-CN" w:bidi="ar-SA"/>
    </w:rPr>
  </w:style>
  <w:style w:type="paragraph" w:customStyle="1" w:styleId="57">
    <w:name w:val="References"/>
    <w:basedOn w:val="1"/>
    <w:qFormat/>
    <w:uiPriority w:val="0"/>
    <w:pPr>
      <w:numPr>
        <w:ilvl w:val="2"/>
        <w:numId w:val="4"/>
      </w:numPr>
    </w:pPr>
    <w:rPr>
      <w:rFonts w:ascii="Times New Roman" w:hAnsi="Times New Roman" w:eastAsia="Times New Roman"/>
      <w:lang w:val="en-US"/>
    </w:rPr>
  </w:style>
  <w:style w:type="paragraph" w:customStyle="1" w:styleId="58">
    <w:name w:val="Statement"/>
    <w:basedOn w:val="1"/>
    <w:qFormat/>
    <w:uiPriority w:val="0"/>
    <w:pPr>
      <w:keepNext/>
      <w:ind w:left="601" w:hanging="601"/>
    </w:pPr>
    <w:rPr>
      <w:rFonts w:ascii="Times New Roman" w:hAnsi="Times New Roman"/>
      <w:b/>
      <w:i/>
      <w:lang w:val="en-US" w:eastAsia="ko-KR"/>
    </w:rPr>
  </w:style>
  <w:style w:type="paragraph" w:customStyle="1" w:styleId="59">
    <w:name w:val="B1"/>
    <w:basedOn w:val="18"/>
    <w:link w:val="61"/>
    <w:qFormat/>
    <w:uiPriority w:val="0"/>
    <w:pPr>
      <w:spacing w:after="180"/>
      <w:ind w:left="568" w:hanging="284"/>
    </w:pPr>
    <w:rPr>
      <w:rFonts w:ascii="Times New Roman" w:hAnsi="Times New Roman" w:eastAsia="MS Mincho"/>
      <w:szCs w:val="20"/>
    </w:rPr>
  </w:style>
  <w:style w:type="paragraph" w:customStyle="1" w:styleId="60">
    <w:name w:val="B2"/>
    <w:basedOn w:val="17"/>
    <w:link w:val="62"/>
    <w:qFormat/>
    <w:uiPriority w:val="99"/>
    <w:pPr>
      <w:spacing w:after="180"/>
      <w:ind w:left="851" w:hanging="284"/>
    </w:pPr>
    <w:rPr>
      <w:rFonts w:ascii="Times New Roman" w:hAnsi="Times New Roman" w:eastAsia="MS Mincho"/>
      <w:szCs w:val="20"/>
    </w:rPr>
  </w:style>
  <w:style w:type="character" w:customStyle="1" w:styleId="61">
    <w:name w:val="B1 (文字)"/>
    <w:link w:val="59"/>
    <w:qFormat/>
    <w:uiPriority w:val="0"/>
    <w:rPr>
      <w:rFonts w:eastAsia="MS Mincho"/>
      <w:lang w:val="en-GB" w:eastAsia="en-US" w:bidi="ar-SA"/>
    </w:rPr>
  </w:style>
  <w:style w:type="character" w:customStyle="1" w:styleId="62">
    <w:name w:val="B2 Char"/>
    <w:link w:val="60"/>
    <w:qFormat/>
    <w:uiPriority w:val="99"/>
    <w:rPr>
      <w:rFonts w:eastAsia="MS Mincho"/>
      <w:lang w:val="en-GB" w:eastAsia="en-US" w:bidi="ar-SA"/>
    </w:rPr>
  </w:style>
  <w:style w:type="character" w:customStyle="1" w:styleId="63">
    <w:name w:val="Alcatel-Lucent-4"/>
    <w:semiHidden/>
    <w:qFormat/>
    <w:uiPriority w:val="0"/>
    <w:rPr>
      <w:rFonts w:ascii="Arial" w:hAnsi="Arial" w:cs="Arial"/>
      <w:color w:val="auto"/>
      <w:sz w:val="20"/>
      <w:szCs w:val="20"/>
    </w:rPr>
  </w:style>
  <w:style w:type="paragraph" w:customStyle="1" w:styleId="64">
    <w:name w:val="修订1"/>
    <w:hidden/>
    <w:semiHidden/>
    <w:qFormat/>
    <w:uiPriority w:val="99"/>
    <w:rPr>
      <w:rFonts w:ascii="Times" w:hAnsi="Times" w:eastAsia="Batang" w:cs="Times New Roman"/>
      <w:szCs w:val="24"/>
      <w:lang w:val="en-GB" w:eastAsia="en-US" w:bidi="ar-SA"/>
    </w:rPr>
  </w:style>
  <w:style w:type="paragraph" w:customStyle="1" w:styleId="65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  <w:spacing w:after="180"/>
      <w:ind w:left="0" w:firstLine="0"/>
    </w:pPr>
    <w:rPr>
      <w:rFonts w:ascii="Times New Roman" w:hAnsi="Times New Roman" w:eastAsia="Times New Roman"/>
      <w:szCs w:val="20"/>
    </w:rPr>
  </w:style>
  <w:style w:type="paragraph" w:customStyle="1" w:styleId="66">
    <w:name w:val="TAL"/>
    <w:basedOn w:val="1"/>
    <w:link w:val="87"/>
    <w:qFormat/>
    <w:uiPriority w:val="0"/>
    <w:pPr>
      <w:keepNext/>
      <w:keepLines/>
      <w:ind w:left="0" w:firstLine="0"/>
    </w:pPr>
    <w:rPr>
      <w:rFonts w:ascii="Arial" w:hAnsi="Arial" w:eastAsia="MS Mincho"/>
      <w:sz w:val="18"/>
      <w:szCs w:val="20"/>
    </w:rPr>
  </w:style>
  <w:style w:type="paragraph" w:customStyle="1" w:styleId="67">
    <w:name w:val="TAC"/>
    <w:basedOn w:val="1"/>
    <w:link w:val="127"/>
    <w:qFormat/>
    <w:uiPriority w:val="0"/>
    <w:pPr>
      <w:keepLines/>
      <w:spacing w:before="40" w:after="40"/>
      <w:ind w:left="0" w:firstLine="0"/>
      <w:jc w:val="center"/>
    </w:pPr>
    <w:rPr>
      <w:rFonts w:ascii="Times New Roman" w:hAnsi="Times New Roman" w:eastAsia="宋体"/>
      <w:szCs w:val="20"/>
      <w:lang w:eastAsia="zh-CN"/>
    </w:rPr>
  </w:style>
  <w:style w:type="paragraph" w:customStyle="1" w:styleId="68">
    <w:name w:val="TAH"/>
    <w:basedOn w:val="67"/>
    <w:link w:val="91"/>
    <w:qFormat/>
    <w:uiPriority w:val="0"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hAnsi="Arial" w:eastAsia="Times New Roman"/>
      <w:b/>
      <w:sz w:val="18"/>
      <w:lang w:eastAsia="en-GB"/>
    </w:rPr>
  </w:style>
  <w:style w:type="character" w:customStyle="1" w:styleId="69">
    <w:name w:val="Heading 3 Char"/>
    <w:qFormat/>
    <w:uiPriority w:val="9"/>
    <w:rPr>
      <w:rFonts w:ascii="Arial" w:hAnsi="Arial" w:cs="Arial"/>
      <w:lang w:eastAsia="zh-CN"/>
    </w:rPr>
  </w:style>
  <w:style w:type="paragraph" w:customStyle="1" w:styleId="70">
    <w:name w:val="List Paragraph1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paragraph" w:customStyle="1" w:styleId="71">
    <w:name w:val="Statement Body"/>
    <w:basedOn w:val="1"/>
    <w:link w:val="72"/>
    <w:qFormat/>
    <w:uiPriority w:val="0"/>
    <w:pPr>
      <w:numPr>
        <w:ilvl w:val="0"/>
        <w:numId w:val="5"/>
      </w:numPr>
      <w:spacing w:after="100" w:afterAutospacing="1"/>
      <w:contextualSpacing/>
    </w:pPr>
    <w:rPr>
      <w:rFonts w:ascii="Times New Roman" w:hAnsi="Times New Roman" w:eastAsia="Times New Roman"/>
      <w:lang w:val="zh-CN" w:eastAsia="ko-KR"/>
    </w:rPr>
  </w:style>
  <w:style w:type="character" w:customStyle="1" w:styleId="72">
    <w:name w:val="Statement Body Char"/>
    <w:link w:val="71"/>
    <w:qFormat/>
    <w:uiPriority w:val="0"/>
    <w:rPr>
      <w:rFonts w:eastAsia="Times New Roman"/>
      <w:szCs w:val="24"/>
      <w:lang w:val="zh-CN" w:eastAsia="ko-KR"/>
    </w:rPr>
  </w:style>
  <w:style w:type="character" w:customStyle="1" w:styleId="73">
    <w:name w:val="批注文字 字符"/>
    <w:link w:val="15"/>
    <w:qFormat/>
    <w:uiPriority w:val="0"/>
    <w:rPr>
      <w:rFonts w:ascii="Times" w:hAnsi="Times" w:eastAsia="Batang"/>
      <w:lang w:val="en-GB" w:eastAsia="en-US" w:bidi="ar-SA"/>
    </w:rPr>
  </w:style>
  <w:style w:type="character" w:customStyle="1" w:styleId="74">
    <w:name w:val="B1 Zchn"/>
    <w:qFormat/>
    <w:uiPriority w:val="0"/>
    <w:rPr>
      <w:rFonts w:eastAsia="宋体"/>
      <w:lang w:val="en-US" w:eastAsia="en-US" w:bidi="ar-SA"/>
    </w:rPr>
  </w:style>
  <w:style w:type="paragraph" w:customStyle="1" w:styleId="75">
    <w:name w:val="Style Heading 1NMP Heading 1H1h11h12h13h14h15h16app headin..."/>
    <w:basedOn w:val="2"/>
    <w:qFormat/>
    <w:uiPriority w:val="0"/>
    <w:pPr>
      <w:numPr>
        <w:numId w:val="0"/>
      </w:numPr>
      <w:tabs>
        <w:tab w:val="left" w:pos="432"/>
      </w:tabs>
      <w:ind w:left="432" w:hanging="432"/>
    </w:pPr>
    <w:rPr>
      <w:sz w:val="28"/>
    </w:rPr>
  </w:style>
  <w:style w:type="character" w:customStyle="1" w:styleId="76">
    <w:name w:val="Alcatel-Lucent2"/>
    <w:semiHidden/>
    <w:qFormat/>
    <w:uiPriority w:val="0"/>
    <w:rPr>
      <w:rFonts w:ascii="Arial" w:hAnsi="Arial" w:cs="Arial"/>
      <w:color w:val="auto"/>
      <w:sz w:val="20"/>
      <w:szCs w:val="20"/>
    </w:rPr>
  </w:style>
  <w:style w:type="character" w:customStyle="1" w:styleId="77">
    <w:name w:val="Heading 4 Char"/>
    <w:qFormat/>
    <w:uiPriority w:val="9"/>
    <w:rPr>
      <w:rFonts w:ascii="Arial" w:hAnsi="Arial" w:cs="Arial"/>
      <w:i/>
      <w:iCs/>
      <w:lang w:eastAsia="zh-CN"/>
    </w:rPr>
  </w:style>
  <w:style w:type="paragraph" w:customStyle="1" w:styleId="78">
    <w:name w:val="Comments"/>
    <w:basedOn w:val="1"/>
    <w:link w:val="79"/>
    <w:qFormat/>
    <w:uiPriority w:val="0"/>
    <w:pPr>
      <w:spacing w:before="40"/>
      <w:ind w:left="0" w:firstLine="0"/>
    </w:pPr>
    <w:rPr>
      <w:rFonts w:ascii="Arial" w:hAnsi="Arial" w:eastAsia="MS Mincho"/>
      <w:i/>
      <w:sz w:val="18"/>
      <w:lang w:eastAsia="en-GB"/>
    </w:rPr>
  </w:style>
  <w:style w:type="character" w:customStyle="1" w:styleId="79">
    <w:name w:val="Comments Char"/>
    <w:link w:val="78"/>
    <w:qFormat/>
    <w:uiPriority w:val="0"/>
    <w:rPr>
      <w:rFonts w:ascii="Arial" w:hAnsi="Arial" w:eastAsia="MS Mincho"/>
      <w:i/>
      <w:sz w:val="18"/>
      <w:szCs w:val="24"/>
      <w:lang w:val="en-GB" w:eastAsia="en-GB" w:bidi="ar-SA"/>
    </w:rPr>
  </w:style>
  <w:style w:type="character" w:customStyle="1" w:styleId="80">
    <w:name w:val="(文字) (文字)5"/>
    <w:semiHidden/>
    <w:qFormat/>
    <w:uiPriority w:val="0"/>
    <w:rPr>
      <w:rFonts w:ascii="Times New Roman" w:hAnsi="Times New Roman"/>
      <w:lang w:eastAsia="en-US"/>
    </w:rPr>
  </w:style>
  <w:style w:type="paragraph" w:styleId="81">
    <w:name w:val="List Paragraph"/>
    <w:basedOn w:val="1"/>
    <w:link w:val="124"/>
    <w:qFormat/>
    <w:uiPriority w:val="34"/>
    <w:pPr>
      <w:ind w:left="840" w:leftChars="400"/>
    </w:pPr>
    <w:rPr>
      <w:lang w:eastAsia="zh-CN"/>
    </w:rPr>
  </w:style>
  <w:style w:type="character" w:customStyle="1" w:styleId="82">
    <w:name w:val="标题 4 字符"/>
    <w:link w:val="5"/>
    <w:qFormat/>
    <w:uiPriority w:val="9"/>
    <w:rPr>
      <w:rFonts w:ascii="Arial" w:hAnsi="Arial"/>
      <w:b/>
      <w:bCs/>
      <w:i/>
      <w:szCs w:val="26"/>
      <w:lang w:val="en-GB" w:eastAsia="zh-CN"/>
    </w:rPr>
  </w:style>
  <w:style w:type="character" w:customStyle="1" w:styleId="83">
    <w:name w:val="页眉 字符"/>
    <w:link w:val="27"/>
    <w:qFormat/>
    <w:uiPriority w:val="0"/>
    <w:rPr>
      <w:rFonts w:ascii="Times" w:hAnsi="Times"/>
      <w:szCs w:val="24"/>
      <w:lang w:val="en-GB" w:eastAsia="en-US"/>
    </w:rPr>
  </w:style>
  <w:style w:type="paragraph" w:customStyle="1" w:styleId="84">
    <w:name w:val="TableCell"/>
    <w:basedOn w:val="1"/>
    <w:qFormat/>
    <w:uiPriority w:val="0"/>
    <w:pPr>
      <w:autoSpaceDE w:val="0"/>
      <w:autoSpaceDN w:val="0"/>
      <w:adjustRightInd w:val="0"/>
      <w:snapToGrid w:val="0"/>
      <w:spacing w:before="20" w:after="20"/>
      <w:ind w:left="0" w:firstLine="0"/>
    </w:pPr>
    <w:rPr>
      <w:rFonts w:ascii="Times New Roman" w:hAnsi="Times New Roman" w:eastAsia="Times New Roman"/>
      <w:szCs w:val="21"/>
      <w:lang w:val="en-US" w:eastAsia="zh-CN"/>
    </w:rPr>
  </w:style>
  <w:style w:type="character" w:customStyle="1" w:styleId="85">
    <w:name w:val="页脚 字符"/>
    <w:link w:val="26"/>
    <w:qFormat/>
    <w:uiPriority w:val="0"/>
    <w:rPr>
      <w:rFonts w:ascii="Times" w:hAnsi="Times"/>
      <w:szCs w:val="24"/>
      <w:lang w:val="en-GB" w:eastAsia="en-US"/>
    </w:rPr>
  </w:style>
  <w:style w:type="character" w:customStyle="1" w:styleId="86">
    <w:name w:val="题注 字符"/>
    <w:link w:val="12"/>
    <w:qFormat/>
    <w:uiPriority w:val="0"/>
    <w:rPr>
      <w:rFonts w:eastAsia="Times New Roman"/>
      <w:b/>
      <w:lang w:val="en-GB" w:eastAsia="ar-SA"/>
    </w:rPr>
  </w:style>
  <w:style w:type="character" w:customStyle="1" w:styleId="87">
    <w:name w:val="TAL Char"/>
    <w:link w:val="66"/>
    <w:qFormat/>
    <w:uiPriority w:val="0"/>
    <w:rPr>
      <w:rFonts w:ascii="Arial" w:hAnsi="Arial" w:eastAsia="MS Mincho"/>
      <w:sz w:val="18"/>
      <w:lang w:val="en-GB" w:eastAsia="en-US"/>
    </w:rPr>
  </w:style>
  <w:style w:type="character" w:customStyle="1" w:styleId="88">
    <w:name w:val="TAL Car"/>
    <w:qFormat/>
    <w:uiPriority w:val="0"/>
    <w:rPr>
      <w:rFonts w:ascii="Arial" w:hAnsi="Arial" w:eastAsia="Times New Roman" w:cs="Times New Roman"/>
      <w:sz w:val="18"/>
      <w:szCs w:val="20"/>
      <w:lang w:val="en-GB" w:eastAsia="en-GB"/>
    </w:rPr>
  </w:style>
  <w:style w:type="paragraph" w:customStyle="1" w:styleId="89">
    <w:name w:val="TH"/>
    <w:basedOn w:val="1"/>
    <w:link w:val="90"/>
    <w:qFormat/>
    <w:uiPriority w:val="0"/>
    <w:pPr>
      <w:keepNext/>
      <w:keepLines/>
      <w:overflowPunct w:val="0"/>
      <w:autoSpaceDE w:val="0"/>
      <w:autoSpaceDN w:val="0"/>
      <w:adjustRightInd w:val="0"/>
      <w:spacing w:before="60" w:after="180"/>
      <w:ind w:left="0" w:firstLine="0"/>
      <w:jc w:val="center"/>
      <w:textAlignment w:val="baseline"/>
    </w:pPr>
    <w:rPr>
      <w:rFonts w:ascii="Arial" w:hAnsi="Arial" w:eastAsia="Times New Roman"/>
      <w:b/>
      <w:szCs w:val="20"/>
      <w:lang w:eastAsia="en-GB"/>
    </w:rPr>
  </w:style>
  <w:style w:type="character" w:customStyle="1" w:styleId="90">
    <w:name w:val="TH Char"/>
    <w:link w:val="89"/>
    <w:qFormat/>
    <w:uiPriority w:val="0"/>
    <w:rPr>
      <w:rFonts w:ascii="Arial" w:hAnsi="Arial" w:eastAsia="Times New Roman"/>
      <w:b/>
      <w:lang w:val="en-GB" w:eastAsia="en-GB"/>
    </w:rPr>
  </w:style>
  <w:style w:type="character" w:customStyle="1" w:styleId="91">
    <w:name w:val="TAH Car"/>
    <w:link w:val="68"/>
    <w:qFormat/>
    <w:uiPriority w:val="0"/>
    <w:rPr>
      <w:rFonts w:ascii="Arial" w:hAnsi="Arial" w:eastAsia="Times New Roman"/>
      <w:b/>
      <w:sz w:val="18"/>
      <w:lang w:val="en-GB" w:eastAsia="en-GB"/>
    </w:rPr>
  </w:style>
  <w:style w:type="paragraph" w:customStyle="1" w:styleId="92">
    <w:name w:val="スタイル 見出し 3no breakH3Underrubrik2h3Memo Heading 3helloTitre ..."/>
    <w:basedOn w:val="4"/>
    <w:qFormat/>
    <w:uiPriority w:val="0"/>
    <w:pPr>
      <w:numPr>
        <w:numId w:val="6"/>
      </w:numPr>
      <w:tabs>
        <w:tab w:val="left" w:pos="2160"/>
      </w:tabs>
    </w:pPr>
    <w:rPr>
      <w:bCs w:val="0"/>
    </w:rPr>
  </w:style>
  <w:style w:type="paragraph" w:customStyle="1" w:styleId="93">
    <w:name w:val="Doc-text2"/>
    <w:basedOn w:val="1"/>
    <w:link w:val="94"/>
    <w:qFormat/>
    <w:uiPriority w:val="0"/>
    <w:pPr>
      <w:tabs>
        <w:tab w:val="left" w:pos="1622"/>
      </w:tabs>
      <w:ind w:left="1622" w:hanging="363"/>
    </w:pPr>
    <w:rPr>
      <w:rFonts w:ascii="Arial" w:hAnsi="Arial" w:eastAsia="MS Mincho"/>
      <w:lang w:eastAsia="en-GB"/>
    </w:rPr>
  </w:style>
  <w:style w:type="character" w:customStyle="1" w:styleId="94">
    <w:name w:val="Doc-text2 Char"/>
    <w:link w:val="93"/>
    <w:qFormat/>
    <w:uiPriority w:val="0"/>
    <w:rPr>
      <w:rFonts w:ascii="Arial" w:hAnsi="Arial" w:eastAsia="MS Mincho"/>
      <w:szCs w:val="24"/>
      <w:lang w:val="en-GB" w:eastAsia="en-GB"/>
    </w:rPr>
  </w:style>
  <w:style w:type="character" w:customStyle="1" w:styleId="95">
    <w:name w:val="标题 5 字符"/>
    <w:link w:val="6"/>
    <w:qFormat/>
    <w:uiPriority w:val="9"/>
    <w:rPr>
      <w:rFonts w:ascii="Arial" w:hAnsi="Arial"/>
      <w:b/>
      <w:iCs/>
      <w:sz w:val="18"/>
      <w:szCs w:val="26"/>
      <w:lang w:val="en-GB" w:eastAsia="zh-CN"/>
    </w:rPr>
  </w:style>
  <w:style w:type="paragraph" w:customStyle="1" w:styleId="96">
    <w:name w:val="List Paragraph3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character" w:customStyle="1" w:styleId="97">
    <w:name w:val="标题 6 字符"/>
    <w:link w:val="7"/>
    <w:qFormat/>
    <w:uiPriority w:val="9"/>
    <w:rPr>
      <w:b/>
      <w:bCs/>
      <w:i/>
      <w:szCs w:val="22"/>
      <w:lang w:val="en-GB" w:eastAsia="zh-CN"/>
    </w:rPr>
  </w:style>
  <w:style w:type="character" w:customStyle="1" w:styleId="98">
    <w:name w:val="标题 7 字符"/>
    <w:link w:val="8"/>
    <w:qFormat/>
    <w:uiPriority w:val="9"/>
    <w:rPr>
      <w:sz w:val="24"/>
      <w:szCs w:val="24"/>
      <w:lang w:val="en-GB" w:eastAsia="zh-CN"/>
    </w:rPr>
  </w:style>
  <w:style w:type="character" w:customStyle="1" w:styleId="99">
    <w:name w:val="标题 8 字符"/>
    <w:link w:val="9"/>
    <w:qFormat/>
    <w:uiPriority w:val="9"/>
    <w:rPr>
      <w:i/>
      <w:iCs/>
      <w:sz w:val="24"/>
      <w:szCs w:val="24"/>
      <w:lang w:val="en-GB" w:eastAsia="zh-CN"/>
    </w:rPr>
  </w:style>
  <w:style w:type="character" w:customStyle="1" w:styleId="100">
    <w:name w:val="标题 9 字符"/>
    <w:link w:val="10"/>
    <w:qFormat/>
    <w:uiPriority w:val="9"/>
    <w:rPr>
      <w:rFonts w:ascii="Arial" w:hAnsi="Arial"/>
      <w:sz w:val="22"/>
      <w:szCs w:val="22"/>
      <w:lang w:val="en-GB" w:eastAsia="zh-CN"/>
    </w:rPr>
  </w:style>
  <w:style w:type="character" w:customStyle="1" w:styleId="101">
    <w:name w:val="正文文本 字符"/>
    <w:link w:val="16"/>
    <w:qFormat/>
    <w:uiPriority w:val="0"/>
    <w:rPr>
      <w:rFonts w:ascii="Times" w:hAnsi="Times"/>
      <w:szCs w:val="24"/>
      <w:lang w:val="en-GB"/>
    </w:rPr>
  </w:style>
  <w:style w:type="character" w:customStyle="1" w:styleId="102">
    <w:name w:val="脚注文本 字符"/>
    <w:link w:val="30"/>
    <w:semiHidden/>
    <w:qFormat/>
    <w:uiPriority w:val="0"/>
    <w:rPr>
      <w:rFonts w:ascii="Times" w:hAnsi="Times"/>
    </w:rPr>
  </w:style>
  <w:style w:type="character" w:customStyle="1" w:styleId="103">
    <w:name w:val="文档结构图 字符"/>
    <w:link w:val="14"/>
    <w:semiHidden/>
    <w:qFormat/>
    <w:uiPriority w:val="0"/>
    <w:rPr>
      <w:rFonts w:ascii="Tahoma" w:hAnsi="Tahoma" w:cs="Tahoma"/>
      <w:szCs w:val="24"/>
      <w:shd w:val="clear" w:color="auto" w:fill="000080"/>
      <w:lang w:val="en-GB"/>
    </w:rPr>
  </w:style>
  <w:style w:type="character" w:customStyle="1" w:styleId="104">
    <w:name w:val="批注框文本 字符"/>
    <w:link w:val="25"/>
    <w:semiHidden/>
    <w:qFormat/>
    <w:uiPriority w:val="0"/>
    <w:rPr>
      <w:rFonts w:ascii="Tahoma" w:hAnsi="Tahoma" w:cs="Tahoma"/>
      <w:sz w:val="16"/>
      <w:szCs w:val="16"/>
      <w:lang w:val="en-GB"/>
    </w:rPr>
  </w:style>
  <w:style w:type="character" w:customStyle="1" w:styleId="105">
    <w:name w:val="日期 字符"/>
    <w:link w:val="23"/>
    <w:qFormat/>
    <w:uiPriority w:val="0"/>
    <w:rPr>
      <w:rFonts w:ascii="Times" w:hAnsi="Times"/>
      <w:szCs w:val="24"/>
      <w:lang w:val="en-GB"/>
    </w:rPr>
  </w:style>
  <w:style w:type="character" w:customStyle="1" w:styleId="106">
    <w:name w:val="批注主题 字符"/>
    <w:link w:val="36"/>
    <w:semiHidden/>
    <w:qFormat/>
    <w:uiPriority w:val="0"/>
    <w:rPr>
      <w:rFonts w:ascii="Times" w:hAnsi="Times"/>
      <w:b/>
      <w:bCs/>
      <w:lang w:val="en-GB"/>
    </w:rPr>
  </w:style>
  <w:style w:type="paragraph" w:customStyle="1" w:styleId="107">
    <w:name w:val="List Paragraph2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character" w:customStyle="1" w:styleId="108">
    <w:name w:val="纯文本 字符"/>
    <w:link w:val="21"/>
    <w:qFormat/>
    <w:uiPriority w:val="99"/>
    <w:rPr>
      <w:rFonts w:ascii="Arial" w:hAnsi="Arial" w:eastAsia="MS Gothic"/>
      <w:color w:val="000000"/>
      <w:lang w:val="zh-CN"/>
    </w:rPr>
  </w:style>
  <w:style w:type="paragraph" w:customStyle="1" w:styleId="109">
    <w:name w:val="List Paragraph5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paragraph" w:customStyle="1" w:styleId="110">
    <w:name w:val="List Paragraph4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paragraph" w:customStyle="1" w:styleId="111">
    <w:name w:val="スタイル 見出し 4h4H4H41h41H42h42H43h43H411h411H421h421H44h...2"/>
    <w:basedOn w:val="5"/>
    <w:qFormat/>
    <w:uiPriority w:val="0"/>
    <w:pPr>
      <w:numPr>
        <w:numId w:val="6"/>
      </w:numPr>
      <w:tabs>
        <w:tab w:val="left" w:pos="2880"/>
      </w:tabs>
    </w:pPr>
    <w:rPr>
      <w:rFonts w:eastAsia="MS Mincho"/>
      <w:bCs w:val="0"/>
      <w:iCs/>
      <w:color w:val="000000"/>
    </w:rPr>
  </w:style>
  <w:style w:type="paragraph" w:customStyle="1" w:styleId="112">
    <w:name w:val="スタイル 見出し 4h4H4H41h41H42h42H43h43H411h411H421h421H44h...3"/>
    <w:basedOn w:val="5"/>
    <w:qFormat/>
    <w:uiPriority w:val="0"/>
    <w:pPr>
      <w:numPr>
        <w:ilvl w:val="0"/>
        <w:numId w:val="0"/>
      </w:numPr>
      <w:tabs>
        <w:tab w:val="left" w:pos="2880"/>
      </w:tabs>
      <w:ind w:left="2880" w:hanging="360"/>
    </w:pPr>
    <w:rPr>
      <w:rFonts w:eastAsia="宋体"/>
      <w:bCs w:val="0"/>
      <w:iCs/>
    </w:rPr>
  </w:style>
  <w:style w:type="paragraph" w:customStyle="1" w:styleId="113">
    <w:name w:val="スタイル 見出し 4h4H4H41h41H42h42H43h43H411h411H421h421H44h..."/>
    <w:basedOn w:val="5"/>
    <w:qFormat/>
    <w:uiPriority w:val="0"/>
    <w:pPr>
      <w:numPr>
        <w:numId w:val="7"/>
      </w:numPr>
      <w:tabs>
        <w:tab w:val="left" w:pos="864"/>
      </w:tabs>
    </w:pPr>
    <w:rPr>
      <w:bCs w:val="0"/>
      <w:iCs/>
    </w:rPr>
  </w:style>
  <w:style w:type="paragraph" w:customStyle="1" w:styleId="114">
    <w:name w:val="Paragraph"/>
    <w:basedOn w:val="1"/>
    <w:link w:val="115"/>
    <w:qFormat/>
    <w:uiPriority w:val="0"/>
    <w:pPr>
      <w:spacing w:before="220"/>
      <w:ind w:left="0" w:firstLine="0"/>
    </w:pPr>
    <w:rPr>
      <w:rFonts w:ascii="Times New Roman" w:hAnsi="Times New Roman" w:eastAsia="宋体"/>
      <w:sz w:val="22"/>
      <w:szCs w:val="20"/>
    </w:rPr>
  </w:style>
  <w:style w:type="character" w:customStyle="1" w:styleId="115">
    <w:name w:val="Paragraph Char"/>
    <w:link w:val="114"/>
    <w:qFormat/>
    <w:uiPriority w:val="0"/>
    <w:rPr>
      <w:rFonts w:eastAsia="宋体"/>
      <w:sz w:val="22"/>
      <w:lang w:val="en-GB"/>
    </w:rPr>
  </w:style>
  <w:style w:type="paragraph" w:customStyle="1" w:styleId="116">
    <w:name w:val="bullet"/>
    <w:basedOn w:val="81"/>
    <w:link w:val="117"/>
    <w:qFormat/>
    <w:uiPriority w:val="0"/>
    <w:pPr>
      <w:widowControl w:val="0"/>
      <w:numPr>
        <w:ilvl w:val="0"/>
        <w:numId w:val="8"/>
      </w:numPr>
      <w:ind w:left="0" w:leftChars="0"/>
      <w:contextualSpacing/>
      <w:jc w:val="both"/>
    </w:pPr>
    <w:rPr>
      <w:rFonts w:ascii="Calibri" w:hAnsi="Calibri" w:eastAsia="Times New Roman"/>
      <w:kern w:val="2"/>
      <w:lang w:val="en-US"/>
    </w:rPr>
  </w:style>
  <w:style w:type="character" w:customStyle="1" w:styleId="117">
    <w:name w:val="bullet Char"/>
    <w:link w:val="116"/>
    <w:qFormat/>
    <w:uiPriority w:val="0"/>
    <w:rPr>
      <w:rFonts w:ascii="Calibri" w:hAnsi="Calibri" w:eastAsia="Times New Roman"/>
      <w:kern w:val="2"/>
      <w:szCs w:val="24"/>
    </w:rPr>
  </w:style>
  <w:style w:type="paragraph" w:customStyle="1" w:styleId="118">
    <w:name w:val="List Paragraph7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paragraph" w:customStyle="1" w:styleId="119">
    <w:name w:val="List Paragraph6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character" w:customStyle="1" w:styleId="120">
    <w:name w:val="标题 1 字符"/>
    <w:link w:val="2"/>
    <w:qFormat/>
    <w:uiPriority w:val="9"/>
    <w:rPr>
      <w:rFonts w:ascii="Arial" w:hAnsi="Arial"/>
      <w:b/>
      <w:bCs/>
      <w:kern w:val="32"/>
      <w:sz w:val="32"/>
      <w:szCs w:val="32"/>
      <w:lang w:val="en-GB" w:eastAsia="zh-CN"/>
    </w:rPr>
  </w:style>
  <w:style w:type="character" w:customStyle="1" w:styleId="121">
    <w:name w:val="标题 2 字符"/>
    <w:link w:val="3"/>
    <w:qFormat/>
    <w:uiPriority w:val="9"/>
    <w:rPr>
      <w:rFonts w:ascii="Arial" w:hAnsi="Arial"/>
      <w:b/>
      <w:bCs/>
      <w:i/>
      <w:iCs/>
      <w:sz w:val="24"/>
      <w:szCs w:val="28"/>
      <w:lang w:val="en-GB" w:eastAsia="zh-CN"/>
    </w:rPr>
  </w:style>
  <w:style w:type="character" w:customStyle="1" w:styleId="122">
    <w:name w:val="正文文本缩进 2 字符"/>
    <w:link w:val="24"/>
    <w:qFormat/>
    <w:uiPriority w:val="0"/>
    <w:rPr>
      <w:rFonts w:eastAsia="宋体"/>
      <w:kern w:val="2"/>
      <w:lang w:eastAsia="ja-JP"/>
    </w:rPr>
  </w:style>
  <w:style w:type="paragraph" w:customStyle="1" w:styleId="123">
    <w:name w:val="PropObs"/>
    <w:basedOn w:val="1"/>
    <w:link w:val="129"/>
    <w:qFormat/>
    <w:uiPriority w:val="99"/>
    <w:pPr>
      <w:numPr>
        <w:ilvl w:val="0"/>
        <w:numId w:val="9"/>
      </w:numPr>
      <w:jc w:val="both"/>
    </w:pPr>
    <w:rPr>
      <w:rFonts w:ascii="Calibri" w:hAnsi="Calibri" w:eastAsia="MS Mincho" w:cs="Calibri"/>
      <w:b/>
      <w:szCs w:val="20"/>
      <w:lang w:eastAsia="sv-SE"/>
    </w:rPr>
  </w:style>
  <w:style w:type="character" w:customStyle="1" w:styleId="124">
    <w:name w:val="列表段落 字符"/>
    <w:link w:val="81"/>
    <w:qFormat/>
    <w:uiPriority w:val="34"/>
    <w:rPr>
      <w:rFonts w:ascii="Times" w:hAnsi="Times"/>
      <w:szCs w:val="24"/>
      <w:lang w:val="en-GB"/>
    </w:rPr>
  </w:style>
  <w:style w:type="paragraph" w:customStyle="1" w:styleId="125">
    <w:name w:val="List Paragraph8"/>
    <w:basedOn w:val="1"/>
    <w:qFormat/>
    <w:uiPriority w:val="0"/>
    <w:pPr>
      <w:ind w:left="720" w:firstLine="0"/>
      <w:contextualSpacing/>
    </w:pPr>
    <w:rPr>
      <w:rFonts w:ascii="Times New Roman" w:hAnsi="Times New Roman" w:eastAsia="Times New Roman"/>
      <w:sz w:val="24"/>
      <w:lang w:val="en-US" w:eastAsia="zh-CN"/>
    </w:rPr>
  </w:style>
  <w:style w:type="paragraph" w:styleId="126">
    <w:name w:val="No Spacing"/>
    <w:qFormat/>
    <w:uiPriority w:val="1"/>
    <w:rPr>
      <w:rFonts w:ascii="Calibri" w:hAnsi="Calibri" w:eastAsia="宋体" w:cs="Times New Roman"/>
      <w:sz w:val="22"/>
      <w:szCs w:val="22"/>
      <w:lang w:val="en-US" w:eastAsia="zh-CN" w:bidi="ar-SA"/>
    </w:rPr>
  </w:style>
  <w:style w:type="character" w:customStyle="1" w:styleId="127">
    <w:name w:val="TAC Char"/>
    <w:link w:val="67"/>
    <w:qFormat/>
    <w:uiPriority w:val="0"/>
    <w:rPr>
      <w:rFonts w:eastAsia="宋体"/>
      <w:lang w:val="en-GB"/>
    </w:rPr>
  </w:style>
  <w:style w:type="paragraph" w:customStyle="1" w:styleId="128">
    <w:name w:val="Style Heading 1H1h1app heading 1l1Memo Heading 1h11h12h13h..."/>
    <w:basedOn w:val="2"/>
    <w:qFormat/>
    <w:uiPriority w:val="0"/>
    <w:pPr>
      <w:numPr>
        <w:numId w:val="10"/>
      </w:numPr>
    </w:pPr>
    <w:rPr>
      <w:rFonts w:ascii="Helvetica" w:hAnsi="Helvetica" w:eastAsia="Times New Roman"/>
      <w:sz w:val="28"/>
      <w:szCs w:val="20"/>
      <w:lang w:val="en-US" w:eastAsia="en-US"/>
    </w:rPr>
  </w:style>
  <w:style w:type="character" w:customStyle="1" w:styleId="129">
    <w:name w:val="PropObs Char"/>
    <w:link w:val="123"/>
    <w:qFormat/>
    <w:uiPriority w:val="99"/>
    <w:rPr>
      <w:rFonts w:ascii="Calibri" w:hAnsi="Calibri" w:eastAsia="MS Mincho" w:cs="Calibri"/>
      <w:b/>
      <w:lang w:val="en-GB" w:eastAsia="sv-SE"/>
    </w:rPr>
  </w:style>
  <w:style w:type="paragraph" w:customStyle="1" w:styleId="130">
    <w:name w:val="Proposal"/>
    <w:basedOn w:val="1"/>
    <w:link w:val="131"/>
    <w:qFormat/>
    <w:uiPriority w:val="0"/>
    <w:pPr>
      <w:tabs>
        <w:tab w:val="left" w:pos="1701"/>
      </w:tabs>
      <w:overflowPunct w:val="0"/>
      <w:autoSpaceDE w:val="0"/>
      <w:autoSpaceDN w:val="0"/>
      <w:adjustRightInd w:val="0"/>
      <w:spacing w:after="120"/>
      <w:ind w:left="1701" w:hanging="1701"/>
      <w:jc w:val="both"/>
      <w:textAlignment w:val="baseline"/>
    </w:pPr>
    <w:rPr>
      <w:rFonts w:ascii="Times New Roman" w:hAnsi="Times New Roman" w:eastAsia="Times New Roman"/>
      <w:b/>
      <w:bCs/>
      <w:szCs w:val="20"/>
      <w:lang w:eastAsia="zh-CN"/>
    </w:rPr>
  </w:style>
  <w:style w:type="character" w:customStyle="1" w:styleId="131">
    <w:name w:val="Proposal Char"/>
    <w:link w:val="130"/>
    <w:qFormat/>
    <w:uiPriority w:val="0"/>
    <w:rPr>
      <w:rFonts w:eastAsia="Times New Roman"/>
      <w:b/>
      <w:bCs/>
      <w:lang w:val="en-GB"/>
    </w:rPr>
  </w:style>
  <w:style w:type="character" w:customStyle="1" w:styleId="132">
    <w:name w:val="列出段落 字符"/>
    <w:link w:val="133"/>
    <w:qFormat/>
    <w:uiPriority w:val="34"/>
    <w:rPr>
      <w:lang w:val="en-GB" w:eastAsia="en-GB"/>
    </w:rPr>
  </w:style>
  <w:style w:type="paragraph" w:customStyle="1" w:styleId="133">
    <w:name w:val="列出段落2"/>
    <w:basedOn w:val="1"/>
    <w:link w:val="132"/>
    <w:qFormat/>
    <w:uiPriority w:val="34"/>
    <w:pPr>
      <w:suppressAutoHyphens/>
      <w:spacing w:after="50"/>
      <w:ind w:left="840" w:firstLine="0"/>
    </w:pPr>
    <w:rPr>
      <w:rFonts w:ascii="Times New Roman" w:hAnsi="Times New Roman"/>
      <w:szCs w:val="20"/>
      <w:lang w:eastAsia="en-GB"/>
    </w:rPr>
  </w:style>
  <w:style w:type="character" w:customStyle="1" w:styleId="134">
    <w:name w:val="不明显参考1"/>
    <w:qFormat/>
    <w:uiPriority w:val="31"/>
    <w:rPr>
      <w:smallCaps/>
      <w:color w:val="5A5A5A"/>
    </w:rPr>
  </w:style>
  <w:style w:type="character" w:styleId="135">
    <w:name w:val="Placeholder Text"/>
    <w:basedOn w:val="40"/>
    <w:semiHidden/>
    <w:qFormat/>
    <w:uiPriority w:val="99"/>
    <w:rPr>
      <w:color w:val="808080"/>
    </w:rPr>
  </w:style>
  <w:style w:type="paragraph" w:customStyle="1" w:styleId="136">
    <w:name w:val="List 21"/>
    <w:basedOn w:val="81"/>
    <w:qFormat/>
    <w:uiPriority w:val="0"/>
    <w:pPr>
      <w:overflowPunct w:val="0"/>
      <w:autoSpaceDE w:val="0"/>
      <w:autoSpaceDN w:val="0"/>
      <w:adjustRightInd w:val="0"/>
      <w:spacing w:after="120"/>
      <w:ind w:left="568" w:leftChars="0" w:hanging="284"/>
      <w:textAlignment w:val="baseline"/>
    </w:pPr>
    <w:rPr>
      <w:rFonts w:ascii="Times New Roman" w:hAnsi="Times New Roman"/>
      <w:szCs w:val="20"/>
      <w:lang w:eastAsia="en-GB"/>
    </w:rPr>
  </w:style>
  <w:style w:type="character" w:customStyle="1" w:styleId="137">
    <w:name w:val="B1 Char1"/>
    <w:qFormat/>
    <w:uiPriority w:val="0"/>
    <w:rPr>
      <w:lang w:val="en-GB" w:eastAsia="en-US"/>
    </w:rPr>
  </w:style>
  <w:style w:type="paragraph" w:customStyle="1" w:styleId="138">
    <w:name w:val="B3"/>
    <w:basedOn w:val="1"/>
    <w:link w:val="139"/>
    <w:qFormat/>
    <w:uiPriority w:val="0"/>
    <w:pPr>
      <w:spacing w:after="180"/>
      <w:ind w:left="1135" w:hanging="284"/>
    </w:pPr>
    <w:rPr>
      <w:rFonts w:ascii="Times New Roman" w:hAnsi="Times New Roman" w:eastAsia="宋体"/>
      <w:szCs w:val="20"/>
    </w:rPr>
  </w:style>
  <w:style w:type="character" w:customStyle="1" w:styleId="139">
    <w:name w:val="B3 Char"/>
    <w:link w:val="138"/>
    <w:qFormat/>
    <w:uiPriority w:val="0"/>
    <w:rPr>
      <w:rFonts w:eastAsia="宋体"/>
      <w:lang w:val="en-GB" w:eastAsia="en-US"/>
    </w:rPr>
  </w:style>
  <w:style w:type="character" w:customStyle="1" w:styleId="140">
    <w:name w:val="colour"/>
    <w:basedOn w:val="40"/>
    <w:qFormat/>
    <w:uiPriority w:val="0"/>
  </w:style>
  <w:style w:type="paragraph" w:customStyle="1" w:styleId="141">
    <w:name w:val="TF"/>
    <w:basedOn w:val="89"/>
    <w:link w:val="142"/>
    <w:qFormat/>
    <w:uiPriority w:val="0"/>
    <w:pPr>
      <w:keepNext w:val="0"/>
      <w:overflowPunct/>
      <w:autoSpaceDE/>
      <w:autoSpaceDN/>
      <w:adjustRightInd/>
      <w:spacing w:before="0" w:after="240"/>
      <w:textAlignment w:val="auto"/>
    </w:pPr>
    <w:rPr>
      <w:rFonts w:eastAsiaTheme="minorEastAsia"/>
      <w:lang w:eastAsia="en-US"/>
    </w:rPr>
  </w:style>
  <w:style w:type="character" w:customStyle="1" w:styleId="142">
    <w:name w:val="TF Zchn"/>
    <w:link w:val="141"/>
    <w:qFormat/>
    <w:uiPriority w:val="0"/>
    <w:rPr>
      <w:rFonts w:ascii="Arial" w:hAnsi="Arial" w:eastAsiaTheme="minorEastAsia"/>
      <w:b/>
      <w:lang w:val="en-GB" w:eastAsia="en-US"/>
    </w:rPr>
  </w:style>
  <w:style w:type="table" w:customStyle="1" w:styleId="143">
    <w:name w:val="Table Grid7"/>
    <w:basedOn w:val="37"/>
    <w:qFormat/>
    <w:uiPriority w:val="39"/>
    <w:pPr>
      <w:spacing w:after="160" w:line="259" w:lineRule="auto"/>
    </w:pPr>
    <w:rPr>
      <w:rFonts w:ascii="Calibri" w:hAnsi="Calibri" w:eastAsia="等线"/>
      <w:sz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44">
    <w:name w:val="목록 단락1"/>
    <w:basedOn w:val="1"/>
    <w:qFormat/>
    <w:uiPriority w:val="34"/>
    <w:pPr>
      <w:suppressAutoHyphens/>
      <w:spacing w:after="50" w:line="259" w:lineRule="auto"/>
      <w:ind w:left="840" w:firstLine="0"/>
      <w:jc w:val="both"/>
    </w:pPr>
    <w:rPr>
      <w:rFonts w:ascii="Cambria" w:hAnsi="Cambria" w:eastAsia="黑体" w:cs="宋体"/>
      <w:szCs w:val="20"/>
      <w:lang w:val="en-US"/>
    </w:rPr>
  </w:style>
  <w:style w:type="paragraph" w:customStyle="1" w:styleId="145">
    <w:name w:val="列出段落3"/>
    <w:basedOn w:val="1"/>
    <w:qFormat/>
    <w:uiPriority w:val="34"/>
    <w:pPr>
      <w:suppressAutoHyphens/>
      <w:spacing w:after="50"/>
      <w:ind w:left="840" w:firstLine="0"/>
    </w:pPr>
    <w:rPr>
      <w:rFonts w:ascii="Cambria" w:hAnsi="Cambria" w:eastAsia="黑体" w:cs="宋体"/>
      <w:szCs w:val="20"/>
      <w:lang w:val="en-US"/>
    </w:rPr>
  </w:style>
  <w:style w:type="paragraph" w:customStyle="1" w:styleId="146">
    <w:name w:val="Observation"/>
    <w:basedOn w:val="130"/>
    <w:qFormat/>
    <w:uiPriority w:val="0"/>
    <w:pPr>
      <w:numPr>
        <w:ilvl w:val="0"/>
        <w:numId w:val="11"/>
      </w:numPr>
      <w:overflowPunct/>
      <w:autoSpaceDE/>
      <w:autoSpaceDN/>
      <w:adjustRightInd/>
      <w:spacing w:after="160" w:line="259" w:lineRule="auto"/>
      <w:ind w:left="1701" w:hanging="1701"/>
      <w:jc w:val="left"/>
      <w:textAlignment w:val="auto"/>
    </w:pPr>
    <w:rPr>
      <w:rFonts w:ascii="Calibri" w:hAnsi="Calibri" w:eastAsia="Calibri"/>
      <w:sz w:val="22"/>
      <w:szCs w:val="22"/>
      <w:lang w:val="en-US" w:eastAsia="en-US"/>
    </w:rPr>
  </w:style>
  <w:style w:type="paragraph" w:customStyle="1" w:styleId="147">
    <w:name w:val="PL"/>
    <w:link w:val="148"/>
    <w:qFormat/>
    <w:uiPriority w:val="0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 w:eastAsia="Times New Roman" w:cs="Times New Roman"/>
      <w:sz w:val="16"/>
      <w:lang w:val="en-GB" w:eastAsia="en-GB" w:bidi="ar-SA"/>
    </w:rPr>
  </w:style>
  <w:style w:type="character" w:customStyle="1" w:styleId="148">
    <w:name w:val="PL Char"/>
    <w:link w:val="147"/>
    <w:qFormat/>
    <w:uiPriority w:val="0"/>
    <w:rPr>
      <w:rFonts w:ascii="Courier New" w:hAnsi="Courier New" w:eastAsia="Times New Roman"/>
      <w:sz w:val="16"/>
      <w:shd w:val="clear" w:color="auto" w:fill="E6E6E6"/>
      <w:lang w:val="en-GB" w:eastAsia="en-GB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microsoft.com/office/2006/relationships/keyMapCustomizations" Target="customizations.xml"/><Relationship Id="rId15" Type="http://schemas.openxmlformats.org/officeDocument/2006/relationships/customXml" Target="../customXml/item1.xml"/><Relationship Id="rId14" Type="http://schemas.openxmlformats.org/officeDocument/2006/relationships/numbering" Target="numbering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eradger\Application%20Data\Microsoft\Templates\3GPP%20contribution.dot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E9E6745-C2F4-4383-ADA5-725031540D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contribution.dot</Template>
  <Pages>4</Pages>
  <Words>888</Words>
  <Characters>3690</Characters>
  <Lines>28</Lines>
  <Paragraphs>7</Paragraphs>
  <TotalTime>0</TotalTime>
  <ScaleCrop>false</ScaleCrop>
  <LinksUpToDate>false</LinksUpToDate>
  <CharactersWithSpaces>4477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2025-02-06T09:04:00Z</dcterms:created>
  <dc:creator>xiaomi</dc:creator>
  <cp:lastModifiedBy>韩祥辉</cp:lastModifiedBy>
  <cp:lastPrinted>2013-05-13T04:37:00Z</cp:lastPrinted>
  <dcterms:modified xsi:type="dcterms:W3CDTF">2025-09-28T01:34:20Z</dcterms:modified>
  <cp:revision>88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CWMd9a0c825511c4292998a1c36e692b7d8">
    <vt:lpwstr>CWMJ45AN7t/DmFF3/xDusbV9o74PcXk32nFBqK6WVx/2BlMf0KsuQsTKeoQmkb+oaw138//0igPxbHnNXnKX8vMrw==</vt:lpwstr>
  </property>
  <property fmtid="{D5CDD505-2E9C-101B-9397-08002B2CF9AE}" pid="4" name="CWM261cbb6c8982495081cf1870b269f6dc">
    <vt:lpwstr>CWMY69UVUhaI4VVqDv/SSk+dAXjllvte23Us3D82EGJAl+a91SLWSHQUjQvWP6ZbOok/wUuxuLNtwpU+0xfYG/9Qw==</vt:lpwstr>
  </property>
  <property fmtid="{D5CDD505-2E9C-101B-9397-08002B2CF9AE}" pid="5" name="CWMdeb066ccbf6943b58e7549a81e981204">
    <vt:lpwstr>CWM2Ps0sL+Xllw82rqxNtZWvMacb90OyRUJxXR+QwFQQJ2bM0LAXhCNcFbQv9MVSUWJsmKbJD+VrCXlKU19edeyrA==</vt:lpwstr>
  </property>
  <property fmtid="{D5CDD505-2E9C-101B-9397-08002B2CF9AE}" pid="6" name="CWMf8dfed91b4d611ee80007f9f00007f9f">
    <vt:lpwstr>CWMRyv+dJ6pjieQ8KTuzgzIFQ4TmSjHOICmyvBBbnFJOsPdfnQCYMlOzl3551buiNEdrflh1GXRWg2jg8YWnxNIPA==</vt:lpwstr>
  </property>
  <property fmtid="{D5CDD505-2E9C-101B-9397-08002B2CF9AE}" pid="7" name="CWM201bc7609da911ef8000176900001669">
    <vt:lpwstr>CWM7fe1lN2xN48/x/i0WXDihmtFBT+PFo7sb58EyzCkNI7JIgIqekj3UWZb2CDR6SFX9iT9AiTFg0lqWoEcz+L1Uw==</vt:lpwstr>
  </property>
  <property fmtid="{D5CDD505-2E9C-101B-9397-08002B2CF9AE}" pid="8" name="CWM0ce08c309dc711ef8000319c0000309c">
    <vt:lpwstr>CWMEyjj43V0OU8C7Rom+JP0Wb4GX/JYtnX0siR6neoR34nKrShEnGcslF3eiMihWfqh+lUUj8sj158PNHJxFuJgfA==</vt:lpwstr>
  </property>
  <property fmtid="{D5CDD505-2E9C-101B-9397-08002B2CF9AE}" pid="9" name="CWM9b747890d88b11ef80007f5000007f50">
    <vt:lpwstr>CWMO1AoUq6RjE+Glxi0QO2YTEK8GbpOasZHk7vhaknydaX1g70KH2kOxkbW8H7fWP5i6zFYHOYWiX8NjBFkL2802A==</vt:lpwstr>
  </property>
  <property fmtid="{D5CDD505-2E9C-101B-9397-08002B2CF9AE}" pid="10" name="KSOTemplateDocerSaveRecord">
    <vt:lpwstr>eyJoZGlkIjoiYTM3MDJmNDg2ZjBmOGUwNzE3MzRmOTZkZWY1ZjgyYmMiLCJ1c2VySWQiOiI1NDM0MDU4NDYifQ==</vt:lpwstr>
  </property>
  <property fmtid="{D5CDD505-2E9C-101B-9397-08002B2CF9AE}" pid="11" name="KSOProductBuildVer">
    <vt:lpwstr>2052-12.1.0.22529</vt:lpwstr>
  </property>
  <property fmtid="{D5CDD505-2E9C-101B-9397-08002B2CF9AE}" pid="12" name="ICV">
    <vt:lpwstr>155078CF4A6547A191B028708134B941_13</vt:lpwstr>
  </property>
  <property fmtid="{D5CDD505-2E9C-101B-9397-08002B2CF9AE}" pid="13" name="CWM8a1cd4a0993f11f0800079ad000079ad">
    <vt:lpwstr>CWMd2di3YAkQOqG5RWhSQlUiwUzfToN5aXMzq/xZHcmSAsX7eo/Uk/4yhFbaht0YXjztSWqsbZ+KrMkYTlUKTmEFg==</vt:lpwstr>
  </property>
</Properties>
</file>